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0308" w14:paraId="f2c0308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F377CA">
        <w:t>9192/15-3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B232AC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F377CA" w:rsidRPr="00F377CA">
        <w:t>TADIJA MARKIĆ j.d.o.o.</w:t>
      </w:r>
      <w:r w:rsidR="00F377CA">
        <w:t xml:space="preserve"> Zagreb,  </w:t>
      </w:r>
      <w:r w:rsidR="00F377CA" w:rsidRPr="00F377CA">
        <w:t>I. Petruševec V. odvojak 10 A</w:t>
      </w:r>
      <w:r w:rsidR="00F377CA">
        <w:t xml:space="preserve"> MBS: </w:t>
      </w:r>
      <w:r w:rsidR="00F377CA" w:rsidRPr="00F377CA">
        <w:t>080848039</w:t>
      </w:r>
      <w:r w:rsidR="00F377CA">
        <w:t xml:space="preserve"> OIB: </w:t>
      </w:r>
      <w:r w:rsidR="00F377CA" w:rsidRPr="00F377CA">
        <w:t>93877064503</w:t>
      </w:r>
      <w:r w:rsidR="00F377CA">
        <w:t xml:space="preserve"> </w:t>
      </w:r>
      <w:r w:rsidR="00B232AC">
        <w:t xml:space="preserve">dana </w:t>
      </w:r>
      <w:r w:rsidR="0052661E">
        <w:t xml:space="preserve">28.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F377CA">
        <w:t>Tadija Markić</w:t>
      </w:r>
      <w:r w:rsidR="00F1271E">
        <w:t xml:space="preserve">, </w:t>
      </w:r>
      <w:r w:rsidR="00F377CA">
        <w:t xml:space="preserve">Zagreb,  </w:t>
      </w:r>
      <w:r w:rsidR="00F377CA" w:rsidRPr="00F377CA">
        <w:t>I. Petruševec V. odvojak 10 A</w:t>
      </w:r>
      <w:r w:rsidR="00F377CA">
        <w:t xml:space="preserve"> OIB: 30477600064 </w:t>
      </w:r>
      <w:r w:rsidR="0052661E">
        <w:t>-</w:t>
      </w:r>
      <w:r w:rsidR="00C51EA5">
        <w:t xml:space="preserve"> osoba ovlaštena</w:t>
      </w:r>
      <w:r>
        <w:t xml:space="preserve"> za zastupanje dužnika</w:t>
      </w:r>
      <w:r w:rsidR="00863BF8" w:rsidRPr="00863BF8">
        <w:t xml:space="preserve"> </w:t>
      </w:r>
      <w:r w:rsidR="00F377CA" w:rsidRPr="00F377CA">
        <w:t>TADIJA MARKIĆ j.d.o.o.</w:t>
      </w:r>
      <w:r w:rsidR="00F377CA">
        <w:t xml:space="preserve"> Zagreb,  </w:t>
      </w:r>
      <w:r w:rsidR="00F377CA" w:rsidRPr="00F377CA">
        <w:t>I. Petruševec V. odvojak 10 A</w:t>
      </w:r>
      <w:r w:rsidR="00F377CA">
        <w:t xml:space="preserve"> MBS: </w:t>
      </w:r>
      <w:r w:rsidR="00F377CA" w:rsidRPr="00F377CA">
        <w:t>080848039</w:t>
      </w:r>
      <w:r w:rsidR="00F377CA">
        <w:t xml:space="preserve"> OIB: </w:t>
      </w:r>
      <w:r w:rsidR="00F377CA" w:rsidRPr="00F377CA">
        <w:t>93877064503</w:t>
      </w:r>
      <w:r w:rsidR="00F377CA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863BF8" w:rsidRPr="00863BF8">
        <w:t xml:space="preserve"> </w:t>
      </w:r>
      <w:r w:rsidR="00F377CA" w:rsidRPr="00F377CA">
        <w:t>TADIJA MARKIĆ j.d.o.o.</w:t>
      </w:r>
      <w:r w:rsidR="00F377CA">
        <w:t xml:space="preserve"> Zagreb,  </w:t>
      </w:r>
      <w:r w:rsidR="00F377CA" w:rsidRPr="00F377CA">
        <w:t>I. Petruševec V. odvojak 10 A</w:t>
      </w:r>
      <w:r w:rsidR="00F377CA">
        <w:t xml:space="preserve"> MBS: </w:t>
      </w:r>
      <w:r w:rsidR="00F377CA" w:rsidRPr="00F377CA">
        <w:t>080848039</w:t>
      </w:r>
      <w:r w:rsidR="00F377CA">
        <w:t xml:space="preserve"> OIB: </w:t>
      </w:r>
      <w:r w:rsidR="00F377CA" w:rsidRPr="00F377CA">
        <w:t>93877064503</w:t>
      </w:r>
      <w:r w:rsidR="00F377CA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F377CA">
        <w:t>13.124.611,73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52661E">
        <w:t xml:space="preserve">28.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2B29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2B2985">
        <w:t>,v.r.</w:t>
      </w:r>
    </w:p>
    <w:p w:rsidRDefault="002B2985" w:rsidR="002B29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B2985" w:rsidP="002B2985" w:rsidR="002B2985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2B2985" w:rsidR="0094369F">
      <w:pgSz w:h="16838" w:w="11906"/>
      <w:pgMar w:gutter="0" w:footer="709" w:header="709" w:left="1418" w:bottom="851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15645C"/>
    <w:rsid w:val="00180C32"/>
    <w:rsid w:val="001C6B43"/>
    <w:rsid w:val="00283809"/>
    <w:rsid w:val="002A6164"/>
    <w:rsid w:val="002B2985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9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2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9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9192</izvorni_sadrzaj>
    <derivirana_varijabla naziv="DomainObject.Predmet.Broj_1">9192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St-9192/2015</izvorni_sadrzaj>
    <derivirana_varijabla naziv="DomainObject.Predmet.OznakaBroj_1">St-9192/2015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TADIJA MARKIĆ j.d.o.o.</izvorni_sadrzaj>
    <derivirana_varijabla naziv="DomainObject.Predmet.ProtustrankaFormated_1">  TADIJA MARKIĆ j.d.o.o.</derivirana_varijabla>
  </DomainObject.Predmet.ProtustrankaFormated>
  <DomainObject.Predmet.ProtustrankaFormatedOIB>
    <izvorni_sadrzaj>  TADIJA MARKIĆ j.d.o.o., OIB 93877064503</izvorni_sadrzaj>
    <derivirana_varijabla naziv="DomainObject.Predmet.ProtustrankaFormatedOIB_1">  TADIJA MARKIĆ j.d.o.o., OIB 93877064503</derivirana_varijabla>
  </DomainObject.Predmet.ProtustrankaFormatedOIB>
  <DomainObject.Predmet.ProtustrankaFormatedWithAdress>
    <izvorni_sadrzaj> TADIJA MARKIĆ j.d.o.o., I. Petruševec V. odvojak 10 A, 10000 Zagreb</izvorni_sadrzaj>
    <derivirana_varijabla naziv="DomainObject.Predmet.ProtustrankaFormatedWithAdress_1"> TADIJA MARKIĆ j.d.o.o., I. Petruševec V. odvojak 10 A, 10000 Zagreb</derivirana_varijabla>
  </DomainObject.Predmet.ProtustrankaFormatedWithAdress>
  <DomainObject.Predmet.ProtustrankaFormatedWithAdressOIB>
    <izvorni_sadrzaj> TADIJA MARKIĆ j.d.o.o., OIB 93877064503, I. Petruševec V. odvojak 10 A, 10000 Zagreb</izvorni_sadrzaj>
    <derivirana_varijabla naziv="DomainObject.Predmet.ProtustrankaFormatedWithAdressOIB_1"> TADIJA MARKIĆ j.d.o.o., OIB 93877064503, I. Petruševec V. odvojak 10 A, 10000 Zagreb</derivirana_varijabla>
  </DomainObject.Predmet.ProtustrankaFormatedWithAdressOIB>
  <DomainObject.Predmet.ProtustrankaWithAdress>
    <izvorni_sadrzaj>TADIJA MARKIĆ j.d.o.o. I. Petruševec V. odvojak 10 A, 10000 Zagreb</izvorni_sadrzaj>
    <derivirana_varijabla naziv="DomainObject.Predmet.ProtustrankaWithAdress_1">TADIJA MARKIĆ j.d.o.o. I. Petruševec V. odvojak 10 A, 10000 Zagreb</derivirana_varijabla>
  </DomainObject.Predmet.ProtustrankaWithAdress>
  <DomainObject.Predmet.ProtustrankaWithAdressOIB>
    <izvorni_sadrzaj>TADIJA MARKIĆ j.d.o.o., OIB 93877064503, I. Petruševec V. odvojak 10 A, 10000 Zagreb</izvorni_sadrzaj>
    <derivirana_varijabla naziv="DomainObject.Predmet.ProtustrankaWithAdressOIB_1">TADIJA MARKIĆ j.d.o.o., OIB 93877064503, I. Petruševec V. odvojak 10 A, 10000 Zagreb</derivirana_varijabla>
  </DomainObject.Predmet.ProtustrankaWithAdressOIB>
  <DomainObject.Predmet.ProtustrankaNazivFormated>
    <izvorni_sadrzaj>TADIJA MARKIĆ j.d.o.o.</izvorni_sadrzaj>
    <derivirana_varijabla naziv="DomainObject.Predmet.ProtustrankaNazivFormated_1">TADIJA MARKIĆ j.d.o.o.</derivirana_varijabla>
  </DomainObject.Predmet.ProtustrankaNazivFormated>
  <DomainObject.Predmet.ProtustrankaNazivFormatedOIB>
    <izvorni_sadrzaj>TADIJA MARKIĆ j.d.o.o., OIB 93877064503</izvorni_sadrzaj>
    <derivirana_varijabla naziv="DomainObject.Predmet.ProtustrankaNazivFormatedOIB_1">TADIJA MARKIĆ j.d.o.o., OIB 93877064503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TADIJA MARKIĆ j.d.o.o.</item>
    </izvorni_sadrzaj>
    <derivirana_varijabla naziv="DomainObject.Predmet.ProtuStrankaListFormated_1">
      <item>TADIJA MARKIĆ j.d.o.o.</item>
    </derivirana_varijabla>
  </DomainObject.Predmet.ProtuStrankaListFormated>
  <DomainObject.Predmet.ProtuStrankaListFormatedOIB>
    <izvorni_sadrzaj>
      <item>TADIJA MARKIĆ j.d.o.o., OIB 93877064503</item>
    </izvorni_sadrzaj>
    <derivirana_varijabla naziv="DomainObject.Predmet.ProtuStrankaListFormatedOIB_1">
      <item>TADIJA MARKIĆ j.d.o.o., OIB 93877064503</item>
    </derivirana_varijabla>
  </DomainObject.Predmet.ProtuStrankaListFormatedOIB>
  <DomainObject.Predmet.ProtuStrankaListFormatedWithAdress>
    <izvorni_sadrzaj>
      <item>TADIJA MARKIĆ j.d.o.o., I. Petruševec V. odvojak 10 A, 10000 Zagreb</item>
    </izvorni_sadrzaj>
    <derivirana_varijabla naziv="DomainObject.Predmet.ProtuStrankaListFormatedWithAdress_1">
      <item>TADIJA MARKIĆ j.d.o.o., I. Petruševec V. odvojak 10 A, 10000 Zagreb</item>
    </derivirana_varijabla>
  </DomainObject.Predmet.ProtuStrankaListFormatedWithAdress>
  <DomainObject.Predmet.ProtuStrankaListFormatedWithAdressOIB>
    <izvorni_sadrzaj>
      <item>TADIJA MARKIĆ j.d.o.o., OIB 93877064503, I. Petruševec V. odvojak 10 A, 10000 Zagreb</item>
    </izvorni_sadrzaj>
    <derivirana_varijabla naziv="DomainObject.Predmet.ProtuStrankaListFormatedWithAdressOIB_1">
      <item>TADIJA MARKIĆ j.d.o.o., OIB 93877064503, I. Petruševec V. odvojak 10 A, 10000 Zagreb</item>
    </derivirana_varijabla>
  </DomainObject.Predmet.ProtuStrankaListFormatedWithAdressOIB>
  <DomainObject.Predmet.ProtuStrankaListNazivFormated>
    <izvorni_sadrzaj>
      <item>TADIJA MARKIĆ j.d.o.o.</item>
    </izvorni_sadrzaj>
    <derivirana_varijabla naziv="DomainObject.Predmet.ProtuStrankaListNazivFormated_1">
      <item>TADIJA MARKIĆ j.d.o.o.</item>
    </derivirana_varijabla>
  </DomainObject.Predmet.ProtuStrankaListNazivFormated>
  <DomainObject.Predmet.ProtuStrankaListNazivFormatedOIB>
    <izvorni_sadrzaj>
      <item>TADIJA MARKIĆ j.d.o.o., OIB 93877064503</item>
    </izvorni_sadrzaj>
    <derivirana_varijabla naziv="DomainObject.Predmet.ProtuStrankaListNazivFormatedOIB_1">
      <item>TADIJA MARKIĆ j.d.o.o., OIB 93877064503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TADIJA MARKIĆ j.d.o.o.</izvorni_sadrzaj>
    <derivirana_varijabla naziv="DomainObject.Predmet.ProtustrankaIDrugi_1">TADIJA MARKIĆ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TADIJA MARKIĆ j.d.o.o., OIB 93877064503, I. Petruševec V. odvojak 10 A, 10000 Zagreb</izvorni_sadrzaj>
    <derivirana_varijabla naziv="DomainObject.Predmet.ProtustrankaIDrugiAdressOIB_1">TADIJA MARKIĆ j.d.o.o., OIB 93877064503, I. Petruševec V. odvojak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TADIJA MARKIĆ j.d.o.o.</item>
    </izvorni_sadrzaj>
    <derivirana_varijabla naziv="DomainObject.Predmet.SudioniciListNaziv_1">
      <item>FINA Regionalni centar Zagreb</item>
      <item>TADIJA MARKIĆ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TADIJA MARKIĆ j.d.o.o., OIB 93877064503, I. Petruševec V. odvojak 10 A,10000 Zagreb</item>
    </izvorni_sadrzaj>
    <derivirana_varijabla naziv="DomainObject.Predmet.SudioniciListAdressOIB_1">
      <item>FINA Regionalni centar Zagreb, OIB 85821130368, Trg svibanjskih žrtava 1995. 1,10000 Zagreb</item>
      <item>TADIJA MARKIĆ j.d.o.o., OIB 93877064503, I. Petruševec V. odvojak 10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93877064503</item>
    </izvorni_sadrzaj>
    <derivirana_varijabla naziv="DomainObject.Predmet.SudioniciListNazivOIB_1">
      <item>, OIB 85821130368</item>
      <item>, OIB 93877064503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2018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2016-01-28T13:56:00Z</dcterms:created>
  <dc:creator>Vinka Mihalinčić</dc:creator>
  <cp:lastModifiedBy>Vinka Mihalinčić</cp:lastModifiedBy>
  <cp:lastPrinted>2016-01-28T13:52:00Z</cp:lastPrinted>
  <dcterms:modified xmlns:xsi="http://www.w3.org/2001/XMLSchema-instance" xsi:type="dcterms:W3CDTF">2016-01-28T13:57:00Z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