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ac3c" w14:paraId="369ac3c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B33FBF" w:rsidP="00B33FBF" w:rsidR="00B33FBF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23306D">
        <w:t>ZUBIĆ SERVIS društvo s ograničenom odgovornošću za proizvodnju i</w:t>
      </w:r>
      <w:r>
        <w:t xml:space="preserve"> trgovinu</w:t>
      </w:r>
      <w:r w:rsidR="0023306D">
        <w:t xml:space="preserve">, </w:t>
      </w:r>
      <w:proofErr w:type="spellStart"/>
      <w:r w:rsidR="0023306D">
        <w:t>Ladina</w:t>
      </w:r>
      <w:proofErr w:type="spellEnd"/>
      <w:r w:rsidR="0023306D">
        <w:t xml:space="preserve">, </w:t>
      </w:r>
      <w:proofErr w:type="spellStart"/>
      <w:r w:rsidR="0023306D">
        <w:t>Ladina</w:t>
      </w:r>
      <w:proofErr w:type="spellEnd"/>
      <w:r w:rsidR="0023306D">
        <w:t xml:space="preserve"> 13, OIB 13055607633</w:t>
      </w:r>
      <w:r>
        <w:t>, MBS 080</w:t>
      </w:r>
      <w:r w:rsidR="0023306D">
        <w:t>930007</w:t>
      </w:r>
      <w:r>
        <w:t xml:space="preserve">, dana 20. travnja 2018., </w:t>
      </w:r>
    </w:p>
    <w:p w:rsidRDefault="00B33FBF" w:rsidP="00B33FBF" w:rsidR="00B33FBF">
      <w:pPr>
        <w:tabs>
          <w:tab w:pos="3705" w:val="left"/>
        </w:tabs>
        <w:jc w:val="both"/>
      </w:pPr>
      <w:r>
        <w:tab/>
      </w:r>
    </w:p>
    <w:p w:rsidRDefault="00B33FBF" w:rsidP="00B33FBF" w:rsidR="00B33FBF">
      <w:pPr>
        <w:tabs>
          <w:tab w:pos="3705" w:val="left"/>
        </w:tabs>
        <w:jc w:val="both"/>
      </w:pPr>
    </w:p>
    <w:p w:rsidRDefault="00251CFF" w:rsidP="00B33FBF" w:rsidR="00251CFF">
      <w:pPr>
        <w:tabs>
          <w:tab w:pos="3705" w:val="left"/>
        </w:tabs>
        <w:jc w:val="both"/>
      </w:pPr>
    </w:p>
    <w:p w:rsidRDefault="00B33FBF" w:rsidP="00B33FBF" w:rsidR="00B33FBF">
      <w:pPr>
        <w:jc w:val="center"/>
      </w:pPr>
      <w:r>
        <w:t>r i j e š i o   j e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23306D">
        <w:t xml:space="preserve">ZUBIĆ SERVIS društvo s ograničenom odgovornošću za proizvodnju i trgovinu, </w:t>
      </w:r>
      <w:proofErr w:type="spellStart"/>
      <w:r w:rsidR="0023306D">
        <w:t>Ladina</w:t>
      </w:r>
      <w:proofErr w:type="spellEnd"/>
      <w:r w:rsidR="0023306D">
        <w:t xml:space="preserve">, </w:t>
      </w:r>
      <w:proofErr w:type="spellStart"/>
      <w:r w:rsidR="0023306D">
        <w:t>Ladina</w:t>
      </w:r>
      <w:proofErr w:type="spellEnd"/>
      <w:r w:rsidR="0023306D">
        <w:t xml:space="preserve"> 13, OIB 13055607633, MBS 080930007</w:t>
      </w:r>
      <w:r>
        <w:rPr>
          <w:b/>
        </w:rPr>
        <w:t xml:space="preserve">. 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 xml:space="preserve">6. lipnja 2018. u  </w:t>
      </w:r>
      <w:r w:rsidR="0023306D">
        <w:rPr>
          <w:b/>
        </w:rPr>
        <w:t>10,</w:t>
      </w:r>
      <w:r>
        <w:rPr>
          <w:b/>
        </w:rPr>
        <w:t>30 sati</w:t>
      </w:r>
      <w:r>
        <w:t xml:space="preserve"> u zgradi ovog suda u Osijeku, Zagrebačka br. 2, soba br. 38/II, na koje se pozivaju sve zainteresirane stranke dostavom ovog rješenja.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U ovom postupku imenuje se privremena stečajna upraviteljica </w:t>
      </w:r>
      <w:r w:rsidR="0023306D">
        <w:t xml:space="preserve">Nada Gagro iz Vinkovaca,  </w:t>
      </w:r>
      <w:r w:rsidR="005C3158">
        <w:t>Glagoljaška 52, OIB 04212100945.</w:t>
      </w:r>
      <w:r>
        <w:t xml:space="preserve">            </w:t>
      </w:r>
    </w:p>
    <w:p w:rsidRDefault="00B33FBF" w:rsidP="00B33FBF" w:rsidR="00B33FBF">
      <w:pPr>
        <w:pStyle w:val="Tijeloteksta"/>
        <w:ind w:left="786"/>
        <w:rPr>
          <w:b/>
        </w:rPr>
      </w:pPr>
      <w:r>
        <w:t xml:space="preserve">        </w:t>
      </w: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B33FBF" w:rsidP="00B33FBF" w:rsidR="00B33FBF">
      <w:pPr>
        <w:pStyle w:val="Odlomakpopis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</w:pPr>
      <w:r>
        <w:tab/>
        <w:t xml:space="preserve">Predlagatelj FINA RC Zagreb podnio je Trgovačkom sudu u Zagrebu dana 3. travnja 2018. na propisanom obrascu prijedlog za otvaranje stečajnog postupka nad dužnikom </w:t>
      </w:r>
      <w:r w:rsidR="005C3158">
        <w:t xml:space="preserve">ZUBIĆ SERVIS društvo s ograničenom odgovornošću za proizvodnju i trgovinu, </w:t>
      </w:r>
      <w:proofErr w:type="spellStart"/>
      <w:r w:rsidR="005C3158">
        <w:t>Ladina</w:t>
      </w:r>
      <w:proofErr w:type="spellEnd"/>
      <w:r w:rsidR="005C3158">
        <w:t xml:space="preserve">, </w:t>
      </w:r>
      <w:proofErr w:type="spellStart"/>
      <w:r w:rsidR="005C3158">
        <w:t>Ladina</w:t>
      </w:r>
      <w:proofErr w:type="spellEnd"/>
      <w:r w:rsidR="005C3158">
        <w:t xml:space="preserve"> 13, OIB 13055607633</w:t>
      </w:r>
      <w:r w:rsidR="005C3158">
        <w:t>.</w:t>
      </w:r>
    </w:p>
    <w:p w:rsidRDefault="005C3158" w:rsidP="00B33FBF" w:rsidR="005C3158">
      <w:pPr>
        <w:pStyle w:val="Tijeloteksta"/>
      </w:pPr>
    </w:p>
    <w:p w:rsidRDefault="00B33FBF" w:rsidP="00B33FBF" w:rsidR="00B33FBF">
      <w:pPr>
        <w:pStyle w:val="Tijeloteksta"/>
        <w:ind w:firstLine="708"/>
      </w:pPr>
      <w:r>
        <w:t xml:space="preserve">U prijedlogu FINA navodi da dužnik na dan </w:t>
      </w:r>
      <w:r w:rsidR="005C3158">
        <w:t>30</w:t>
      </w:r>
      <w:r>
        <w:t xml:space="preserve">. ožujka 2017. u Očevidniku redoslijeda osnova za plaćanje ima evidentirane neizvršene osnove za plaćanje u neprekinutom razdoblju od 120 dana u ukupnom iznosu od </w:t>
      </w:r>
      <w:r w:rsidR="005C3158">
        <w:t>20.653,82</w:t>
      </w:r>
      <w:r>
        <w:t xml:space="preserve"> kn u koji iznos je uračunata kamata i naknada FINE za provedbu ovrhe na novčanim sredstvima, te da dužnik ima 1 zaposlenika.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B33FBF" w:rsidP="00B33FBF" w:rsidR="00B33FBF">
      <w:pPr>
        <w:jc w:val="both"/>
      </w:pPr>
      <w:r>
        <w:t xml:space="preserve"> </w:t>
      </w:r>
    </w:p>
    <w:p w:rsidRDefault="00B33FBF" w:rsidP="00B33FBF" w:rsidR="00B33FBF">
      <w:pPr>
        <w:ind w:firstLine="708"/>
        <w:jc w:val="both"/>
      </w:pPr>
      <w:r>
        <w:t xml:space="preserve">Temeljem članka 115. stav 2. citiranog Zakona imenovana je privremena stečajna upraviteljica </w:t>
      </w:r>
      <w:r w:rsidR="00251CFF">
        <w:t>Nada Gagro iz Vinkovaca, Glagoljaška 52</w:t>
      </w:r>
      <w:r>
        <w:t xml:space="preserve"> (automatski odabir), radi utvrđivanja stanja imovine dužnika, nakon čega sudac može donijeti odluku u ovom postupku.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/>
          <w:bCs/>
        </w:rPr>
      </w:pPr>
    </w:p>
    <w:p w:rsidRDefault="00B33FBF" w:rsidP="00B33FBF" w:rsidR="00B33FB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20. travnja 2018.                 </w:t>
      </w:r>
    </w:p>
    <w:p w:rsidRDefault="00B33FBF" w:rsidP="001D23D2" w:rsidR="00B33FBF">
      <w:pPr>
        <w:pStyle w:val="Tijeloteksta"/>
        <w:ind w:firstLine="3"/>
        <w:jc w:val="left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EF153B" w:rsidP="001D23D2" w:rsidR="00EF153B">
      <w:pPr>
        <w:pStyle w:val="Tijeloteksta"/>
        <w:tabs>
          <w:tab w:pos="4536" w:val="center"/>
          <w:tab w:pos="6585" w:val="left"/>
        </w:tabs>
        <w:jc w:val="left"/>
      </w:pPr>
      <w:r>
        <w:t xml:space="preserve">              </w:t>
      </w:r>
    </w:p>
    <w:p w:rsidRDefault="00EF153B" w:rsidP="001309A4" w:rsidR="00EF153B">
      <w:pPr>
        <w:pStyle w:val="Tijeloteksta"/>
        <w:jc w:val="center"/>
      </w:pPr>
      <w:bookmarkStart w:name="_GoBack" w:id="0"/>
      <w:bookmarkEnd w:id="0"/>
    </w:p>
    <w:p w:rsidRDefault="00BA690C" w:rsidP="00BA690C" w:rsidR="002D5985">
      <w:pPr>
        <w:pStyle w:val="Tijeloteksta"/>
        <w:ind w:firstLine="3"/>
        <w:jc w:val="left"/>
      </w:pPr>
      <w:r>
        <w:lastRenderedPageBreak/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F59" w:rsidR="00F37F59">
      <w:r>
        <w:separator/>
      </w:r>
    </w:p>
  </w:endnote>
  <w:endnote w:id="0" w:type="continuationSeparator">
    <w:p w:rsidRDefault="00F37F59" w:rsidR="00F37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F59" w:rsidR="00F37F59">
      <w:r>
        <w:separator/>
      </w:r>
    </w:p>
  </w:footnote>
  <w:footnote w:id="0" w:type="continuationSeparator">
    <w:p w:rsidRDefault="00F37F59" w:rsidR="00F37F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D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620599">
      <w:t>6</w:t>
    </w:r>
    <w:r w:rsidR="0023306D">
      <w:t>8</w:t>
    </w:r>
    <w:r w:rsidR="00935EEC">
      <w:t>/17-</w:t>
    </w:r>
    <w:r w:rsidR="0023306D">
      <w:t>3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D23D2"/>
    <w:rsid w:val="001E75FC"/>
    <w:rsid w:val="002029E7"/>
    <w:rsid w:val="002142C7"/>
    <w:rsid w:val="00214478"/>
    <w:rsid w:val="00223C8E"/>
    <w:rsid w:val="0023306D"/>
    <w:rsid w:val="00251CFF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C3158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32D0C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0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3306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306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06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06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0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3306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306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06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06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St-1268/2017</izvorni_sadrzaj>
    <derivirana_varijabla naziv="DomainObject.Predmet.OznakaBroj_1">St-1268/2017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ZUBIĆ SERVIS jednostavno društvo s ograničenom odgovornošću za proizodnju i trgovinu zastupanog po punomoćniku Stjepan Hrastovec</izvorni_sadrzaj>
    <derivirana_varijabla naziv="DomainObject.Predmet.ProtustrankaFormated_1">  ZUBIĆ SERVIS jednostavno društvo s ograničenom odgovornošću za proizodnju i trgovinu zastupanog po punomoćniku Stjepan Hrastovec</derivirana_varijabla>
  </DomainObject.Predmet.ProtustrankaFormated>
  <DomainObject.Predmet.ProtustrankaFormatedOIB>
    <izvorni_sadrzaj>  ZUBIĆ SERVIS jednostavno društvo s ograničenom odgovornošću za proizodnju i trgovinu, OIB 13055607633 zastupanog po punomoćniku Stjepan Hrastovec</izvorni_sadrzaj>
    <derivirana_varijabla naziv="DomainObject.Predmet.ProtustrankaFormatedOIB_1">  ZUBIĆ SERVIS jednostavno društvo s ograničenom odgovornošću za proizodnju i trgovinu, OIB 13055607633 zastupanog po punomoćniku Stjepan Hrastovec</derivirana_varijabla>
  </DomainObject.Predmet.ProtustrankaFormatedOIB>
  <DomainObject.Predmet.ProtustrankaFormatedWithAdress>
    <izvorni_sadrzaj> ZUBIĆ SERVIS jednostavno društvo s ograničenom odgovornošću za proizodnju i trgovinu, Ladina 13 , 10342 Ladina zastupanog po punomoćniku Stjepan Hrastovec</izvorni_sadrzaj>
    <derivirana_varijabla naziv="DomainObject.Predmet.ProtustrankaFormatedWithAdress_1"> ZUBIĆ SERVIS jednostavno društvo s ograničenom odgovornošću za proizodnju i trgovinu, Ladina 13 , 10342 Ladina zastupanog po punomoćniku Stjepan Hrastovec</derivirana_varijabla>
  </DomainObject.Predmet.ProtustrankaFormatedWithAdress>
  <DomainObject.Predmet.ProtustrankaFormatedWithAdressOIB>
    <izvorni_sadrzaj> ZUBIĆ SERVIS jednostavno društvo s ograničenom odgovornošću za proizodnju i trgovinu, OIB 13055607633, Ladina 13 , 10342 Ladina zastupanog po punomoćniku Stjepan Hrastovec</izvorni_sadrzaj>
    <derivirana_varijabla naziv="DomainObject.Predmet.ProtustrankaFormatedWithAdressOIB_1"> ZUBIĆ SERVIS jednostavno društvo s ograničenom odgovornošću za proizodnju i trgovinu, OIB 13055607633, Ladina 13 , 10342 Ladina zastupanog po punomoćniku Stjepan Hrastovec</derivirana_varijabla>
  </DomainObject.Predmet.ProtustrankaFormatedWithAdressOIB>
  <DomainObject.Predmet.ProtustrankaWithAdress>
    <izvorni_sadrzaj>ZUBIĆ SERVIS jednostavno društvo s ograničenom odgovornošću za proizodnju i trgovinu Ladina 13 , 10342 Ladina</izvorni_sadrzaj>
    <derivirana_varijabla naziv="DomainObject.Predmet.ProtustrankaWithAdress_1">ZUBIĆ SERVIS jednostavno društvo s ograničenom odgovornošću za proizodnju i trgovinu Ladina 13 , 10342 Ladina</derivirana_varijabla>
  </DomainObject.Predmet.ProtustrankaWithAdress>
  <DomainObject.Predmet.ProtustrankaWithAdressOIB>
    <izvorni_sadrzaj>ZUBIĆ SERVIS jednostavno društvo s ograničenom odgovornošću za proizodnju i trgovinu, OIB 13055607633, Ladina 13 , 10342 Ladina</izvorni_sadrzaj>
    <derivirana_varijabla naziv="DomainObject.Predmet.ProtustrankaWithAdressOIB_1">ZUBIĆ SERVIS jednostavno društvo s ograničenom odgovornošću za proizodnju i trgovinu, OIB 13055607633, Ladina 13 , 10342 Ladina</derivirana_varijabla>
  </DomainObject.Predmet.ProtustrankaWithAdressOIB>
  <DomainObject.Predmet.ProtustrankaNazivFormated>
    <izvorni_sadrzaj>ZUBIĆ SERVIS jednostavno društvo s ograničenom odgovornošću za proizodnju i trgovinu</izvorni_sadrzaj>
    <derivirana_varijabla naziv="DomainObject.Predmet.ProtustrankaNazivFormated_1">ZUBIĆ SERVIS jednostavno društvo s ograničenom odgovornošću za proizodnju i trgovinu</derivirana_varijabla>
  </DomainObject.Predmet.ProtustrankaNazivFormated>
  <DomainObject.Predmet.ProtustrankaNazivFormatedOIB>
    <izvorni_sadrzaj>ZUBIĆ SERVIS jednostavno društvo s ograničenom odgovornošću za proizodnju i trgovinu, OIB 13055607633</izvorni_sadrzaj>
    <derivirana_varijabla naziv="DomainObject.Predmet.ProtustrankaNazivFormatedOIB_1">ZUBIĆ SERVIS jednostavno društvo s ograničenom odgovornošću za proizodnju i trgovinu, OIB 13055607633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ZUBIĆ SERVIS jednostavno društvo s ograničenom odgovornošću za proizodnju i trgovinu zastupanog po punomoćniku Stjepan Hrastovec</item>
    </izvorni_sadrzaj>
    <derivirana_varijabla naziv="DomainObject.Predmet.ProtuStrankaListFormated_1">
      <item>ZUBIĆ SERVIS jednostavno društvo s ograničenom odgovornošću za proizodnju i trgovinu zastupanog po punomoćniku Stjepan Hrastovec</item>
    </derivirana_varijabla>
  </DomainObject.Predmet.ProtuStrankaListFormated>
  <DomainObject.Predmet.ProtuStrankaListFormatedOIB>
    <izvorni_sadrzaj>
      <item>ZUBIĆ SERVIS jednostavno društvo s ograničenom odgovornošću za proizodnju i trgovinu, OIB 13055607633 zastupanog po punomoćniku Stjepan Hrastovec</item>
    </izvorni_sadrzaj>
    <derivirana_varijabla naziv="DomainObject.Predmet.ProtuStrankaListFormatedOIB_1">
      <item>ZUBIĆ SERVIS jednostavno društvo s ograničenom odgovornošću za proizodnju i trgovinu, OIB 13055607633 zastupanog po punomoćniku Stjepan Hrastovec</item>
    </derivirana_varijabla>
  </DomainObject.Predmet.ProtuStrankaListFormatedOIB>
  <DomainObject.Predmet.ProtuStrankaListFormatedWithAdress>
    <izvorni_sadrzaj>
      <item>ZUBIĆ SERVIS jednostavno društvo s ograničenom odgovornošću za proizodnju i trgovinu, Ladina 13 , 10342 Ladina zastupanog po punomoćniku Stjepan Hrastovec</item>
    </izvorni_sadrzaj>
    <derivirana_varijabla naziv="DomainObject.Predmet.ProtuStrankaListFormatedWithAdress_1">
      <item>ZUBIĆ SERVIS jednostavno društvo s ograničenom odgovornošću za proizodnju i trgovinu, Ladina 13 , 10342 Ladina zastupanog po punomoćniku Stjepan Hrastovec</item>
    </derivirana_varijabla>
  </DomainObject.Predmet.ProtuStrankaListFormatedWithAdress>
  <DomainObject.Predmet.ProtuStrankaListFormatedWithAdressOIB>
    <izvorni_sadrzaj>
      <item>ZUBIĆ SERVIS jednostavno društvo s ograničenom odgovornošću za proizodnju i trgovinu, OIB 13055607633, Ladina 13 , 10342 Ladina zastupanog po punomoćniku Stjepan Hrastovec</item>
    </izvorni_sadrzaj>
    <derivirana_varijabla naziv="DomainObject.Predmet.ProtuStrankaListFormatedWithAdressOIB_1">
      <item>ZUBIĆ SERVIS jednostavno društvo s ograničenom odgovornošću za proizodnju i trgovinu, OIB 13055607633, Ladina 13 , 10342 Ladina zastupanog po punomoćniku Stjepan Hrastovec</item>
    </derivirana_varijabla>
  </DomainObject.Predmet.ProtuStrankaListFormatedWithAdressOIB>
  <DomainObject.Predmet.ProtuStrankaListNazivFormated>
    <izvorni_sadrzaj>
      <item>ZUBIĆ SERVIS jednostavno društvo s ograničenom odgovornošću za proizodnju i trgovinu</item>
    </izvorni_sadrzaj>
    <derivirana_varijabla naziv="DomainObject.Predmet.ProtuStrankaListNazivFormated_1">
      <item>ZUBIĆ SERVIS jednostavno društvo s ograničenom odgovornošću za proizodnju i trgovinu</item>
    </derivirana_varijabla>
  </DomainObject.Predmet.ProtuStrankaListNazivFormated>
  <DomainObject.Predmet.ProtuStrankaListNazivFormatedOIB>
    <izvorni_sadrzaj>
      <item>ZUBIĆ SERVIS jednostavno društvo s ograničenom odgovornošću za proizodnju i trgovinu, OIB 13055607633</item>
    </izvorni_sadrzaj>
    <derivirana_varijabla naziv="DomainObject.Predmet.ProtuStrankaListNazivFormatedOIB_1">
      <item>ZUBIĆ SERVIS jednostavno društvo s ograničenom odgovornošću za proizodnju i trgovinu, OIB 13055607633</item>
    </derivirana_varijabla>
  </DomainObject.Predmet.ProtuStrankaListNazivFormatedOIB>
  <DomainObject.Predmet.OstaliListFormated>
    <izvorni_sadrzaj>
      <item>Stjepan Hrastovec punomoćnik sudionika u postupku ZUBIĆ SERVIS jednostavno društvo s ograničenom odgovornošću za proizodnju i trgovinu</item>
    </izvorni_sadrzaj>
    <derivirana_varijabla naziv="DomainObject.Predmet.OstaliListFormated_1">
      <item>Stjepan Hrastovec punomoćnik sudionika u postupku ZUBIĆ SERVIS jednostavno društvo s ograničenom odgovornošću za proizodnju i trgovinu</item>
    </derivirana_varijabla>
  </DomainObject.Predmet.OstaliListFormated>
  <DomainObject.Predmet.OstaliListFormatedOIB>
    <izvorni_sadrzaj>
      <item>Stjepan Hrastovec, OIB 16955892962 punomoćnik sudionika u postupku ZUBIĆ SERVIS jednostavno društvo s ograničenom odgovornošću za proizodnju i trgovinu</item>
    </izvorni_sadrzaj>
    <derivirana_varijabla naziv="DomainObject.Predmet.OstaliListFormatedOIB_1">
      <item>Stjepan Hrastovec, OIB 16955892962 punomoćnik sudionika u postupku ZUBIĆ SERVIS jednostavno društvo s ograničenom odgovornošću za proizodnju i trgovinu</item>
    </derivirana_varijabla>
  </DomainObject.Predmet.OstaliListFormatedOIB>
  <DomainObject.Predmet.OstaliListFormatedWithAdress>
    <izvorni_sadrzaj>
      <item>Stjepan Hrastovec, Ladina 13, 10342 Ladina punomoćnik sudionika u postupku ZUBIĆ SERVIS jednostavno društvo s ograničenom odgovornošću za proizodnju i trgovinu</item>
    </izvorni_sadrzaj>
    <derivirana_varijabla naziv="DomainObject.Predmet.OstaliListFormatedWithAdress_1">
      <item>Stjepan Hrastovec, Ladina 13, 10342 Ladina punomoćnik sudionika u postupku ZUBIĆ SERVIS jednostavno društvo s ograničenom odgovornošću za proizodnju i trgovinu</item>
    </derivirana_varijabla>
  </DomainObject.Predmet.OstaliListFormatedWithAdress>
  <DomainObject.Predmet.OstaliListFormatedWithAdressOIB>
    <izvorni_sadrzaj>
      <item>Stjepan Hrastovec, OIB 16955892962, Ladina 13, 10342 Ladina punomoćnik sudionika u postupku ZUBIĆ SERVIS jednostavno društvo s ograničenom odgovornošću za proizodnju i trgovinu</item>
    </izvorni_sadrzaj>
    <derivirana_varijabla naziv="DomainObject.Predmet.OstaliListFormatedWithAdressOIB_1">
      <item>Stjepan Hrastovec, OIB 16955892962, Ladina 13, 10342 Ladina punomoćnik sudionika u postupku ZUBIĆ SERVIS jednostavno društvo s ograničenom odgovornošću za proizodnju i trgovinu</item>
    </derivirana_varijabla>
  </DomainObject.Predmet.OstaliListFormatedWithAdressOIB>
  <DomainObject.Predmet.OstaliListNazivFormated>
    <izvorni_sadrzaj>
      <item>Stjepan Hrastovec</item>
    </izvorni_sadrzaj>
    <derivirana_varijabla naziv="DomainObject.Predmet.OstaliListNazivFormated_1">
      <item>Stjepan Hrastovec</item>
    </derivirana_varijabla>
  </DomainObject.Predmet.OstaliListNazivFormated>
  <DomainObject.Predmet.OstaliListNazivFormatedOIB>
    <izvorni_sadrzaj>
      <item>Stjepan Hrastovec, OIB 16955892962</item>
    </izvorni_sadrzaj>
    <derivirana_varijabla naziv="DomainObject.Predmet.OstaliListNazivFormatedOIB_1">
      <item>Stjepan Hrastovec, OIB 16955892962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ZUBIĆ SERVIS jednostavno društvo s ograničenom odgovornošću za proizodnju i trgovinu</izvorni_sadrzaj>
    <derivirana_varijabla naziv="DomainObject.Predmet.ProtustrankaIDrugi_1">ZUBIĆ SERVIS jednostavno društvo s ograničenom odgovornošću za proizodnju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ZUBIĆ SERVIS jednostavno društvo s ograničenom odgovornošću za proizodnju i trgovinu, OIB 13055607633, Ladina 13 , 10342 Ladina</izvorni_sadrzaj>
    <derivirana_varijabla naziv="DomainObject.Predmet.ProtustrankaIDrugiAdressOIB_1">ZUBIĆ SERVIS jednostavno društvo s ograničenom odgovornošću za proizodnju i trgovinu, OIB 13055607633, Ladina 13 , 10342 Ladina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ZUBIĆ SERVIS jednostavno društvo s ograničenom odgovornošću za proizodnju i trgovinu</item>
      <item>FINA Regionalni centar Zagreb</item>
      <item>Stjepan Hrastovec</item>
    </izvorni_sadrzaj>
    <derivirana_varijabla naziv="DomainObject.Predmet.SudioniciListNaziv_1">
      <item>ZUBIĆ SERVIS jednostavno društvo s ograničenom odgovornošću za proizodnju i trgovinu</item>
      <item>FINA Regionalni centar Zagreb</item>
      <item>Stjepan Hrastovec</item>
    </derivirana_varijabla>
  </DomainObject.Predmet.SudioniciListNaziv>
  <DomainObject.Predmet.SudioniciListAdressOIB>
    <izvorni_sadrzaj>
      <item>ZUBIĆ SERVIS jednostavno društvo s ograničenom odgovornošću za proizodnju i trgovinu, OIB 13055607633, Ladina 13 ,10342 Ladina</item>
      <item>FINA Regionalni centar Zagreb, OIB 85821130368, Trg svibanjskih žrtava 1995. br. 1,10000 Zagreb</item>
      <item>Stjepan Hrastovec, OIB 16955892962, Ladina 13,10342 Ladina</item>
    </izvorni_sadrzaj>
    <derivirana_varijabla naziv="DomainObject.Predmet.SudioniciListAdressOIB_1">
      <item>ZUBIĆ SERVIS jednostavno društvo s ograničenom odgovornošću za proizodnju i trgovinu, OIB 13055607633, Ladina 13 ,10342 Ladina</item>
      <item>FINA Regionalni centar Zagreb, OIB 85821130368, Trg svibanjskih žrtava 1995. br. 1,10000 Zagreb</item>
      <item>Stjepan Hrastovec, OIB 16955892962, Ladina 13,10342 Ladina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13055607633</item>
      <item>, OIB 85821130368</item>
      <item>, OIB 16955892962</item>
    </izvorni_sadrzaj>
    <derivirana_varijabla naziv="DomainObject.Predmet.SudioniciListNazivOIB_1">
      <item>, OIB 13055607633</item>
      <item>, OIB 85821130368</item>
      <item>, OIB 16955892962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BDBB2-E1FF-432D-A9A9-5CA6AF88F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2511</properties:Characters>
  <properties:Lines>88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2018-04-20T06:47:00Z</dcterms:created>
  <dc:creator>hermanj</dc:creator>
  <cp:lastModifiedBy>Darija Miličević</cp:lastModifiedBy>
  <cp:lastPrinted>2018-04-20T08:39:00Z</cp:lastPrinted>
  <dcterms:modified xmlns:xsi="http://www.w3.org/2001/XMLSchema-instance" xsi:type="dcterms:W3CDTF">2018-04-20T08:41:00Z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(St-1264-17  određ. prethodnog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