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6cde" w14:paraId="d076cde" w:rsidRDefault="00035ABF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5F66AC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</w:t>
            </w:r>
            <w:r w:rsidR="008620D6"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8E10FB" w:rsidP="00161522" w:rsidR="00161522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61522">
        <w:rPr>
          <w:b/>
          <w:sz w:val="24"/>
        </w:rPr>
        <w:tab/>
        <w:t xml:space="preserve">  </w:t>
      </w:r>
      <w:r w:rsidR="00161522" w:rsidRPr="00482933">
        <w:rPr>
          <w:sz w:val="24"/>
        </w:rPr>
        <w:t>40.</w:t>
      </w:r>
      <w:r w:rsidR="00161522">
        <w:rPr>
          <w:b/>
          <w:sz w:val="24"/>
        </w:rPr>
        <w:t xml:space="preserve"> </w:t>
      </w:r>
      <w:r w:rsidR="00161522" w:rsidRPr="00482933">
        <w:rPr>
          <w:sz w:val="24"/>
        </w:rPr>
        <w:t>S</w:t>
      </w:r>
      <w:r w:rsidR="00161522">
        <w:rPr>
          <w:sz w:val="24"/>
        </w:rPr>
        <w:t xml:space="preserve">t-467/17      </w:t>
      </w:r>
    </w:p>
    <w:p w:rsidRDefault="00161522" w:rsidP="00161522" w:rsidR="00161522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161522" w:rsidP="00161522" w:rsidR="00161522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161522" w:rsidP="00161522" w:rsidR="00161522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161522" w:rsidP="00161522" w:rsidR="00161522" w:rsidRPr="00337798">
      <w:pPr>
        <w:jc w:val="center"/>
        <w:rPr>
          <w:sz w:val="24"/>
        </w:rPr>
      </w:pPr>
    </w:p>
    <w:p w:rsidRDefault="00161522" w:rsidP="00161522" w:rsidR="00161522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sucu pojedincu, postupajući po prijedlogu dužnika kao predlagatelja TV KATALOG d.o.o., Zagreb, Turinina 7., OIB 13619859721, dana  </w:t>
      </w:r>
      <w:r w:rsidR="005F66AC">
        <w:rPr>
          <w:sz w:val="24"/>
          <w:szCs w:val="24"/>
        </w:rPr>
        <w:t>20. veljače 2018</w:t>
      </w:r>
      <w:r>
        <w:rPr>
          <w:sz w:val="24"/>
          <w:szCs w:val="24"/>
        </w:rPr>
        <w:t>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5942EB">
      <w:pPr>
        <w:ind w:firstLine="708"/>
        <w:jc w:val="both"/>
        <w:rPr>
          <w:sz w:val="24"/>
          <w:szCs w:val="24"/>
        </w:rPr>
      </w:pPr>
      <w:r w:rsidRPr="005942EB">
        <w:rPr>
          <w:sz w:val="24"/>
          <w:szCs w:val="24"/>
        </w:rPr>
        <w:t xml:space="preserve">I. </w:t>
      </w:r>
      <w:r w:rsidR="003573DB" w:rsidRPr="005942EB">
        <w:rPr>
          <w:sz w:val="24"/>
          <w:szCs w:val="24"/>
        </w:rPr>
        <w:t>Privremenom s</w:t>
      </w:r>
      <w:r w:rsidR="008620D6" w:rsidRPr="005942EB">
        <w:rPr>
          <w:sz w:val="24"/>
          <w:szCs w:val="24"/>
        </w:rPr>
        <w:t xml:space="preserve">tečajnom upravitelju </w:t>
      </w:r>
      <w:r w:rsidR="00040F9B" w:rsidRPr="0002424A">
        <w:rPr>
          <w:sz w:val="24"/>
          <w:lang w:val="pl-PL"/>
        </w:rPr>
        <w:t>Daniel</w:t>
      </w:r>
      <w:r w:rsidR="00CE0E6E">
        <w:rPr>
          <w:sz w:val="24"/>
          <w:lang w:val="pl-PL"/>
        </w:rPr>
        <w:t>u</w:t>
      </w:r>
      <w:r w:rsidR="00040F9B" w:rsidRPr="0002424A">
        <w:rPr>
          <w:sz w:val="24"/>
          <w:lang w:val="pl-PL"/>
        </w:rPr>
        <w:t xml:space="preserve"> Deković</w:t>
      </w:r>
      <w:r w:rsidR="00CE0E6E">
        <w:rPr>
          <w:sz w:val="24"/>
          <w:lang w:val="pl-PL"/>
        </w:rPr>
        <w:t>u</w:t>
      </w:r>
      <w:r w:rsidR="00040F9B">
        <w:rPr>
          <w:sz w:val="24"/>
          <w:lang w:val="pl-PL"/>
        </w:rPr>
        <w:t xml:space="preserve"> </w:t>
      </w:r>
      <w:r w:rsidR="00040F9B" w:rsidRPr="0002424A">
        <w:rPr>
          <w:sz w:val="24"/>
          <w:lang w:val="pl-PL"/>
        </w:rPr>
        <w:t>iz Zagreba, Novačka 329</w:t>
      </w:r>
      <w:r w:rsidR="00040F9B" w:rsidRPr="0002424A">
        <w:rPr>
          <w:sz w:val="24"/>
          <w:szCs w:val="24"/>
          <w:lang w:val="pl-PL"/>
        </w:rPr>
        <w:t>,</w:t>
      </w:r>
      <w:r w:rsidR="00040F9B">
        <w:rPr>
          <w:sz w:val="24"/>
          <w:szCs w:val="24"/>
          <w:lang w:val="pl-PL"/>
        </w:rPr>
        <w:t xml:space="preserve"> </w:t>
      </w:r>
      <w:r w:rsidR="00040F9B" w:rsidRPr="0002424A">
        <w:rPr>
          <w:sz w:val="24"/>
          <w:szCs w:val="24"/>
          <w:lang w:val="pl-PL"/>
        </w:rPr>
        <w:t>OIB 76292704973</w:t>
      </w:r>
      <w:r w:rsidR="00040F9B" w:rsidRPr="0002424A">
        <w:t>,</w:t>
      </w:r>
      <w:r w:rsidR="00246197" w:rsidRPr="005942EB">
        <w:rPr>
          <w:sz w:val="24"/>
          <w:szCs w:val="24"/>
        </w:rPr>
        <w:t xml:space="preserve"> </w:t>
      </w:r>
      <w:r w:rsidR="008620D6" w:rsidRPr="005942EB">
        <w:rPr>
          <w:sz w:val="24"/>
          <w:szCs w:val="24"/>
        </w:rPr>
        <w:t xml:space="preserve"> određuje se nagrada u </w:t>
      </w:r>
      <w:r w:rsidR="00DD7A46" w:rsidRPr="005942EB">
        <w:rPr>
          <w:sz w:val="24"/>
          <w:szCs w:val="24"/>
        </w:rPr>
        <w:t xml:space="preserve">brutto </w:t>
      </w:r>
      <w:r w:rsidR="008620D6" w:rsidRPr="005942EB">
        <w:rPr>
          <w:sz w:val="24"/>
          <w:szCs w:val="24"/>
        </w:rPr>
        <w:t xml:space="preserve">iznosu </w:t>
      </w:r>
      <w:r w:rsidR="00CE0E6E">
        <w:rPr>
          <w:sz w:val="24"/>
          <w:szCs w:val="24"/>
        </w:rPr>
        <w:t>1</w:t>
      </w:r>
      <w:r w:rsidR="00FA7381" w:rsidRPr="005942EB">
        <w:rPr>
          <w:sz w:val="24"/>
          <w:szCs w:val="24"/>
        </w:rPr>
        <w:t>3</w:t>
      </w:r>
      <w:r w:rsidR="00DD7A46" w:rsidRPr="005942EB">
        <w:rPr>
          <w:sz w:val="24"/>
          <w:szCs w:val="24"/>
        </w:rPr>
        <w:t>.</w:t>
      </w:r>
      <w:r w:rsidR="00CE0E6E">
        <w:rPr>
          <w:sz w:val="24"/>
          <w:szCs w:val="24"/>
        </w:rPr>
        <w:t>1</w:t>
      </w:r>
      <w:r w:rsidR="00DD7A46" w:rsidRPr="005942EB">
        <w:rPr>
          <w:sz w:val="24"/>
          <w:szCs w:val="24"/>
        </w:rPr>
        <w:t>00,00</w:t>
      </w:r>
      <w:r w:rsidR="008620D6" w:rsidRPr="005942EB">
        <w:rPr>
          <w:sz w:val="24"/>
          <w:szCs w:val="24"/>
        </w:rPr>
        <w:t xml:space="preserve"> kn.</w:t>
      </w:r>
      <w:r w:rsidRPr="005942EB">
        <w:rPr>
          <w:sz w:val="24"/>
          <w:szCs w:val="24"/>
        </w:rPr>
        <w:t xml:space="preserve"> </w:t>
      </w:r>
    </w:p>
    <w:p w:rsidRDefault="009E22FE" w:rsidP="005E2EFC" w:rsidR="000B7A1A" w:rsidRPr="00BA72FD">
      <w:pPr>
        <w:ind w:firstLine="708"/>
        <w:jc w:val="both"/>
        <w:rPr>
          <w:sz w:val="24"/>
          <w:szCs w:val="24"/>
        </w:rPr>
      </w:pPr>
      <w:r w:rsidRPr="005942EB">
        <w:rPr>
          <w:sz w:val="24"/>
          <w:szCs w:val="24"/>
        </w:rPr>
        <w:t>II  Nalaže se računovodstvu ovog suda po pravomoćnosti ovog rješenja netto  iz</w:t>
      </w:r>
      <w:r w:rsidRPr="00BA72FD">
        <w:rPr>
          <w:sz w:val="24"/>
          <w:szCs w:val="24"/>
        </w:rPr>
        <w:t>nos nagrade iz točke I ovog rješenja</w:t>
      </w:r>
      <w:r w:rsidR="00447C58" w:rsidRPr="00BA72FD">
        <w:rPr>
          <w:sz w:val="24"/>
          <w:szCs w:val="24"/>
        </w:rPr>
        <w:t xml:space="preserve"> na </w:t>
      </w:r>
      <w:r w:rsidR="00CE0E6E">
        <w:rPr>
          <w:sz w:val="24"/>
          <w:szCs w:val="24"/>
        </w:rPr>
        <w:t xml:space="preserve">uplaćenog predujma </w:t>
      </w:r>
      <w:r w:rsidR="00447C58" w:rsidRPr="00BA72FD">
        <w:rPr>
          <w:sz w:val="24"/>
          <w:szCs w:val="24"/>
        </w:rPr>
        <w:t xml:space="preserve">uplatiti za korist </w:t>
      </w:r>
      <w:r w:rsidRPr="00BA72FD">
        <w:rPr>
          <w:sz w:val="24"/>
          <w:szCs w:val="24"/>
        </w:rPr>
        <w:t xml:space="preserve">žiro račun: </w:t>
      </w:r>
      <w:r w:rsidR="00CE0E6E" w:rsidRPr="0002424A">
        <w:rPr>
          <w:sz w:val="24"/>
          <w:lang w:val="pl-PL"/>
        </w:rPr>
        <w:t>Daniel Deković</w:t>
      </w:r>
      <w:r w:rsidR="00CE0E6E">
        <w:rPr>
          <w:sz w:val="24"/>
          <w:lang w:val="pl-PL"/>
        </w:rPr>
        <w:t xml:space="preserve"> </w:t>
      </w:r>
      <w:r w:rsidR="00CE0E6E" w:rsidRPr="0002424A">
        <w:rPr>
          <w:sz w:val="24"/>
          <w:lang w:val="pl-PL"/>
        </w:rPr>
        <w:t>iz Zagreba, Novačka 329</w:t>
      </w:r>
      <w:r w:rsidR="00CE0E6E" w:rsidRPr="0002424A">
        <w:rPr>
          <w:sz w:val="24"/>
          <w:szCs w:val="24"/>
          <w:lang w:val="pl-PL"/>
        </w:rPr>
        <w:t>,</w:t>
      </w:r>
      <w:r w:rsidR="00CE0E6E">
        <w:rPr>
          <w:sz w:val="24"/>
          <w:szCs w:val="24"/>
          <w:lang w:val="pl-PL"/>
        </w:rPr>
        <w:t xml:space="preserve"> </w:t>
      </w:r>
      <w:r w:rsidR="00CE0E6E" w:rsidRPr="0002424A">
        <w:rPr>
          <w:sz w:val="24"/>
          <w:szCs w:val="24"/>
          <w:lang w:val="pl-PL"/>
        </w:rPr>
        <w:t>OIB 76292704973</w:t>
      </w:r>
      <w:r w:rsidR="00246197">
        <w:t xml:space="preserve">, </w:t>
      </w:r>
      <w:r w:rsidR="00BA72FD" w:rsidRPr="00BA72FD">
        <w:rPr>
          <w:sz w:val="24"/>
          <w:szCs w:val="24"/>
        </w:rPr>
        <w:t xml:space="preserve"> </w:t>
      </w:r>
      <w:r w:rsidRPr="00BA72FD">
        <w:rPr>
          <w:sz w:val="24"/>
          <w:szCs w:val="24"/>
        </w:rPr>
        <w:t>IBAN HR</w:t>
      </w:r>
      <w:r w:rsidR="00447C58" w:rsidRPr="00BA72FD">
        <w:rPr>
          <w:sz w:val="24"/>
          <w:szCs w:val="24"/>
        </w:rPr>
        <w:t xml:space="preserve"> </w:t>
      </w:r>
      <w:r w:rsidR="00640226">
        <w:rPr>
          <w:sz w:val="24"/>
          <w:szCs w:val="24"/>
        </w:rPr>
        <w:t>7924840083113265822</w:t>
      </w:r>
      <w:r w:rsidR="000B7A1A" w:rsidRPr="00BA72FD">
        <w:rPr>
          <w:sz w:val="24"/>
          <w:szCs w:val="24"/>
        </w:rPr>
        <w:t>.</w:t>
      </w:r>
    </w:p>
    <w:p w:rsidRDefault="009E22FE" w:rsidP="009E22FE" w:rsidR="009E22FE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 </w:t>
      </w:r>
    </w:p>
    <w:p w:rsidRDefault="00447C58" w:rsidP="008620D6" w:rsidR="00447C58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5F66AC">
        <w:rPr>
          <w:sz w:val="24"/>
        </w:rPr>
        <w:t>27.l</w:t>
      </w:r>
      <w:r w:rsidR="00640226">
        <w:rPr>
          <w:sz w:val="24"/>
        </w:rPr>
        <w:t>istopada</w:t>
      </w:r>
      <w:r w:rsidR="000B7A1A">
        <w:rPr>
          <w:sz w:val="24"/>
        </w:rPr>
        <w:t xml:space="preserve"> </w:t>
      </w:r>
      <w:r w:rsidR="00EF3AC9">
        <w:rPr>
          <w:sz w:val="24"/>
        </w:rPr>
        <w:t>201</w:t>
      </w:r>
      <w:r w:rsidR="00BA60DD">
        <w:rPr>
          <w:sz w:val="24"/>
        </w:rPr>
        <w:t>7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</w:t>
      </w:r>
      <w:r w:rsidR="009C2E1B">
        <w:rPr>
          <w:sz w:val="24"/>
        </w:rPr>
        <w:t xml:space="preserve">dužnika kao predlagatelja </w:t>
      </w:r>
      <w:r w:rsidR="00BA60DD">
        <w:rPr>
          <w:sz w:val="24"/>
        </w:rPr>
        <w:t xml:space="preserve">od </w:t>
      </w:r>
      <w:r w:rsidR="009C2E1B">
        <w:rPr>
          <w:sz w:val="24"/>
        </w:rPr>
        <w:t>10.veljače</w:t>
      </w:r>
      <w:r w:rsidR="00C63BD1">
        <w:rPr>
          <w:sz w:val="24"/>
        </w:rPr>
        <w:t xml:space="preserve"> </w:t>
      </w:r>
      <w:r>
        <w:rPr>
          <w:sz w:val="24"/>
        </w:rPr>
        <w:t xml:space="preserve"> 201</w:t>
      </w:r>
      <w:r w:rsidR="009C2E1B">
        <w:rPr>
          <w:sz w:val="24"/>
        </w:rPr>
        <w:t>7</w:t>
      </w:r>
      <w:r>
        <w:rPr>
          <w:sz w:val="24"/>
        </w:rPr>
        <w:t>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9C2E1B">
        <w:rPr>
          <w:sz w:val="24"/>
        </w:rPr>
        <w:t>16.</w:t>
      </w:r>
      <w:r w:rsidR="00D2482E">
        <w:rPr>
          <w:sz w:val="24"/>
        </w:rPr>
        <w:t>svibnja</w:t>
      </w:r>
      <w:r w:rsidR="00C63BD1">
        <w:rPr>
          <w:sz w:val="24"/>
        </w:rPr>
        <w:t xml:space="preserve"> </w:t>
      </w:r>
      <w:r w:rsidR="00C4595F">
        <w:rPr>
          <w:sz w:val="24"/>
        </w:rPr>
        <w:t>201</w:t>
      </w:r>
      <w:r w:rsidR="00D2482E">
        <w:rPr>
          <w:sz w:val="24"/>
        </w:rPr>
        <w:t>7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D2482E">
        <w:rPr>
          <w:sz w:val="24"/>
        </w:rPr>
        <w:t>5.srpnja</w:t>
      </w:r>
      <w:r>
        <w:rPr>
          <w:sz w:val="24"/>
        </w:rPr>
        <w:t xml:space="preserve"> 201</w:t>
      </w:r>
      <w:r w:rsidR="00D2482E">
        <w:rPr>
          <w:sz w:val="24"/>
        </w:rPr>
        <w:t>7</w:t>
      </w:r>
      <w:r>
        <w:rPr>
          <w:sz w:val="24"/>
        </w:rPr>
        <w:t xml:space="preserve">. </w:t>
      </w:r>
      <w:r w:rsidR="00D2482E">
        <w:rPr>
          <w:sz w:val="24"/>
        </w:rPr>
        <w:t xml:space="preserve">Daniel Deković </w:t>
      </w:r>
      <w:r>
        <w:rPr>
          <w:sz w:val="24"/>
        </w:rPr>
        <w:t>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i zaključku od </w:t>
      </w:r>
      <w:r w:rsidR="00D2482E">
        <w:rPr>
          <w:sz w:val="24"/>
        </w:rPr>
        <w:t>5.srpnja</w:t>
      </w:r>
      <w:r w:rsidR="00FB48C1">
        <w:rPr>
          <w:sz w:val="24"/>
        </w:rPr>
        <w:t xml:space="preserve"> </w:t>
      </w:r>
      <w:r>
        <w:rPr>
          <w:sz w:val="24"/>
        </w:rPr>
        <w:t>201</w:t>
      </w:r>
      <w:r w:rsidR="00D2482E">
        <w:rPr>
          <w:sz w:val="24"/>
        </w:rPr>
        <w:t>7</w:t>
      </w:r>
      <w:r>
        <w:rPr>
          <w:sz w:val="24"/>
        </w:rPr>
        <w:t xml:space="preserve">. privremeni stečajni upravitelj je dana </w:t>
      </w:r>
      <w:r w:rsidR="00444C43">
        <w:rPr>
          <w:sz w:val="24"/>
        </w:rPr>
        <w:t>26.srpnja</w:t>
      </w:r>
      <w:r>
        <w:rPr>
          <w:sz w:val="24"/>
        </w:rPr>
        <w:t xml:space="preserve"> 201</w:t>
      </w:r>
      <w:r w:rsidR="00444C43">
        <w:rPr>
          <w:sz w:val="24"/>
        </w:rPr>
        <w:t>7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444C43">
        <w:rPr>
          <w:sz w:val="24"/>
        </w:rPr>
        <w:t>24.listopada</w:t>
      </w:r>
      <w:r w:rsidR="000947F9">
        <w:rPr>
          <w:sz w:val="24"/>
        </w:rPr>
        <w:t xml:space="preserve"> </w:t>
      </w:r>
      <w:r>
        <w:rPr>
          <w:sz w:val="24"/>
        </w:rPr>
        <w:t>201</w:t>
      </w:r>
      <w:r w:rsidR="00444C43">
        <w:rPr>
          <w:sz w:val="24"/>
        </w:rPr>
        <w:t>7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8620D6" w:rsidP="008620D6" w:rsidR="008620D6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444C43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stečajni sudac prema posebnom propisu kojim Vlada </w:t>
      </w:r>
      <w:r>
        <w:rPr>
          <w:sz w:val="24"/>
        </w:rPr>
        <w:lastRenderedPageBreak/>
        <w:t xml:space="preserve">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>Ocjenjujući složenost poslova koje je obavio privremeni stečajni upravitelj,  kvalitetu izrađenog nalaza i mišljenja</w:t>
      </w:r>
      <w:r w:rsidR="008875CF">
        <w:rPr>
          <w:sz w:val="24"/>
        </w:rPr>
        <w:t xml:space="preserve">, </w:t>
      </w:r>
      <w:r>
        <w:rPr>
          <w:sz w:val="24"/>
        </w:rPr>
        <w:t xml:space="preserve">sud je temeljem naprijed citiranog članka 4. stavak 1. Uredbe odredio nagradu u iznosu od </w:t>
      </w:r>
      <w:r w:rsidR="00E75B42">
        <w:rPr>
          <w:sz w:val="24"/>
        </w:rPr>
        <w:t>13.100,00</w:t>
      </w:r>
      <w:r>
        <w:rPr>
          <w:sz w:val="24"/>
        </w:rPr>
        <w:t xml:space="preserve"> kn</w:t>
      </w:r>
      <w:r w:rsidR="009E22FE">
        <w:rPr>
          <w:sz w:val="24"/>
        </w:rPr>
        <w:t>.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E75B42">
        <w:rPr>
          <w:sz w:val="24"/>
          <w:szCs w:val="24"/>
        </w:rPr>
        <w:t>20.veljače</w:t>
      </w:r>
      <w:r w:rsidR="008875CF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5942EB">
        <w:rPr>
          <w:sz w:val="24"/>
          <w:szCs w:val="24"/>
        </w:rPr>
        <w:t>8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F8582A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F8582A" w:rsidP="00F8582A" w:rsidR="00F8582A">
      <w:pPr>
        <w:ind w:firstLine="720" w:left="3600"/>
        <w:jc w:val="both"/>
      </w:pPr>
      <w:r>
        <w:t>Za točnost otpravka, ovlašteni službenik:</w:t>
      </w:r>
    </w:p>
    <w:p w:rsidRDefault="00F8582A" w:rsidP="00422EE0" w:rsidR="00F8582A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907C51" w:rsidP="00F8582A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05F" w:rsidR="003C405F">
      <w:r>
        <w:separator/>
      </w:r>
    </w:p>
  </w:endnote>
  <w:endnote w:id="0" w:type="continuationSeparator">
    <w:p w:rsidRDefault="003C405F" w:rsidR="003C4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05F" w:rsidR="003C405F">
      <w:r>
        <w:separator/>
      </w:r>
    </w:p>
  </w:footnote>
  <w:footnote w:id="0" w:type="continuationSeparator">
    <w:p w:rsidRDefault="003C405F" w:rsidR="003C4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8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6AC" w:rsidP="00E33139" w:rsidR="0082442E" w:rsidRPr="00A32E6E">
    <w:pPr>
      <w:pStyle w:val="Zaglavlje"/>
      <w:jc w:val="right"/>
    </w:pPr>
    <w:r>
      <w:t>40. St-467/17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ABF"/>
    <w:rsid w:val="00040F9B"/>
    <w:rsid w:val="00071EF2"/>
    <w:rsid w:val="00085617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557AC"/>
    <w:rsid w:val="00161522"/>
    <w:rsid w:val="00162144"/>
    <w:rsid w:val="00192ACA"/>
    <w:rsid w:val="001A3381"/>
    <w:rsid w:val="001A39C7"/>
    <w:rsid w:val="001A431C"/>
    <w:rsid w:val="001C3DCF"/>
    <w:rsid w:val="001E58A7"/>
    <w:rsid w:val="001F14A5"/>
    <w:rsid w:val="00223A78"/>
    <w:rsid w:val="002349DF"/>
    <w:rsid w:val="002416E0"/>
    <w:rsid w:val="00244EF5"/>
    <w:rsid w:val="00246197"/>
    <w:rsid w:val="002665C1"/>
    <w:rsid w:val="0026710B"/>
    <w:rsid w:val="0028403B"/>
    <w:rsid w:val="0028629B"/>
    <w:rsid w:val="00297B3D"/>
    <w:rsid w:val="002D2D5A"/>
    <w:rsid w:val="002E3720"/>
    <w:rsid w:val="0030374B"/>
    <w:rsid w:val="0031053F"/>
    <w:rsid w:val="00313315"/>
    <w:rsid w:val="00327F8D"/>
    <w:rsid w:val="0033019D"/>
    <w:rsid w:val="00333C9B"/>
    <w:rsid w:val="003573DB"/>
    <w:rsid w:val="00380959"/>
    <w:rsid w:val="003B7A25"/>
    <w:rsid w:val="003C405F"/>
    <w:rsid w:val="003E00CA"/>
    <w:rsid w:val="003E4FE6"/>
    <w:rsid w:val="003F012E"/>
    <w:rsid w:val="003F03BC"/>
    <w:rsid w:val="00420059"/>
    <w:rsid w:val="00444C43"/>
    <w:rsid w:val="0044555B"/>
    <w:rsid w:val="004458B1"/>
    <w:rsid w:val="00447C58"/>
    <w:rsid w:val="00463FCE"/>
    <w:rsid w:val="00474F9B"/>
    <w:rsid w:val="004750C8"/>
    <w:rsid w:val="004762EC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59179A"/>
    <w:rsid w:val="00593238"/>
    <w:rsid w:val="005942EB"/>
    <w:rsid w:val="005E2EFC"/>
    <w:rsid w:val="005F66AC"/>
    <w:rsid w:val="00640226"/>
    <w:rsid w:val="006408CC"/>
    <w:rsid w:val="00653FE4"/>
    <w:rsid w:val="006607DD"/>
    <w:rsid w:val="00663988"/>
    <w:rsid w:val="00684E49"/>
    <w:rsid w:val="00694F37"/>
    <w:rsid w:val="00697004"/>
    <w:rsid w:val="006A75F4"/>
    <w:rsid w:val="006E72E7"/>
    <w:rsid w:val="00733D7A"/>
    <w:rsid w:val="00760ED1"/>
    <w:rsid w:val="007960C5"/>
    <w:rsid w:val="007D50A9"/>
    <w:rsid w:val="00814F81"/>
    <w:rsid w:val="008243F8"/>
    <w:rsid w:val="0082442E"/>
    <w:rsid w:val="0082569D"/>
    <w:rsid w:val="00850219"/>
    <w:rsid w:val="00860CB5"/>
    <w:rsid w:val="008620D6"/>
    <w:rsid w:val="00872FE8"/>
    <w:rsid w:val="008766EB"/>
    <w:rsid w:val="008875CF"/>
    <w:rsid w:val="0089671F"/>
    <w:rsid w:val="008C1334"/>
    <w:rsid w:val="008C720E"/>
    <w:rsid w:val="008D307C"/>
    <w:rsid w:val="008E10FB"/>
    <w:rsid w:val="0090317F"/>
    <w:rsid w:val="00903DC1"/>
    <w:rsid w:val="00907C51"/>
    <w:rsid w:val="0093282C"/>
    <w:rsid w:val="009407FA"/>
    <w:rsid w:val="0094199D"/>
    <w:rsid w:val="009873F2"/>
    <w:rsid w:val="009A5FFE"/>
    <w:rsid w:val="009C2E1B"/>
    <w:rsid w:val="009E1FEE"/>
    <w:rsid w:val="009E22FE"/>
    <w:rsid w:val="00A2384B"/>
    <w:rsid w:val="00A32E6E"/>
    <w:rsid w:val="00A55D63"/>
    <w:rsid w:val="00A8147C"/>
    <w:rsid w:val="00AB39CF"/>
    <w:rsid w:val="00AC5738"/>
    <w:rsid w:val="00AF0503"/>
    <w:rsid w:val="00B07E8D"/>
    <w:rsid w:val="00B14441"/>
    <w:rsid w:val="00B43152"/>
    <w:rsid w:val="00B468E4"/>
    <w:rsid w:val="00B54AFF"/>
    <w:rsid w:val="00B62128"/>
    <w:rsid w:val="00B83432"/>
    <w:rsid w:val="00BA60DD"/>
    <w:rsid w:val="00BA72FD"/>
    <w:rsid w:val="00BD5795"/>
    <w:rsid w:val="00C27062"/>
    <w:rsid w:val="00C405FF"/>
    <w:rsid w:val="00C445DA"/>
    <w:rsid w:val="00C4595F"/>
    <w:rsid w:val="00C54B4C"/>
    <w:rsid w:val="00C63BD1"/>
    <w:rsid w:val="00C8432C"/>
    <w:rsid w:val="00CD6267"/>
    <w:rsid w:val="00CE0E6E"/>
    <w:rsid w:val="00CE282C"/>
    <w:rsid w:val="00D14ED8"/>
    <w:rsid w:val="00D23F1B"/>
    <w:rsid w:val="00D2482E"/>
    <w:rsid w:val="00DC4FC1"/>
    <w:rsid w:val="00DD7A46"/>
    <w:rsid w:val="00DE6D82"/>
    <w:rsid w:val="00DF5AE9"/>
    <w:rsid w:val="00E23073"/>
    <w:rsid w:val="00E33139"/>
    <w:rsid w:val="00E5008B"/>
    <w:rsid w:val="00E73F6C"/>
    <w:rsid w:val="00E75B42"/>
    <w:rsid w:val="00ED2DFB"/>
    <w:rsid w:val="00EF3AC9"/>
    <w:rsid w:val="00EF79C5"/>
    <w:rsid w:val="00F012B8"/>
    <w:rsid w:val="00F110C6"/>
    <w:rsid w:val="00F130D6"/>
    <w:rsid w:val="00F319FD"/>
    <w:rsid w:val="00F37868"/>
    <w:rsid w:val="00F56107"/>
    <w:rsid w:val="00F7611C"/>
    <w:rsid w:val="00F8451F"/>
    <w:rsid w:val="00F8582A"/>
    <w:rsid w:val="00F869EF"/>
    <w:rsid w:val="00FA7381"/>
    <w:rsid w:val="00FB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82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82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 KATALOG d.o.o. zastupanog po punomoćniku Boris Pezić</izvorni_sadrzaj>
    <derivirana_varijabla naziv="DomainObject.Predmet.ProtustrankaFormated_1">  TV KATALOG d.o.o. zastupanog po punomoćniku Boris Pezić</derivirana_varijabla>
  </DomainObject.Predmet.ProtustrankaFormated>
  <DomainObject.Predmet.ProtustrankaFormatedOIB>
    <izvorni_sadrzaj>  TV KATALOG d.o.o., OIB 13619859721 zastupanog po punomoćniku Boris Pezić</izvorni_sadrzaj>
    <derivirana_varijabla naziv="DomainObject.Predmet.ProtustrankaFormatedOIB_1">  TV KATALOG d.o.o., OIB 13619859721 zastupanog po punomoćniku Boris Pezić</derivirana_varijabla>
  </DomainObject.Predmet.ProtustrankaFormatedOIB>
  <DomainObject.Predmet.ProtustrankaFormatedWithAdress>
    <izvorni_sadrzaj> TV KATALOG d.o.o., Turinina 7, 10000 Zagreb zastupanog po punomoćniku Boris Pezić</izvorni_sadrzaj>
    <derivirana_varijabla naziv="DomainObject.Predmet.ProtustrankaFormatedWithAdress_1"> TV KATALOG d.o.o., Turinina 7, 10000 Zagreb zastupanog po punomoćniku Boris Pezić</derivirana_varijabla>
  </DomainObject.Predmet.ProtustrankaFormatedWithAdress>
  <DomainObject.Predmet.ProtustrankaFormatedWithAdressOIB>
    <izvorni_sadrzaj> TV KATALOG d.o.o., OIB 13619859721, Turinina 7, 10000 Zagreb zastupanog po punomoćniku Boris Pezić</izvorni_sadrzaj>
    <derivirana_varijabla naziv="DomainObject.Predmet.ProtustrankaFormatedWithAdressOIB_1"> TV KATALOG d.o.o., OIB 13619859721, Turinina 7, 10000 Zagreb zastupanog po punomoćniku Boris Pezić</derivirana_varijabla>
  </DomainObject.Predmet.ProtustrankaFormatedWithAdressOIB>
  <DomainObject.Predmet.ProtustrankaWithAdress>
    <izvorni_sadrzaj>TV KATALOG d.o.o. Turinina 7, 10000 Zagreb</izvorni_sadrzaj>
    <derivirana_varijabla naziv="DomainObject.Predmet.ProtustrankaWithAdress_1">TV KATALOG d.o.o. Turinina 7, 10000 Zagreb</derivirana_varijabla>
  </DomainObject.Predmet.ProtustrankaWithAdress>
  <DomainObject.Predmet.ProtustrankaWithAdressOIB>
    <izvorni_sadrzaj>TV KATALOG d.o.o., OIB 13619859721, Turinina 7, 10000 Zagreb</izvorni_sadrzaj>
    <derivirana_varijabla naziv="DomainObject.Predmet.ProtustrankaWithAdressOIB_1">TV KATALOG d.o.o., OIB 13619859721, Turinina 7, 10000 Zagreb</derivirana_varijabla>
  </DomainObject.Predmet.ProtustrankaWithAdressOIB>
  <DomainObject.Predmet.ProtustrankaNazivFormated>
    <izvorni_sadrzaj>TV KATALOG d.o.o.</izvorni_sadrzaj>
    <derivirana_varijabla naziv="DomainObject.Predmet.ProtustrankaNazivFormated_1">TV KATALOG d.o.o.</derivirana_varijabla>
  </DomainObject.Predmet.ProtustrankaNazivFormated>
  <DomainObject.Predmet.ProtustrankaNazivFormatedOIB>
    <izvorni_sadrzaj>TV KATALOG d.o.o., OIB 13619859721</izvorni_sadrzaj>
    <derivirana_varijabla naziv="DomainObject.Predmet.ProtustrankaNazivFormatedOIB_1">TV KATALOG d.o.o., OIB 13619859721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TV KATALOG d.o.o.</izvorni_sadrzaj>
    <derivirana_varijabla naziv="DomainObject.Predmet.StrankaFormated_1">  TV KATALOG d.o.o.</derivirana_varijabla>
  </DomainObject.Predmet.StrankaFormated>
  <DomainObject.Predmet.StrankaFormatedOIB>
    <izvorni_sadrzaj>  TV KATALOG d.o.o., OIB 13619859721</izvorni_sadrzaj>
    <derivirana_varijabla naziv="DomainObject.Predmet.StrankaFormatedOIB_1">  TV KATALOG d.o.o., OIB 13619859721</derivirana_varijabla>
  </DomainObject.Predmet.StrankaFormatedOIB>
  <DomainObject.Predmet.StrankaFormatedWithAdress>
    <izvorni_sadrzaj> TV KATALOG d.o.o., Turinina 7, 10000 Zagreb</izvorni_sadrzaj>
    <derivirana_varijabla naziv="DomainObject.Predmet.StrankaFormatedWithAdress_1"> TV KATALOG d.o.o., Turinina 7, 10000 Zagreb</derivirana_varijabla>
  </DomainObject.Predmet.StrankaFormatedWithAdress>
  <DomainObject.Predmet.StrankaFormatedWithAdressOIB>
    <izvorni_sadrzaj> TV KATALOG d.o.o., OIB 13619859721, Turinina 7, 10000 Zagreb</izvorni_sadrzaj>
    <derivirana_varijabla naziv="DomainObject.Predmet.StrankaFormatedWithAdressOIB_1"> TV KATALOG d.o.o., OIB 13619859721, Turinina 7, 10000 Zagreb</derivirana_varijabla>
  </DomainObject.Predmet.StrankaFormatedWithAdressOIB>
  <DomainObject.Predmet.StrankaWithAdress>
    <izvorni_sadrzaj>TV KATALOG d.o.o. Turinina 7,10000 Zagreb</izvorni_sadrzaj>
    <derivirana_varijabla naziv="DomainObject.Predmet.StrankaWithAdress_1">TV KATALOG d.o.o. Turinina 7,10000 Zagreb</derivirana_varijabla>
  </DomainObject.Predmet.StrankaWithAdress>
  <DomainObject.Predmet.StrankaWithAdressOIB>
    <izvorni_sadrzaj>TV KATALOG d.o.o., OIB 13619859721, Turinina 7,10000 Zagreb</izvorni_sadrzaj>
    <derivirana_varijabla naziv="DomainObject.Predmet.StrankaWithAdressOIB_1">TV KATALOG d.o.o., OIB 13619859721, Turinina 7,10000 Zagreb</derivirana_varijabla>
  </DomainObject.Predmet.StrankaWithAdressOIB>
  <DomainObject.Predmet.StrankaNazivFormated>
    <izvorni_sadrzaj>TV KATALOG d.o.o.</izvorni_sadrzaj>
    <derivirana_varijabla naziv="DomainObject.Predmet.StrankaNazivFormated_1">TV KATALOG d.o.o.</derivirana_varijabla>
  </DomainObject.Predmet.StrankaNazivFormated>
  <DomainObject.Predmet.StrankaNazivFormatedOIB>
    <izvorni_sadrzaj>TV KATALOG d.o.o., OIB 13619859721</izvorni_sadrzaj>
    <derivirana_varijabla naziv="DomainObject.Predmet.StrankaNazivFormatedOIB_1">TV KATALOG d.o.o., OIB 13619859721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TV KATALOG d.o.o.</item>
    </izvorni_sadrzaj>
    <derivirana_varijabla naziv="DomainObject.Predmet.StrankaListFormated_1">
      <item>TV KATALOG d.o.o.</item>
    </derivirana_varijabla>
  </DomainObject.Predmet.StrankaListFormated>
  <DomainObject.Predmet.StrankaListFormatedOIB>
    <izvorni_sadrzaj>
      <item>TV KATALOG d.o.o., OIB 13619859721</item>
    </izvorni_sadrzaj>
    <derivirana_varijabla naziv="DomainObject.Predmet.StrankaListFormatedOIB_1">
      <item>TV KATALOG d.o.o., OIB 13619859721</item>
    </derivirana_varijabla>
  </DomainObject.Predmet.StrankaListFormatedOIB>
  <DomainObject.Predmet.StrankaListFormatedWithAdress>
    <izvorni_sadrzaj>
      <item>TV KATALOG d.o.o., Turinina 7, 10000 Zagreb</item>
    </izvorni_sadrzaj>
    <derivirana_varijabla naziv="DomainObject.Predmet.StrankaListFormatedWithAdress_1">
      <item>TV KATALOG d.o.o., Turinina 7, 10000 Zagreb</item>
    </derivirana_varijabla>
  </DomainObject.Predmet.StrankaListFormatedWithAdress>
  <DomainObject.Predmet.StrankaListFormatedWithAdressOIB>
    <izvorni_sadrzaj>
      <item>TV KATALOG d.o.o., OIB 13619859721, Turinina 7, 10000 Zagreb</item>
    </izvorni_sadrzaj>
    <derivirana_varijabla naziv="DomainObject.Predmet.StrankaListFormatedWithAdressOIB_1">
      <item>TV KATALOG d.o.o., OIB 13619859721, Turinina 7, 10000 Zagreb</item>
    </derivirana_varijabla>
  </DomainObject.Predmet.StrankaListFormatedWithAdressOIB>
  <DomainObject.Predmet.StrankaListNazivFormated>
    <izvorni_sadrzaj>
      <item>TV KATALOG d.o.o.</item>
    </izvorni_sadrzaj>
    <derivirana_varijabla naziv="DomainObject.Predmet.StrankaListNazivFormated_1">
      <item>TV KATALOG d.o.o.</item>
    </derivirana_varijabla>
  </DomainObject.Predmet.StrankaListNazivFormated>
  <DomainObject.Predmet.StrankaListNazivFormatedOIB>
    <izvorni_sadrzaj>
      <item>TV KATALOG d.o.o., OIB 13619859721</item>
    </izvorni_sadrzaj>
    <derivirana_varijabla naziv="DomainObject.Predmet.StrankaListNazivFormatedOIB_1">
      <item>TV KATALOG d.o.o., OIB 13619859721</item>
    </derivirana_varijabla>
  </DomainObject.Predmet.StrankaListNazivFormatedOIB>
  <DomainObject.Predmet.ProtuStrankaListFormated>
    <izvorni_sadrzaj>
      <item>TV KATALOG d.o.o. zastupanog po punomoćniku Boris Pezić</item>
    </izvorni_sadrzaj>
    <derivirana_varijabla naziv="DomainObject.Predmet.ProtuStrankaListFormated_1">
      <item>TV KATALOG d.o.o. zastupanog po punomoćniku Boris Pezić</item>
    </derivirana_varijabla>
  </DomainObject.Predmet.ProtuStrankaListFormated>
  <DomainObject.Predmet.ProtuStrankaListFormatedOIB>
    <izvorni_sadrzaj>
      <item>TV KATALOG d.o.o., OIB 13619859721 zastupanog po punomoćniku Boris Pezić</item>
    </izvorni_sadrzaj>
    <derivirana_varijabla naziv="DomainObject.Predmet.ProtuStrankaListFormatedOIB_1">
      <item>TV KATALOG d.o.o., OIB 13619859721 zastupanog po punomoćniku Boris Pezić</item>
    </derivirana_varijabla>
  </DomainObject.Predmet.ProtuStrankaListFormatedOIB>
  <DomainObject.Predmet.ProtuStrankaListFormatedWithAdress>
    <izvorni_sadrzaj>
      <item>TV KATALOG d.o.o., Turinina 7, 10000 Zagreb zastupanog po punomoćniku Boris Pezić</item>
    </izvorni_sadrzaj>
    <derivirana_varijabla naziv="DomainObject.Predmet.ProtuStrankaListFormatedWithAdress_1">
      <item>TV KATALOG d.o.o., Turinina 7, 10000 Zagreb zastupanog po punomoćniku Boris Pezić</item>
    </derivirana_varijabla>
  </DomainObject.Predmet.ProtuStrankaListFormatedWithAdress>
  <DomainObject.Predmet.ProtuStrankaListFormatedWithAdressOIB>
    <izvorni_sadrzaj>
      <item>TV KATALOG d.o.o., OIB 13619859721, Turinina 7, 10000 Zagreb zastupanog po punomoćniku Boris Pezić</item>
    </izvorni_sadrzaj>
    <derivirana_varijabla naziv="DomainObject.Predmet.ProtuStrankaListFormatedWithAdressOIB_1">
      <item>TV KATALOG d.o.o., OIB 13619859721, Turinina 7, 10000 Zagreb zastupanog po punomoćniku Boris Pezić</item>
    </derivirana_varijabla>
  </DomainObject.Predmet.ProtuStrankaListFormatedWithAdressOIB>
  <DomainObject.Predmet.ProtuStrankaListNazivFormated>
    <izvorni_sadrzaj>
      <item>TV KATALOG d.o.o.</item>
    </izvorni_sadrzaj>
    <derivirana_varijabla naziv="DomainObject.Predmet.ProtuStrankaListNazivFormated_1">
      <item>TV KATALOG d.o.o.</item>
    </derivirana_varijabla>
  </DomainObject.Predmet.ProtuStrankaListNazivFormated>
  <DomainObject.Predmet.ProtuStrankaListNazivFormatedOIB>
    <izvorni_sadrzaj>
      <item>TV KATALOG d.o.o., OIB 13619859721</item>
    </izvorni_sadrzaj>
    <derivirana_varijabla naziv="DomainObject.Predmet.ProtuStrankaListNazivFormatedOIB_1">
      <item>TV KATALOG d.o.o., OIB 13619859721</item>
    </derivirana_varijabla>
  </DomainObject.Predmet.ProtuStrankaListNazivFormatedOIB>
  <DomainObject.Predmet.OstaliListFormated>
    <izvorni_sadrzaj>
      <item>Boris Pezić punomoćnik sudionika u postupku TV KATALOG d.o.o.</item>
    </izvorni_sadrzaj>
    <derivirana_varijabla naziv="DomainObject.Predmet.OstaliListFormated_1">
      <item>Boris Pezić punomoćnik sudionika u postupku TV KATALOG d.o.o.</item>
    </derivirana_varijabla>
  </DomainObject.Predmet.OstaliListFormated>
  <DomainObject.Predmet.OstaliListFormatedOIB>
    <izvorni_sadrzaj>
      <item>Boris Pezić punomoćnik sudionika u postupku TV KATALOG d.o.o.</item>
    </izvorni_sadrzaj>
    <derivirana_varijabla naziv="DomainObject.Predmet.OstaliListFormatedOIB_1">
      <item>Boris Pezić punomoćnik sudionika u postupku TV KATALOG d.o.o.</item>
    </derivirana_varijabla>
  </DomainObject.Predmet.OstaliListFormatedOIB>
  <DomainObject.Predmet.OstaliListFormatedWithAdress>
    <izvorni_sadrzaj>
      <item>Boris Pezić, Vončinina 2/1, 10000 Zagreb punomoćnik sudionika u postupku TV KATALOG d.o.o.</item>
    </izvorni_sadrzaj>
    <derivirana_varijabla naziv="DomainObject.Predmet.OstaliListFormatedWithAdress_1">
      <item>Boris Pezić, Vončinina 2/1, 10000 Zagreb punomoćnik sudionika u postupku TV KATALOG d.o.o.</item>
    </derivirana_varijabla>
  </DomainObject.Predmet.OstaliListFormatedWithAdress>
  <DomainObject.Predmet.OstaliListFormatedWithAdressOIB>
    <izvorni_sadrzaj>
      <item>Boris Pezić, Vončinina 2/1, 10000 Zagreb punomoćnik sudionika u postupku TV KATALOG d.o.o.</item>
    </izvorni_sadrzaj>
    <derivirana_varijabla naziv="DomainObject.Predmet.OstaliListFormatedWithAdressOIB_1">
      <item>Boris Pezić, Vončinina 2/1, 10000 Zagreb punomoćnik sudionika u postupku TV KATALOG d.o.o.</item>
    </derivirana_varijabla>
  </DomainObject.Predmet.OstaliListFormatedWithAdressOIB>
  <DomainObject.Predmet.OstaliListNazivFormated>
    <izvorni_sadrzaj>
      <item>Boris Pezić</item>
    </izvorni_sadrzaj>
    <derivirana_varijabla naziv="DomainObject.Predmet.OstaliListNazivFormated_1">
      <item>Boris Pezić</item>
    </derivirana_varijabla>
  </DomainObject.Predmet.OstaliListNazivFormated>
  <DomainObject.Predmet.OstaliListNazivFormatedOIB>
    <izvorni_sadrzaj>
      <item>Boris Pezić</item>
    </izvorni_sadrzaj>
    <derivirana_varijabla naziv="DomainObject.Predmet.OstaliListNazivFormatedOIB_1"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TV KATALOG d.o.o.</izvorni_sadrzaj>
    <derivirana_varijabla naziv="DomainObject.Predmet.StrankaIDrugi_1">TV KATALOG d.o.o.</derivirana_varijabla>
  </DomainObject.Predmet.StrankaIDrugi>
  <DomainObject.Predmet.ProtustrankaIDrugi>
    <izvorni_sadrzaj>TV KATALOG d.o.o.</izvorni_sadrzaj>
    <derivirana_varijabla naziv="DomainObject.Predmet.ProtustrankaIDrugi_1">TV KATALOG d.o.o.</derivirana_varijabla>
  </DomainObject.Predmet.ProtustrankaIDrugi>
  <DomainObject.Predmet.StrankaIDrugiAdressOIB>
    <izvorni_sadrzaj>TV KATALOG d.o.o., OIB 13619859721, Turinina 7, 10000 Zagreb</izvorni_sadrzaj>
    <derivirana_varijabla naziv="DomainObject.Predmet.StrankaIDrugiAdressOIB_1">TV KATALOG d.o.o., OIB 13619859721, Turinina 7, 10000 Zagreb</derivirana_varijabla>
  </DomainObject.Predmet.StrankaIDrugiAdressOIB>
  <DomainObject.Predmet.ProtustrankaIDrugiAdressOIB>
    <izvorni_sadrzaj>TV KATALOG d.o.o., OIB 13619859721, Turinina 7, 10000 Zagreb</izvorni_sadrzaj>
    <derivirana_varijabla naziv="DomainObject.Predmet.ProtustrankaIDrugiAdressOIB_1">TV KATALOG d.o.o., OIB 13619859721, Turinina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 KATALOG d.o.o.</item>
      <item>TV KATALOG d.o.o.</item>
      <item>Boris Pezić</item>
    </izvorni_sadrzaj>
    <derivirana_varijabla naziv="DomainObject.Predmet.SudioniciListNaziv_1">
      <item>TV KATALOG d.o.o.</item>
      <item>TV KATALOG d.o.o.</item>
      <item>Boris Pezić</item>
    </derivirana_varijabla>
  </DomainObject.Predmet.SudioniciListNaziv>
  <DomainObject.Predmet.SudioniciListAdressOIB>
    <izvorni_sadrzaj>
      <item>TV KATALOG d.o.o., OIB 13619859721, Turinina 7,10000 Zagreb</item>
      <item>TV KATALOG d.o.o., OIB 13619859721, Turinina 7,10000 Zagreb</item>
      <item>Boris Pezić, Vončinina 2/1,10000 Zagreb</item>
    </izvorni_sadrzaj>
    <derivirana_varijabla naziv="DomainObject.Predmet.SudioniciListAdressOIB_1">
      <item>TV KATALOG d.o.o., OIB 13619859721, Turinina 7,10000 Zagreb</item>
      <item>TV KATALOG d.o.o., OIB 13619859721, Turinina 7,10000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13619859721</item>
      <item>, OIB 13619859721</item>
      <item>, OIB null</item>
    </izvorni_sadrzaj>
    <derivirana_varijabla naziv="DomainObject.Predmet.SudioniciListNazivOIB_1">
      <item>, OIB 13619859721</item>
      <item>, OIB 13619859721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8454D-4139-471B-86BE-D5CB8BEB6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457</properties:Words>
  <properties:Characters>2614</properties:Characters>
  <properties:Lines>71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2018-02-20T12:48:00Z</dcterms:created>
  <dc:creator>Ante</dc:creator>
  <cp:lastModifiedBy>Valentina Delač</cp:lastModifiedBy>
  <cp:lastPrinted>2018-02-20T13:03:00Z</cp:lastPrinted>
  <dcterms:modified xmlns:xsi="http://www.w3.org/2001/XMLSchema-instance" xsi:type="dcterms:W3CDTF">2018-02-20T13:03:00Z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Tv katalog Nagrada nova  uredba prethodni postupak 2015.docx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