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6c66" w14:paraId="e566c66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C198B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1359F6" w:rsidP="0076179C" w:rsidR="001359F6">
      <w:pPr>
        <w:rPr>
          <w:bCs/>
        </w:rPr>
      </w:pPr>
    </w:p>
    <w:p w:rsidRDefault="00F36D76" w:rsidP="0076179C" w:rsidR="00F36D76">
      <w:pPr>
        <w:rPr>
          <w:bCs/>
        </w:rPr>
      </w:pPr>
    </w:p>
    <w:p w:rsidRDefault="00F36D76" w:rsidP="0076179C" w:rsidR="00F36D76">
      <w:pPr>
        <w:rPr>
          <w:bCs/>
        </w:rPr>
      </w:pPr>
    </w:p>
    <w:p w:rsidRDefault="00F36D76" w:rsidP="0076179C" w:rsidR="00F36D76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EC198B" w:rsidP="006463FA" w:rsidR="00EC198B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F36D76" w:rsidP="006463FA" w:rsidR="00F36D76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B274D0" w:rsidP="003C096E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F36D76">
        <w:t xml:space="preserve"> </w:t>
      </w:r>
      <w:r w:rsidR="00F36D76" w:rsidRPr="00AB7A3C">
        <w:t>ANERI d.o.o.</w:t>
      </w:r>
      <w:r w:rsidR="00F36D76">
        <w:t xml:space="preserve"> u stečaju</w:t>
      </w:r>
      <w:r w:rsidR="00F36D76" w:rsidRPr="00AB7A3C">
        <w:t>, Čakovec, Augusta Cesarca 7a, OIB: 10452555805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F36D76">
        <w:t>23</w:t>
      </w:r>
      <w:r w:rsidR="0096662B">
        <w:t>. veljače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F36D76">
        <w:t>28. ožujka</w:t>
      </w:r>
      <w:r w:rsidR="00EC198B">
        <w:t xml:space="preserve"> 2017</w:t>
      </w:r>
      <w:r w:rsidR="001330C0">
        <w:t>.</w:t>
      </w:r>
    </w:p>
    <w:p w:rsidRDefault="00EC198B" w:rsidP="00234CDB" w:rsidR="00EC198B">
      <w:pPr>
        <w:jc w:val="both"/>
        <w:rPr>
          <w:sz w:val="22"/>
        </w:rPr>
      </w:pPr>
    </w:p>
    <w:p w:rsidRDefault="00F36D76" w:rsidP="00234CDB" w:rsidR="00F36D76">
      <w:pPr>
        <w:jc w:val="both"/>
        <w:rPr>
          <w:sz w:val="22"/>
        </w:rPr>
      </w:pPr>
    </w:p>
    <w:p w:rsidRDefault="00F36D76" w:rsidP="00234CDB" w:rsidR="00F36D76">
      <w:pPr>
        <w:jc w:val="both"/>
        <w:rPr>
          <w:sz w:val="22"/>
        </w:rPr>
      </w:pPr>
    </w:p>
    <w:p w:rsidRDefault="00D510E6" w:rsidP="00234CDB" w:rsidR="00D510E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F36D76" w:rsidP="00B274D0" w:rsidR="00F36D76">
      <w:pPr>
        <w:jc w:val="center"/>
        <w:rPr>
          <w:sz w:val="22"/>
        </w:rPr>
      </w:pPr>
    </w:p>
    <w:p w:rsidRDefault="00F36D76" w:rsidP="00B274D0" w:rsidR="00F36D76">
      <w:pPr>
        <w:jc w:val="center"/>
        <w:rPr>
          <w:sz w:val="22"/>
        </w:rPr>
      </w:pPr>
    </w:p>
    <w:p w:rsidRDefault="00D510E6" w:rsidP="00D879DB" w:rsidR="00D510E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F36D76">
        <w:t xml:space="preserve"> </w:t>
      </w:r>
      <w:r w:rsidR="00F36D76" w:rsidRPr="00AB7A3C">
        <w:t>ANERI d.o.o.</w:t>
      </w:r>
      <w:r w:rsidR="00F36D76">
        <w:t xml:space="preserve"> u stečaju</w:t>
      </w:r>
      <w:r w:rsidR="00F36D76" w:rsidRPr="00AB7A3C">
        <w:t>, Čakovec, Augusta Cesarca 7a, OIB: 10452555805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D510E6" w:rsidP="001B038F" w:rsidR="00D510E6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F36D76" w:rsidP="00B274D0" w:rsidR="00F36D76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F36D76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D510E6" w:rsidP="00A951C6" w:rsidR="00D510E6">
      <w:pPr>
        <w:tabs>
          <w:tab w:pos="5400" w:val="left"/>
        </w:tabs>
        <w:rPr>
          <w:b/>
          <w:bCs/>
        </w:rPr>
      </w:pPr>
    </w:p>
    <w:p w:rsidRDefault="00F36D76" w:rsidP="00A951C6" w:rsidR="00F36D76">
      <w:pPr>
        <w:tabs>
          <w:tab w:pos="5400" w:val="left"/>
        </w:tabs>
        <w:rPr>
          <w:b/>
          <w:bCs/>
        </w:rPr>
      </w:pPr>
    </w:p>
    <w:p w:rsidRDefault="005A0DA0" w:rsidP="001A28FA" w:rsidR="005A0DA0">
      <w:pPr>
        <w:jc w:val="both"/>
      </w:pPr>
    </w:p>
    <w:tbl>
      <w:tblPr>
        <w:tblW w:type="auto" w:w="0"/>
        <w:tblInd w:type="dxa" w:w="93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497"/>
        <w:gridCol w:w="3619"/>
        <w:gridCol w:w="1572"/>
        <w:gridCol w:w="2206"/>
        <w:gridCol w:w="1867"/>
      </w:tblGrid>
      <w:tr w:rsidTr="009C7EE5" w:rsidR="00F36D76" w:rsidRPr="00F91D17">
        <w:trPr>
          <w:trHeight w:val="61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36D76" w:rsidP="009C7EE5" w:rsidR="00F36D76" w:rsidRPr="00F91D17">
            <w:pPr>
              <w:spacing w:lineRule="auto" w:line="276"/>
              <w:jc w:val="center"/>
              <w:rPr>
                <w:bCs/>
              </w:rPr>
            </w:pPr>
            <w:r w:rsidRPr="00F91D17">
              <w:rPr>
                <w:bCs/>
              </w:rPr>
              <w:t>Rb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36D76" w:rsidP="009C7EE5" w:rsidR="00F36D76" w:rsidRPr="00F91D17">
            <w:pPr>
              <w:spacing w:lineRule="auto" w:line="276"/>
              <w:jc w:val="center"/>
              <w:rPr>
                <w:b/>
                <w:bCs/>
              </w:rPr>
            </w:pPr>
            <w:r w:rsidRPr="00F91D17">
              <w:rPr>
                <w:b/>
                <w:bCs/>
              </w:rPr>
              <w:t>vjerovnik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36D76" w:rsidP="009C7EE5" w:rsidR="00F36D76" w:rsidRPr="00F91D17">
            <w:pPr>
              <w:spacing w:lineRule="auto" w:line="276"/>
              <w:jc w:val="center"/>
              <w:rPr>
                <w:b/>
                <w:bCs/>
              </w:rPr>
            </w:pPr>
            <w:r w:rsidRPr="00F91D17">
              <w:rPr>
                <w:b/>
                <w:bCs/>
              </w:rPr>
              <w:t>adresa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36D76" w:rsidP="009C7EE5" w:rsidR="00F36D76" w:rsidRPr="00F91D17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F36D76" w:rsidP="009C7EE5" w:rsidR="00F36D76" w:rsidRPr="00F91D17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91D17">
              <w:rPr>
                <w:rFonts w:cs="Times New Roman" w:hAnsi="Times New Roman" w:ascii="Times New Roman"/>
                <w:sz w:val="24"/>
                <w:szCs w:val="24"/>
              </w:rPr>
              <w:t>Iznos prijavljene tražbine bruto  (kn)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36D76" w:rsidP="009C7EE5" w:rsidR="00F36D76" w:rsidRPr="00F91D17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91D17">
              <w:rPr>
                <w:rFonts w:cs="Times New Roman" w:hAnsi="Times New Roman" w:ascii="Times New Roman"/>
                <w:sz w:val="24"/>
                <w:szCs w:val="24"/>
              </w:rPr>
              <w:t>Iznos priznate tražbine bruto</w:t>
            </w:r>
          </w:p>
          <w:p w:rsidRDefault="00F36D76" w:rsidP="009C7EE5" w:rsidR="00F36D76" w:rsidRPr="00F91D17">
            <w:pPr>
              <w:spacing w:lineRule="auto" w:line="276"/>
              <w:jc w:val="center"/>
            </w:pPr>
            <w:r w:rsidRPr="00F91D17">
              <w:t>(kn)</w:t>
            </w:r>
          </w:p>
        </w:tc>
      </w:tr>
      <w:tr w:rsidTr="009C7EE5" w:rsidR="00F36D76" w:rsidRPr="00F91D17">
        <w:trPr>
          <w:trHeight w:val="61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36D76" w:rsidP="009C7EE5" w:rsidR="00F36D76" w:rsidRPr="00F91D17">
            <w:pPr>
              <w:spacing w:lineRule="auto" w:line="276"/>
              <w:jc w:val="center"/>
              <w:rPr>
                <w:bCs/>
              </w:rPr>
            </w:pPr>
            <w:r w:rsidRPr="00F91D17">
              <w:rPr>
                <w:bCs/>
              </w:rPr>
              <w:t>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r>
              <w:t>REPUBLIKA HRVATSKA</w:t>
            </w:r>
            <w:r w:rsidRPr="00F91D17">
              <w:t xml:space="preserve">, MINISTARSTVO FINANCIJA, </w:t>
            </w:r>
          </w:p>
          <w:p w:rsidRDefault="00F36D76" w:rsidP="009C7EE5" w:rsidR="00F36D76" w:rsidRPr="00F91D17">
            <w:r w:rsidRPr="00F91D17">
              <w:t>OIB: 18683136487 koju zastupa ŽDO VARAŽDIN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pPr>
              <w:jc w:val="center"/>
            </w:pPr>
            <w:r w:rsidRPr="00F91D17">
              <w:t>Varaždin, Graberje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91D17">
              <w:rPr>
                <w:rFonts w:cs="Times New Roman" w:hAnsi="Times New Roman" w:ascii="Times New Roman"/>
                <w:sz w:val="24"/>
                <w:szCs w:val="24"/>
              </w:rPr>
              <w:t>47.638,95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91D17">
              <w:rPr>
                <w:rFonts w:cs="Times New Roman" w:hAnsi="Times New Roman" w:ascii="Times New Roman"/>
                <w:sz w:val="24"/>
                <w:szCs w:val="24"/>
              </w:rPr>
              <w:t>47.638,95</w:t>
            </w:r>
          </w:p>
        </w:tc>
      </w:tr>
    </w:tbl>
    <w:p w:rsidRDefault="00F36D76" w:rsidP="001A28FA" w:rsidR="00F36D76">
      <w:pPr>
        <w:jc w:val="both"/>
      </w:pPr>
    </w:p>
    <w:p w:rsidRDefault="00F36D76" w:rsidP="00F36D76" w:rsidR="00F36D76"/>
    <w:p w:rsidRDefault="00F36D76" w:rsidP="00F36D76" w:rsidR="00F36D76">
      <w:pPr>
        <w:rPr>
          <w:b/>
          <w:bCs/>
        </w:rPr>
      </w:pPr>
    </w:p>
    <w:p w:rsidRDefault="00F36D76" w:rsidP="00F36D76" w:rsidR="00F36D76">
      <w:pPr>
        <w:rPr>
          <w:b/>
          <w:bCs/>
        </w:rPr>
      </w:pPr>
    </w:p>
    <w:p w:rsidRDefault="00F36D76" w:rsidP="00F36D76" w:rsidR="00F36D76">
      <w:pPr>
        <w:rPr>
          <w:b/>
          <w:bCs/>
        </w:rPr>
      </w:pPr>
      <w:r>
        <w:rPr>
          <w:b/>
          <w:bCs/>
        </w:rPr>
        <w:t>II/   DRUGI</w:t>
      </w:r>
      <w:r w:rsidRPr="00B274D0">
        <w:rPr>
          <w:b/>
          <w:bCs/>
        </w:rPr>
        <w:t xml:space="preserve">  VIŠI  ISPLATNI  RED</w:t>
      </w:r>
    </w:p>
    <w:p w:rsidRDefault="00F36D76" w:rsidP="00F36D76" w:rsidR="00F36D76" w:rsidRPr="00B274D0">
      <w:pPr>
        <w:rPr>
          <w:b/>
          <w:bCs/>
        </w:rPr>
      </w:pPr>
    </w:p>
    <w:p w:rsidRDefault="00F36D76" w:rsidP="00F36D76" w:rsidR="00F36D76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F36D76" w:rsidP="00F36D76" w:rsidR="00F36D76">
      <w:pPr>
        <w:tabs>
          <w:tab w:pos="5400" w:val="left"/>
        </w:tabs>
        <w:rPr>
          <w:b/>
          <w:bCs/>
        </w:rPr>
      </w:pPr>
    </w:p>
    <w:p w:rsidRDefault="00F36D76" w:rsidP="00F36D76" w:rsidR="00F36D76">
      <w:pPr>
        <w:tabs>
          <w:tab w:pos="5400" w:val="left"/>
        </w:tabs>
        <w:rPr>
          <w:b/>
          <w:bCs/>
        </w:rPr>
      </w:pPr>
    </w:p>
    <w:p w:rsidRDefault="00F36D76" w:rsidP="001A28FA" w:rsidR="00F36D76">
      <w:pPr>
        <w:jc w:val="both"/>
      </w:pPr>
    </w:p>
    <w:tbl>
      <w:tblPr>
        <w:tblW w:type="auto" w:w="0"/>
        <w:tblInd w:type="dxa" w:w="108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497"/>
        <w:gridCol w:w="3372"/>
        <w:gridCol w:w="2330"/>
        <w:gridCol w:w="1890"/>
        <w:gridCol w:w="1657"/>
      </w:tblGrid>
      <w:tr w:rsidTr="00F36D76" w:rsidR="00F36D76" w:rsidRPr="00F91D17">
        <w:trPr>
          <w:trHeight w:val="61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36D76" w:rsidP="009C7EE5" w:rsidR="00F36D76" w:rsidRPr="00F91D17">
            <w:pPr>
              <w:spacing w:lineRule="auto" w:line="276"/>
              <w:jc w:val="center"/>
              <w:rPr>
                <w:bCs/>
              </w:rPr>
            </w:pPr>
            <w:r w:rsidRPr="00F91D17">
              <w:rPr>
                <w:bCs/>
              </w:rPr>
              <w:t>Rb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36D76" w:rsidP="00F36D76" w:rsidR="00F36D76" w:rsidRPr="00F91D17">
            <w:pPr>
              <w:spacing w:lineRule="auto" w:line="276"/>
              <w:jc w:val="center"/>
              <w:rPr>
                <w:b/>
                <w:bCs/>
              </w:rPr>
            </w:pPr>
            <w:r w:rsidRPr="00F91D17">
              <w:rPr>
                <w:b/>
                <w:bCs/>
              </w:rPr>
              <w:t>vjerovnik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36D76" w:rsidP="00F36D76" w:rsidR="00F36D76" w:rsidRPr="00F91D17">
            <w:pPr>
              <w:spacing w:lineRule="auto" w:line="276"/>
              <w:jc w:val="center"/>
              <w:rPr>
                <w:b/>
                <w:bCs/>
              </w:rPr>
            </w:pPr>
            <w:r w:rsidRPr="00F91D17">
              <w:rPr>
                <w:b/>
                <w:bCs/>
              </w:rPr>
              <w:t>adresa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36D76" w:rsidP="00F36D76" w:rsidR="00F36D76" w:rsidRPr="00F91D17">
            <w:pPr>
              <w:spacing w:lineRule="auto" w:line="276"/>
              <w:jc w:val="center"/>
            </w:pPr>
            <w:r w:rsidRPr="00F91D17">
              <w:t>Iznos prijavljene tražbine (kn)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36D76" w:rsidP="00F36D76" w:rsidR="00F36D76" w:rsidRPr="00F91D17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91D17">
              <w:rPr>
                <w:rFonts w:cs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F36D76" w:rsidP="00F36D76" w:rsidR="00F36D76" w:rsidRPr="00F91D17">
            <w:pPr>
              <w:spacing w:lineRule="auto" w:line="276"/>
              <w:jc w:val="center"/>
            </w:pPr>
            <w:r w:rsidRPr="00F91D17">
              <w:t>(kn)</w:t>
            </w:r>
          </w:p>
        </w:tc>
      </w:tr>
      <w:tr w:rsidTr="00F36D76" w:rsidR="00F36D76" w:rsidRPr="00F91D17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pPr>
              <w:spacing w:lineRule="auto" w:line="276"/>
            </w:pPr>
            <w:r w:rsidRPr="00F91D17">
              <w:t>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r w:rsidRPr="00F91D17">
              <w:t xml:space="preserve">ISTARSKA KREDITNA BANKA d.d. </w:t>
            </w:r>
          </w:p>
          <w:p w:rsidRDefault="00F36D76" w:rsidP="009C7EE5" w:rsidR="00F36D76" w:rsidRPr="00F91D17">
            <w:r w:rsidRPr="00F91D17">
              <w:t>OIB: 65723536010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r w:rsidRPr="00F91D17">
              <w:t>Umag, Ernesta Miloša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36D76" w:rsidP="00F36D76" w:rsidR="00F36D76" w:rsidRPr="00F91D17">
            <w:pPr>
              <w:jc w:val="center"/>
            </w:pPr>
            <w:r w:rsidRPr="00F91D17">
              <w:t>800.697,45</w:t>
            </w:r>
          </w:p>
          <w:p w:rsidRDefault="00F36D76" w:rsidP="00F36D76" w:rsidR="00F36D76" w:rsidRPr="00F91D17">
            <w:pPr>
              <w:jc w:val="center"/>
            </w:pP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F36D76" w:rsidR="00F36D76" w:rsidRPr="00F91D17">
            <w:pPr>
              <w:jc w:val="center"/>
            </w:pPr>
            <w:r w:rsidRPr="00F91D17">
              <w:t>800.697,45</w:t>
            </w:r>
          </w:p>
        </w:tc>
      </w:tr>
      <w:tr w:rsidTr="00F36D76" w:rsidR="00F36D76" w:rsidRPr="00F91D17">
        <w:trPr>
          <w:trHeight w:val="632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pPr>
              <w:spacing w:lineRule="auto" w:line="276"/>
              <w:jc w:val="center"/>
              <w:rPr>
                <w:bCs/>
              </w:rPr>
            </w:pPr>
            <w:r w:rsidRPr="00F91D17">
              <w:rPr>
                <w:bCs/>
              </w:rPr>
              <w:t>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r w:rsidRPr="00F91D17">
              <w:t xml:space="preserve">HRVATSKI TELEKOM d.d. </w:t>
            </w:r>
          </w:p>
          <w:p w:rsidRDefault="00F36D76" w:rsidP="009C7EE5" w:rsidR="00F36D76" w:rsidRPr="00F91D17">
            <w:r w:rsidRPr="00F91D17">
              <w:t>OIB: 81793146560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pPr>
              <w:jc w:val="center"/>
            </w:pPr>
            <w:r w:rsidRPr="00F91D17">
              <w:t>Zagreb, Roberta F. Mihanovića 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F36D76" w:rsidR="00F36D76" w:rsidRPr="00F91D17">
            <w:pPr>
              <w:jc w:val="center"/>
            </w:pPr>
            <w:r w:rsidRPr="00F91D17">
              <w:t>3.213,22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F36D76" w:rsidR="00F36D76" w:rsidRPr="00F91D17">
            <w:pPr>
              <w:jc w:val="center"/>
            </w:pPr>
            <w:r w:rsidRPr="00F91D17">
              <w:t>3.213,22</w:t>
            </w:r>
          </w:p>
        </w:tc>
      </w:tr>
      <w:tr w:rsidTr="00F36D76" w:rsidR="00F36D76" w:rsidRPr="00F91D17">
        <w:trPr>
          <w:trHeight w:val="5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pPr>
              <w:spacing w:lineRule="auto" w:line="276"/>
              <w:jc w:val="center"/>
              <w:rPr>
                <w:bCs/>
              </w:rPr>
            </w:pPr>
            <w:r w:rsidRPr="00F91D17">
              <w:rPr>
                <w:bCs/>
              </w:rPr>
              <w:t>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r w:rsidRPr="00F91D17">
              <w:t xml:space="preserve">KONZUM d.d. </w:t>
            </w:r>
          </w:p>
          <w:p w:rsidRDefault="00F36D76" w:rsidP="009C7EE5" w:rsidR="00F36D76" w:rsidRPr="00F91D17">
            <w:r w:rsidRPr="00F91D17">
              <w:t>OIB: 29955634590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pPr>
              <w:jc w:val="center"/>
            </w:pPr>
            <w:r w:rsidRPr="00F91D17">
              <w:t>Zagreb, M. Čavića 1A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F36D76" w:rsidR="00F36D76" w:rsidRPr="00F91D17">
            <w:pPr>
              <w:jc w:val="center"/>
            </w:pPr>
            <w:r w:rsidRPr="00F91D17">
              <w:t>97.916,70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F36D76" w:rsidR="00F36D76" w:rsidRPr="00F91D17">
            <w:pPr>
              <w:spacing w:lineRule="auto" w:line="276"/>
              <w:jc w:val="center"/>
            </w:pPr>
            <w:r w:rsidRPr="00F91D17">
              <w:t>97.916,70</w:t>
            </w:r>
          </w:p>
        </w:tc>
      </w:tr>
      <w:tr w:rsidTr="00F36D76" w:rsidR="00F36D76" w:rsidRPr="00F91D17">
        <w:trPr>
          <w:trHeight w:val="5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pPr>
              <w:spacing w:lineRule="auto" w:line="276"/>
              <w:jc w:val="center"/>
              <w:rPr>
                <w:bCs/>
              </w:rPr>
            </w:pPr>
            <w:r w:rsidRPr="00F91D17">
              <w:rPr>
                <w:bCs/>
              </w:rPr>
              <w:t>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r w:rsidRPr="00F91D17">
              <w:t xml:space="preserve">VIP NET d.o.o. </w:t>
            </w:r>
          </w:p>
          <w:p w:rsidRDefault="00F36D76" w:rsidP="009C7EE5" w:rsidR="00F36D76" w:rsidRPr="00F91D17">
            <w:r w:rsidRPr="00F91D17">
              <w:t>OIB: 29524210204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pPr>
              <w:jc w:val="center"/>
            </w:pPr>
            <w:r w:rsidRPr="00F91D17">
              <w:t>Zagreb, Vrtni put 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F36D76" w:rsidR="00F36D76" w:rsidRPr="00F91D17">
            <w:pPr>
              <w:jc w:val="center"/>
            </w:pPr>
            <w:r w:rsidRPr="00F91D17">
              <w:t>4.977,59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F36D76" w:rsidR="00F36D76" w:rsidRPr="00F91D17">
            <w:pPr>
              <w:spacing w:lineRule="auto" w:line="276"/>
              <w:jc w:val="center"/>
            </w:pPr>
            <w:r w:rsidRPr="00F91D17">
              <w:t>4.977,59</w:t>
            </w:r>
          </w:p>
        </w:tc>
      </w:tr>
      <w:tr w:rsidTr="00F36D76" w:rsidR="00F36D76" w:rsidRPr="00F91D17">
        <w:trPr>
          <w:trHeight w:val="5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pPr>
              <w:spacing w:lineRule="auto" w:line="276"/>
              <w:jc w:val="center"/>
              <w:rPr>
                <w:bCs/>
              </w:rPr>
            </w:pPr>
            <w:r w:rsidRPr="00F91D17">
              <w:rPr>
                <w:bCs/>
              </w:rPr>
              <w:t>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r>
              <w:t>REPUBLIKA HRVATSKA</w:t>
            </w:r>
            <w:r w:rsidRPr="00F91D17">
              <w:t xml:space="preserve">, MINISTARSTVO FINANCIJA, </w:t>
            </w:r>
          </w:p>
          <w:p w:rsidRDefault="00F36D76" w:rsidP="009C7EE5" w:rsidR="00F36D76" w:rsidRPr="00F91D17">
            <w:r w:rsidRPr="00F91D17">
              <w:t>OIB: 18683136487 koju zastupa ŽDO VARAŽDIN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pPr>
              <w:jc w:val="center"/>
            </w:pPr>
            <w:r w:rsidRPr="00F91D17">
              <w:t>Varaždin, Graberje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F36D76" w:rsidR="00F36D76" w:rsidRPr="00F91D17">
            <w:pPr>
              <w:jc w:val="center"/>
            </w:pPr>
            <w:r w:rsidRPr="00F91D17">
              <w:rPr>
                <w:bCs/>
              </w:rPr>
              <w:t>360.619,88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F36D76" w:rsidR="00F36D76" w:rsidRPr="00F91D17">
            <w:pPr>
              <w:spacing w:lineRule="auto" w:line="276"/>
              <w:jc w:val="center"/>
              <w:rPr>
                <w:bCs/>
              </w:rPr>
            </w:pPr>
            <w:r w:rsidRPr="00F91D17">
              <w:rPr>
                <w:bCs/>
              </w:rPr>
              <w:t>360.619,88</w:t>
            </w:r>
          </w:p>
        </w:tc>
      </w:tr>
      <w:tr w:rsidTr="00F36D76" w:rsidR="00F36D76" w:rsidRPr="00F91D17">
        <w:trPr>
          <w:trHeight w:val="5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pPr>
              <w:spacing w:lineRule="auto" w:line="276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r w:rsidRPr="00F91D17">
              <w:t xml:space="preserve">HRVATSKO DRUŠTVO SKLADATELJA, </w:t>
            </w:r>
          </w:p>
          <w:p w:rsidRDefault="00F36D76" w:rsidP="009C7EE5" w:rsidR="00F36D76" w:rsidRPr="00F91D17">
            <w:r w:rsidRPr="00F91D17">
              <w:t>OIB: 56668956985</w:t>
            </w:r>
          </w:p>
          <w:p w:rsidRDefault="00F36D76" w:rsidP="009C7EE5" w:rsidR="00F36D76" w:rsidRPr="00F91D17">
            <w:r w:rsidRPr="00F91D17">
              <w:t xml:space="preserve"> zastupan po odv. Pavle Fellner iz Zagreba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pPr>
              <w:jc w:val="center"/>
            </w:pPr>
            <w:r w:rsidRPr="00F91D17">
              <w:t>Zagreb, Berislavićeva 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F36D76" w:rsidR="00F36D76" w:rsidRPr="00F91D17">
            <w:pPr>
              <w:jc w:val="center"/>
            </w:pPr>
            <w:r w:rsidRPr="00F91D17">
              <w:t>13.037,54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F36D76" w:rsidR="00F36D76" w:rsidRPr="00F91D17">
            <w:pPr>
              <w:spacing w:lineRule="auto" w:line="276"/>
              <w:jc w:val="center"/>
              <w:rPr>
                <w:bCs/>
              </w:rPr>
            </w:pPr>
            <w:r w:rsidRPr="00F91D17">
              <w:rPr>
                <w:bCs/>
              </w:rPr>
              <w:t>13.037,54</w:t>
            </w:r>
          </w:p>
        </w:tc>
      </w:tr>
      <w:tr w:rsidTr="00F36D76" w:rsidR="00F36D76" w:rsidRPr="00F91D17">
        <w:trPr>
          <w:trHeight w:val="5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pPr>
              <w:spacing w:lineRule="auto" w:line="276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r w:rsidRPr="00F91D17">
              <w:t xml:space="preserve">LIDL HRVATSKA d.o.o. k.d. </w:t>
            </w:r>
          </w:p>
          <w:p w:rsidRDefault="00F36D76" w:rsidP="009C7EE5" w:rsidR="00F36D76" w:rsidRPr="00F91D17">
            <w:r w:rsidRPr="00F91D17">
              <w:t xml:space="preserve">OIB: 66089976432 </w:t>
            </w:r>
          </w:p>
          <w:p w:rsidRDefault="00F36D76" w:rsidP="009C7EE5" w:rsidR="00F36D76" w:rsidRPr="00F91D17">
            <w:r w:rsidRPr="00F91D17">
              <w:t xml:space="preserve">zastupan po odv. ured Igor Svilar iz Zagreba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9C7EE5" w:rsidR="00F36D76" w:rsidRPr="00F91D17">
            <w:pPr>
              <w:jc w:val="center"/>
            </w:pPr>
            <w:r w:rsidRPr="00F91D17">
              <w:t>Velika Gorica, Ljudevita Posavskog 53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F36D76" w:rsidR="00F36D76" w:rsidRPr="00F91D17">
            <w:pPr>
              <w:jc w:val="center"/>
            </w:pPr>
            <w:r w:rsidRPr="00F91D17">
              <w:t>106.563,61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6D76" w:rsidP="00F36D76" w:rsidR="00F36D76" w:rsidRPr="00F91D17">
            <w:pPr>
              <w:spacing w:lineRule="auto" w:line="276"/>
              <w:jc w:val="center"/>
              <w:rPr>
                <w:bCs/>
              </w:rPr>
            </w:pPr>
            <w:r w:rsidRPr="00F91D17">
              <w:rPr>
                <w:bCs/>
              </w:rPr>
              <w:t>106.563,61</w:t>
            </w:r>
          </w:p>
        </w:tc>
      </w:tr>
    </w:tbl>
    <w:p w:rsidRDefault="00F36D76" w:rsidP="001A28FA" w:rsidR="00F36D76">
      <w:pPr>
        <w:jc w:val="both"/>
      </w:pPr>
    </w:p>
    <w:p w:rsidRDefault="00F36D76" w:rsidP="001A28FA" w:rsidR="00F36D76">
      <w:pPr>
        <w:jc w:val="both"/>
      </w:pPr>
    </w:p>
    <w:p w:rsidRDefault="00F36D76" w:rsidP="001A28FA" w:rsidR="00F36D76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D510E6" w:rsidP="00B274D0" w:rsidR="00D510E6">
      <w:pPr>
        <w:jc w:val="both"/>
      </w:pPr>
    </w:p>
    <w:p w:rsidRDefault="00F36D76" w:rsidP="00B274D0" w:rsidR="00F36D76" w:rsidRPr="00B274D0">
      <w:pPr>
        <w:jc w:val="both"/>
      </w:pPr>
    </w:p>
    <w:p w:rsidRDefault="00B274D0" w:rsidP="00373AE6" w:rsidR="00F36D76">
      <w:pPr>
        <w:jc w:val="both"/>
      </w:pPr>
      <w:r w:rsidRPr="00B274D0">
        <w:tab/>
        <w:t xml:space="preserve">U ovom stečajnom postupku, na ispitnom ročištu održanom </w:t>
      </w:r>
      <w:r w:rsidR="00F36D76">
        <w:t>23</w:t>
      </w:r>
      <w:r w:rsidR="0096662B">
        <w:t>. veljače</w:t>
      </w:r>
      <w:r w:rsidR="00EC198B">
        <w:t xml:space="preserve"> 2017</w:t>
      </w:r>
      <w:r w:rsidRPr="00B274D0">
        <w:t xml:space="preserve">. </w:t>
      </w:r>
      <w:r w:rsidR="0096662B">
        <w:t xml:space="preserve">stečajni upravitelj </w:t>
      </w:r>
      <w:r w:rsidR="00F36D76">
        <w:t>Miroslav Borš</w:t>
      </w:r>
      <w:r w:rsidR="0096662B">
        <w:t xml:space="preserve"> iz Zagreba, ispitao </w:t>
      </w:r>
      <w:r w:rsidR="00D510E6">
        <w:t>je</w:t>
      </w:r>
      <w:r w:rsidR="00EC198B">
        <w:t xml:space="preserve">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</w:t>
      </w:r>
      <w:r w:rsidR="0096662B">
        <w:t>om</w:t>
      </w:r>
      <w:r w:rsidR="009E43BD">
        <w:t xml:space="preserve"> I.</w:t>
      </w:r>
      <w:r w:rsidR="00F36D76">
        <w:t xml:space="preserve"> i II.</w:t>
      </w:r>
      <w:r w:rsidR="00E01265">
        <w:t xml:space="preserve"> </w:t>
      </w:r>
      <w:r w:rsidR="009E43BD">
        <w:t>izreke ovo</w:t>
      </w:r>
      <w:r w:rsidR="00D510E6">
        <w:t xml:space="preserve">g rješenja u cijelosti </w:t>
      </w:r>
      <w:r w:rsidR="0096662B">
        <w:t>priznao</w:t>
      </w:r>
      <w:r w:rsidR="00E01265">
        <w:t>.</w:t>
      </w:r>
    </w:p>
    <w:p w:rsidRDefault="00F36D76" w:rsidP="00373AE6" w:rsidR="00F36D76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F36D76" w:rsidR="00D510E6">
      <w:pPr>
        <w:ind w:firstLine="708"/>
        <w:jc w:val="both"/>
      </w:pPr>
      <w:r>
        <w:lastRenderedPageBreak/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F36D76" w:rsidP="00F36D76" w:rsidR="00F36D76">
      <w:pPr>
        <w:ind w:firstLine="708"/>
        <w:jc w:val="both"/>
      </w:pPr>
    </w:p>
    <w:p w:rsidRDefault="00F36D76" w:rsidP="00F36D76" w:rsidR="00F36D76" w:rsidRPr="00B274D0">
      <w:pPr>
        <w:ind w:firstLine="708"/>
        <w:jc w:val="both"/>
      </w:pPr>
    </w:p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F36D76">
        <w:t>28. ožujka</w:t>
      </w:r>
      <w:r w:rsidR="00EC198B">
        <w:t xml:space="preserve"> 2017.</w:t>
      </w:r>
      <w:r w:rsidR="00B274D0" w:rsidRPr="00B274D0">
        <w:t xml:space="preserve"> godine.</w:t>
      </w:r>
    </w:p>
    <w:p w:rsidRDefault="00D510E6" w:rsidP="00764D70" w:rsidR="00D510E6"/>
    <w:p w:rsidRDefault="00EC198B" w:rsidP="005A0DA0" w:rsidR="00EC198B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775B38" w:rsidP="005A0DA0" w:rsidR="00775B38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B274D0" w:rsidR="005A0DA0"/>
    <w:p w:rsidRDefault="0096662B" w:rsidP="00B274D0" w:rsidR="0096662B"/>
    <w:p w:rsidRDefault="00F36D76" w:rsidP="00B274D0" w:rsidR="00F36D76"/>
    <w:p w:rsidRDefault="00F36D76" w:rsidP="00B274D0" w:rsidR="00F36D76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96662B" w:rsidP="00B274D0" w:rsidR="00B274D0">
      <w:pPr>
        <w:numPr>
          <w:ilvl w:val="0"/>
          <w:numId w:val="1"/>
        </w:numPr>
      </w:pPr>
      <w:r>
        <w:t>Stečajni</w:t>
      </w:r>
      <w:r w:rsidR="003C096E">
        <w:t xml:space="preserve"> </w:t>
      </w:r>
      <w:r w:rsidR="00D510E6">
        <w:t>upravitelj</w:t>
      </w:r>
      <w:r w:rsidR="003C096E">
        <w:t xml:space="preserve"> </w:t>
      </w:r>
      <w:r w:rsidR="00F36D76">
        <w:t>Miroslav Borš, Zagreb, Plemićeva 2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2E7" w:rsidP="00B274D0" w:rsidR="005852E7">
      <w:r>
        <w:separator/>
      </w:r>
    </w:p>
  </w:endnote>
  <w:endnote w:id="0" w:type="continuationSeparator">
    <w:p w:rsidRDefault="005852E7" w:rsidP="00B274D0" w:rsidR="00585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2E7" w:rsidP="00B274D0" w:rsidR="005852E7">
      <w:r>
        <w:separator/>
      </w:r>
    </w:p>
  </w:footnote>
  <w:footnote w:id="0" w:type="continuationSeparator">
    <w:p w:rsidRDefault="005852E7" w:rsidP="00B274D0" w:rsidR="005852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B38">
          <w:rPr>
            <w:noProof/>
          </w:rPr>
          <w:t>3</w:t>
        </w:r>
        <w:r>
          <w:fldChar w:fldCharType="end"/>
        </w:r>
      </w:p>
    </w:sdtContent>
  </w:sdt>
  <w:p w:rsidRDefault="007A29A5" w:rsidR="0096662B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F36D76">
      <w:t>732/16-24</w:t>
    </w:r>
  </w:p>
  <w:p w:rsidRDefault="0096662B" w:rsidR="009666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96662B">
      <w:t>-</w:t>
    </w:r>
    <w:r w:rsidR="00F36D76">
      <w:t>732/16-24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32731E"/>
    <w:rsid w:val="00350394"/>
    <w:rsid w:val="00373AE6"/>
    <w:rsid w:val="003867FC"/>
    <w:rsid w:val="00394ADD"/>
    <w:rsid w:val="003951CD"/>
    <w:rsid w:val="0039785A"/>
    <w:rsid w:val="003A5930"/>
    <w:rsid w:val="003B1ACD"/>
    <w:rsid w:val="003C096E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852E7"/>
    <w:rsid w:val="005A0DA0"/>
    <w:rsid w:val="005A1E31"/>
    <w:rsid w:val="005D6094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6179C"/>
    <w:rsid w:val="00764D70"/>
    <w:rsid w:val="00775B38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6662B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47AE2"/>
    <w:rsid w:val="00D510E6"/>
    <w:rsid w:val="00D602AB"/>
    <w:rsid w:val="00D879DB"/>
    <w:rsid w:val="00D91F2B"/>
    <w:rsid w:val="00DD46AF"/>
    <w:rsid w:val="00E01265"/>
    <w:rsid w:val="00E31395"/>
    <w:rsid w:val="00E45373"/>
    <w:rsid w:val="00E57DD2"/>
    <w:rsid w:val="00E66FF5"/>
    <w:rsid w:val="00E70F1D"/>
    <w:rsid w:val="00EC198B"/>
    <w:rsid w:val="00EC2148"/>
    <w:rsid w:val="00ED4C25"/>
    <w:rsid w:val="00EE49E6"/>
    <w:rsid w:val="00F006DA"/>
    <w:rsid w:val="00F01BC7"/>
    <w:rsid w:val="00F06877"/>
    <w:rsid w:val="00F22610"/>
    <w:rsid w:val="00F3388D"/>
    <w:rsid w:val="00F36D76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75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B3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B3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B3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B3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75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B3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B3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B3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B3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St-732/2016-24</izvorni_sadrzaj>
    <derivirana_varijabla naziv="DomainObject.Oznaka_1">St-732/2016-24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otustrankaFormated>
    <izvorni_sadrzaj>  ANERI društvo s ograničenom odgovornošću za usluge u stečaju</izvorni_sadrzaj>
    <derivirana_varijabla naziv="DomainObject.Predmet.ProtustrankaFormated_1">  ANERI društvo s ograničenom odgovornošću za usluge u stečaju</derivirana_varijabla>
  </DomainObject.Predmet.ProtustrankaFormated>
  <DomainObject.Predmet.ProtustrankaFormatedOIB>
    <izvorni_sadrzaj>  ANERI društvo s ograničenom odgovornošću za usluge u stečaju, OIB 10452555805</izvorni_sadrzaj>
    <derivirana_varijabla naziv="DomainObject.Predmet.ProtustrankaFormatedOIB_1">  ANERI društvo s ograničenom odgovornošću za usluge u stečaju, OIB 10452555805</derivirana_varijabla>
  </DomainObject.Predmet.ProtustrankaFormatedOIB>
  <DomainObject.Predmet.ProtustrankaFormatedWithAdress>
    <izvorni_sadrzaj> ANERI društvo s ograničenom odgovornošću za usluge u stečaju, Augusta Cesarca 7a, 40000 Čakovec</izvorni_sadrzaj>
    <derivirana_varijabla naziv="DomainObject.Predmet.ProtustrankaFormatedWithAdress_1"> ANERI društvo s ograničenom odgovornošću za usluge u stečaju, Augusta Cesarca 7a, 40000 Čakovec</derivirana_varijabla>
  </DomainObject.Predmet.ProtustrankaFormatedWithAdress>
  <DomainObject.Predmet.ProtustrankaFormatedWithAdressOIB>
    <izvorni_sadrzaj> ANERI društvo s ograničenom odgovornošću za usluge u stečaju, OIB 10452555805, Augusta Cesarca 7a, 40000 Čakovec</izvorni_sadrzaj>
    <derivirana_varijabla naziv="DomainObject.Predmet.ProtustrankaFormatedWithAdressOIB_1"> ANERI društvo s ograničenom odgovornošću za usluge u stečaju, OIB 10452555805, Augusta Cesarca 7a, 40000 Čakovec</derivirana_varijabla>
  </DomainObject.Predmet.ProtustrankaFormatedWithAdressOIB>
  <DomainObject.Predmet.ProtustrankaWithAdress>
    <izvorni_sadrzaj>ANERI društvo s ograničenom odgovornošću za usluge u stečaju Augusta Cesarca 7a, 40000 Čakovec</izvorni_sadrzaj>
    <derivirana_varijabla naziv="DomainObject.Predmet.ProtustrankaWithAdress_1">ANERI društvo s ograničenom odgovornošću za usluge u stečaju Augusta Cesarca 7a, 40000 Čakovec</derivirana_varijabla>
  </DomainObject.Predmet.ProtustrankaWithAdress>
  <DomainObject.Predmet.ProtustrankaWithAdressOIB>
    <izvorni_sadrzaj>ANERI društvo s ograničenom odgovornošću za usluge u stečaju, OIB 10452555805, Augusta Cesarca 7a, 40000 Čakovec</izvorni_sadrzaj>
    <derivirana_varijabla naziv="DomainObject.Predmet.ProtustrankaWithAdressOIB_1">ANERI društvo s ograničenom odgovornošću za usluge u stečaju, OIB 10452555805, Augusta Cesarca 7a, 40000 Čakovec</derivirana_varijabla>
  </DomainObject.Predmet.ProtustrankaWithAdressOIB>
  <DomainObject.Predmet.ProtustrankaNazivFormated>
    <izvorni_sadrzaj>ANERI društvo s ograničenom odgovornošću za usluge u stečaju</izvorni_sadrzaj>
    <derivirana_varijabla naziv="DomainObject.Predmet.ProtustrankaNazivFormated_1">ANERI društvo s ograničenom odgovornošću za usluge u stečaju</derivirana_varijabla>
  </DomainObject.Predmet.ProtustrankaNazivFormated>
  <DomainObject.Predmet.ProtustrankaNazivFormatedOIB>
    <izvorni_sadrzaj>ANERI društvo s ograničenom odgovornošću za usluge u stečaju, OIB 10452555805</izvorni_sadrzaj>
    <derivirana_varijabla naziv="DomainObject.Predmet.ProtustrankaNazivFormatedOIB_1">ANERI društvo s ograničenom odgovornošću za usluge u stečaju, OIB 10452555805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491689.04</izvorni_sadrzaj>
    <derivirana_varijabla naziv="DomainObject.Predmet.TrenutnaVrijednost_1">491689.04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ANERI društvo s ograničenom odgovornošću za usluge u stečaju</item>
    </izvorni_sadrzaj>
    <derivirana_varijabla naziv="DomainObject.Predmet.ProtuStrankaListFormated_1">
      <item>ANERI društvo s ograničenom odgovornošću za usluge u stečaju</item>
    </derivirana_varijabla>
  </DomainObject.Predmet.ProtuStrankaListFormated>
  <DomainObject.Predmet.ProtuStrankaListFormatedOIB>
    <izvorni_sadrzaj>
      <item>ANERI društvo s ograničenom odgovornošću za usluge u stečaju, OIB 10452555805</item>
    </izvorni_sadrzaj>
    <derivirana_varijabla naziv="DomainObject.Predmet.ProtuStrankaListFormatedOIB_1">
      <item>ANERI društvo s ograničenom odgovornošću za usluge u stečaju, OIB 10452555805</item>
    </derivirana_varijabla>
  </DomainObject.Predmet.ProtuStrankaListFormatedOIB>
  <DomainObject.Predmet.ProtuStrankaListFormatedWithAdress>
    <izvorni_sadrzaj>
      <item>ANERI društvo s ograničenom odgovornošću za usluge u stečaju, Augusta Cesarca 7a, 40000 Čakovec</item>
    </izvorni_sadrzaj>
    <derivirana_varijabla naziv="DomainObject.Predmet.ProtuStrankaListFormatedWithAdress_1">
      <item>ANERI društvo s ograničenom odgovornošću za usluge u stečaju, Augusta Cesarca 7a, 40000 Čakovec</item>
    </derivirana_varijabla>
  </DomainObject.Predmet.ProtuStrankaListFormatedWithAdress>
  <DomainObject.Predmet.ProtuStrankaListFormatedWithAdressOIB>
    <izvorni_sadrzaj>
      <item>ANERI društvo s ograničenom odgovornošću za usluge u stečaju, OIB 10452555805, Augusta Cesarca 7a, 40000 Čakovec</item>
    </izvorni_sadrzaj>
    <derivirana_varijabla naziv="DomainObject.Predmet.ProtuStrankaListFormatedWithAdressOIB_1">
      <item>ANERI društvo s ograničenom odgovornošću za usluge u stečaju, OIB 10452555805, Augusta Cesarca 7a, 40000 Čakovec</item>
    </derivirana_varijabla>
  </DomainObject.Predmet.ProtuStrankaListFormatedWithAdressOIB>
  <DomainObject.Predmet.ProtuStrankaListNazivFormated>
    <izvorni_sadrzaj>
      <item>ANERI društvo s ograničenom odgovornošću za usluge u stečaju</item>
    </izvorni_sadrzaj>
    <derivirana_varijabla naziv="DomainObject.Predmet.ProtuStrankaListNazivFormated_1">
      <item>ANERI društvo s ograničenom odgovornošću za usluge u stečaju</item>
    </derivirana_varijabla>
  </DomainObject.Predmet.ProtuStrankaListNazivFormated>
  <DomainObject.Predmet.ProtuStrankaListNazivFormatedOIB>
    <izvorni_sadrzaj>
      <item>ANERI društvo s ograničenom odgovornošću za usluge u stečaju, OIB 10452555805</item>
    </izvorni_sadrzaj>
    <derivirana_varijabla naziv="DomainObject.Predmet.ProtuStrankaListNazivFormatedOIB_1">
      <item>ANERI društvo s ograničenom odgovornošću za usluge u stečaju, OIB 10452555805</item>
    </derivirana_varijabla>
  </DomainObject.Predmet.ProtuStrankaListNazivFormatedOIB>
  <DomainObject.Predmet.OstaliListFormated>
    <izvorni_sadrzaj>
      <item>sudski registar</item>
      <item>Županijsko državno odvjetništvo</item>
      <item>Maksim Šetić</item>
    </izvorni_sadrzaj>
    <derivirana_varijabla naziv="DomainObject.Predmet.OstaliListFormated_1">
      <item>sudski registar</item>
      <item>Županijsko državno odvjetništvo</item>
      <item>Maksim Šetić</item>
    </derivirana_varijabla>
  </DomainObject.Predmet.OstaliListFormated>
  <DomainObject.Predmet.OstaliListFormatedOIB>
    <izvorni_sadrzaj>
      <item>sudski registar</item>
      <item>Županijsko državno odvjetništvo</item>
      <item>Maksim Šetić, OIB 55713536286</item>
    </izvorni_sadrzaj>
    <derivirana_varijabla naziv="DomainObject.Predmet.OstaliListFormatedOIB_1">
      <item>sudski registar</item>
      <item>Županijsko državno odvjetništvo</item>
      <item>Maksim Šetić, OIB 55713536286</item>
    </derivirana_varijabla>
  </DomainObject.Predmet.OstaliListFormatedOIB>
  <DomainObject.Predmet.OstaliListFormatedWithAdress>
    <izvorni_sadrzaj>
      <item>sudski registar</item>
      <item>Županijsko državno odvjetništvo</item>
      <item>Maksim Šetić, Istarska 9, 52220 Labin</item>
    </izvorni_sadrzaj>
    <derivirana_varijabla naziv="DomainObject.Predmet.OstaliListFormatedWithAdress_1">
      <item>sudski registar</item>
      <item>Županijsko državno odvjetništvo</item>
      <item>Maksim Šetić, Istarska 9, 52220 Labin</item>
    </derivirana_varijabla>
  </DomainObject.Predmet.OstaliListFormatedWithAdress>
  <DomainObject.Predmet.OstaliListFormatedWithAdressOIB>
    <izvorni_sadrzaj>
      <item>sudski registar</item>
      <item>Županijsko državno odvjetništvo</item>
      <item>Maksim Šetić, OIB 55713536286, Istarska 9, 52220 Labin</item>
    </izvorni_sadrzaj>
    <derivirana_varijabla naziv="DomainObject.Predmet.OstaliListFormatedWithAdressOIB_1">
      <item>sudski registar</item>
      <item>Županijsko državno odvjetništvo</item>
      <item>Maksim Šetić, OIB 55713536286, Istarska 9, 52220 Labin</item>
    </derivirana_varijabla>
  </DomainObject.Predmet.OstaliListFormatedWithAdressOIB>
  <DomainObject.Predmet.OstaliListNazivFormated>
    <izvorni_sadrzaj>
      <item>sudski registar</item>
      <item>Županijsko državno odvjetništvo</item>
      <item>Maksim Šetić</item>
    </izvorni_sadrzaj>
    <derivirana_varijabla naziv="DomainObject.Predmet.OstaliListNazivFormated_1">
      <item>sudski registar</item>
      <item>Županijsko državno odvjetništvo</item>
      <item>Maksim Šetić</item>
    </derivirana_varijabla>
  </DomainObject.Predmet.OstaliListNazivFormated>
  <DomainObject.Predmet.OstaliListNazivFormatedOIB>
    <izvorni_sadrzaj>
      <item>sudski registar</item>
      <item>Županijsko državno odvjetništvo</item>
      <item>Maksim Šetić, OIB 55713536286</item>
    </izvorni_sadrzaj>
    <derivirana_varijabla naziv="DomainObject.Predmet.OstaliListNazivFormatedOIB_1">
      <item>sudski registar</item>
      <item>Županijsko državno odvjetništvo</item>
      <item>Maksim Šetić, OIB 55713536286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St-732/2016-24</izvorni_sadrzaj>
    <derivirana_varijabla naziv="DomainObject.PoslovniBrojDokumenta_1">St-732/2016-24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ANERI društvo s ograničenom odgovornošću za usluge u stečaju</izvorni_sadrzaj>
    <derivirana_varijabla naziv="DomainObject.Predmet.ProtustrankaIDrugi_1">ANERI društvo s ograničenom odgovornošću za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ANERI društvo s ograničenom odgovornošću za usluge u stečaju, OIB 10452555805, Augusta Cesarca 7a, 40000 Čakovec</izvorni_sadrzaj>
    <derivirana_varijabla naziv="DomainObject.Predmet.ProtustrankaIDrugiAdressOIB_1">ANERI društvo s ograničenom odgovornošću za usluge u stečaju, OIB 10452555805, Augusta Cesarca 7a,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ANERI društvo s ograničenom odgovornošću za usluge u stečaju</item>
      <item>sudski registar</item>
      <item>Županijsko državno odvjetništvo</item>
      <item>Maksim Šetić</item>
    </izvorni_sadrzaj>
    <derivirana_varijabla naziv="DomainObject.Predmet.SudioniciListNaziv_1">
      <item>Financijska agencija</item>
      <item>ANERI društvo s ograničenom odgovornošću za usluge u stečaju</item>
      <item>sudski registar</item>
      <item>Županijsko državno odvjetništvo</item>
      <item>Maksim Šetić</item>
    </derivirana_varijabla>
  </DomainObject.Predmet.SudioniciListNaziv>
  <DomainObject.Predmet.SudioniciListAdressOIB>
    <izvorni_sadrzaj>
      <item>Financijska agencija, OIB 85821130368</item>
      <item>ANERI društvo s ograničenom odgovornošću za usluge u stečaju, OIB 10452555805, Augusta Cesarca 7a,40000 Čakovec</item>
      <item>sudski registar</item>
      <item>Županijsko državno odvjetništvo</item>
      <item>Maksim Šetić, OIB 55713536286, Istarska 9,52220 Labin</item>
    </izvorni_sadrzaj>
    <derivirana_varijabla naziv="DomainObject.Predmet.SudioniciListAdressOIB_1">
      <item>Financijska agencija, OIB 85821130368</item>
      <item>ANERI društvo s ograničenom odgovornošću za usluge u stečaju, OIB 10452555805, Augusta Cesarca 7a,40000 Čakovec</item>
      <item>sudski registar</item>
      <item>Županijsko državno odvjetništvo</item>
      <item>Maksim Šetić, OIB 55713536286, Istarska 9,52220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10452555805</item>
      <item>, OIB null</item>
      <item>, OIB null</item>
      <item>, OIB 55713536286</item>
    </izvorni_sadrzaj>
    <derivirana_varijabla naziv="DomainObject.Predmet.SudioniciListNazivOIB_1">
      <item>, OIB 85821130368</item>
      <item>, OIB 10452555805</item>
      <item>, OIB null</item>
      <item>, OIB null</item>
      <item>, OIB 55713536286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2A612-2EE7-4779-A992-217F89A87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491</properties:Words>
  <properties:Characters>2666</properties:Characters>
  <properties:Lines>174</properties:Lines>
  <properties:Paragraphs>86</properties:Paragraphs>
  <properties:TotalTime>697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2017-03-28T08:37:00Z</cp:lastPrinted>
  <dcterms:modified xmlns:xsi="http://www.w3.org/2001/XMLSchema-instance" xsi:type="dcterms:W3CDTF">2017-03-28T10:01:00Z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St-732/2016-24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