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3da0" w14:paraId="e3e3da0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766C80">
        <w:rPr>
          <w:rFonts w:hAnsi="Times New Roman" w:ascii="Times New Roman"/>
          <w:sz w:val="24"/>
          <w:szCs w:val="24"/>
        </w:rPr>
        <w:t>68</w:t>
      </w:r>
      <w:r w:rsidR="00390FDA">
        <w:rPr>
          <w:rFonts w:hAnsi="Times New Roman" w:ascii="Times New Roman"/>
          <w:sz w:val="24"/>
          <w:szCs w:val="24"/>
        </w:rPr>
        <w:t>/18-</w:t>
      </w:r>
      <w:r w:rsidR="00766C80">
        <w:rPr>
          <w:rFonts w:hAnsi="Times New Roman" w:ascii="Times New Roman"/>
          <w:sz w:val="24"/>
          <w:szCs w:val="24"/>
        </w:rPr>
        <w:t>13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390FDA" w:rsidP="008F7595" w:rsid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766C80" w:rsidP="008F7595" w:rsidR="00766C80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766C8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Pr="00766C80">
        <w:rPr>
          <w:rFonts w:hAnsi="Times New Roman" w:ascii="Times New Roman"/>
          <w:sz w:val="24"/>
          <w:szCs w:val="24"/>
        </w:rPr>
        <w:t xml:space="preserve">predlagatelja </w:t>
      </w:r>
      <w:r w:rsidR="00CB48F2" w:rsidRPr="00766C80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766C80" w:rsidRPr="00766C80">
        <w:rPr>
          <w:rFonts w:hAnsi="Times New Roman" w:ascii="Times New Roman"/>
          <w:b/>
          <w:sz w:val="24"/>
          <w:szCs w:val="24"/>
        </w:rPr>
        <w:t xml:space="preserve">SPORTSKA URUGA AMATERA LJUBITELJA PIKADA NOVI GRAD, Osijek, M. </w:t>
      </w:r>
      <w:proofErr w:type="spellStart"/>
      <w:r w:rsidR="00766C80" w:rsidRPr="00766C80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766C80" w:rsidRPr="00766C80">
        <w:rPr>
          <w:rFonts w:hAnsi="Times New Roman" w:ascii="Times New Roman"/>
          <w:b/>
          <w:sz w:val="24"/>
          <w:szCs w:val="24"/>
        </w:rPr>
        <w:t xml:space="preserve"> 52, OIB: 71747851057, reg. broj 14004480</w:t>
      </w:r>
      <w:r w:rsidRPr="00766C80">
        <w:rPr>
          <w:rFonts w:hAnsi="Times New Roman" w:ascii="Times New Roman"/>
          <w:sz w:val="24"/>
          <w:szCs w:val="24"/>
        </w:rPr>
        <w:t xml:space="preserve">, dana </w:t>
      </w:r>
      <w:r w:rsidR="00766C80">
        <w:rPr>
          <w:rFonts w:hAnsi="Times New Roman" w:ascii="Times New Roman"/>
          <w:sz w:val="24"/>
          <w:szCs w:val="24"/>
        </w:rPr>
        <w:t>23. svibnja</w:t>
      </w:r>
      <w:r w:rsidR="0039195C" w:rsidRPr="00766C80">
        <w:rPr>
          <w:rFonts w:hAnsi="Times New Roman" w:ascii="Times New Roman"/>
          <w:sz w:val="24"/>
          <w:szCs w:val="24"/>
        </w:rPr>
        <w:t xml:space="preserve"> 2018</w:t>
      </w:r>
      <w:r w:rsidRPr="00766C80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66C80" w:rsidP="008F7595" w:rsidR="00766C80" w:rsidRPr="00766C8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390FD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90FD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390FDA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0FDA">
        <w:rPr>
          <w:rFonts w:hAnsi="Times New Roman" w:ascii="Times New Roman"/>
          <w:sz w:val="24"/>
          <w:szCs w:val="24"/>
        </w:rPr>
        <w:t>Stečajnom</w:t>
      </w:r>
      <w:r w:rsidR="002C0D19" w:rsidRPr="00390FDA">
        <w:rPr>
          <w:rFonts w:hAnsi="Times New Roman" w:ascii="Times New Roman"/>
          <w:sz w:val="24"/>
          <w:szCs w:val="24"/>
        </w:rPr>
        <w:t xml:space="preserve"> upravitelj</w:t>
      </w:r>
      <w:r w:rsidRPr="00390FDA">
        <w:rPr>
          <w:rFonts w:hAnsi="Times New Roman" w:ascii="Times New Roman"/>
          <w:sz w:val="24"/>
          <w:szCs w:val="24"/>
        </w:rPr>
        <w:t xml:space="preserve">u </w:t>
      </w:r>
      <w:r w:rsidR="00766C80" w:rsidRPr="00766C80">
        <w:rPr>
          <w:rFonts w:hAnsi="Times New Roman" w:ascii="Times New Roman"/>
          <w:b/>
          <w:sz w:val="24"/>
          <w:szCs w:val="24"/>
        </w:rPr>
        <w:t>Šim</w:t>
      </w:r>
      <w:r w:rsidR="00766C80">
        <w:rPr>
          <w:rFonts w:hAnsi="Times New Roman" w:ascii="Times New Roman"/>
          <w:b/>
          <w:sz w:val="24"/>
          <w:szCs w:val="24"/>
        </w:rPr>
        <w:t>i</w:t>
      </w:r>
      <w:r w:rsidR="00766C80" w:rsidRPr="00766C80">
        <w:rPr>
          <w:rFonts w:hAnsi="Times New Roman" w:ascii="Times New Roman"/>
          <w:b/>
          <w:sz w:val="24"/>
          <w:szCs w:val="24"/>
        </w:rPr>
        <w:t xml:space="preserve"> Bošnjak iz Osijeka, A. </w:t>
      </w:r>
      <w:proofErr w:type="spellStart"/>
      <w:r w:rsidR="00766C80" w:rsidRPr="00766C80">
        <w:rPr>
          <w:rFonts w:hAnsi="Times New Roman" w:ascii="Times New Roman"/>
          <w:b/>
          <w:sz w:val="24"/>
          <w:szCs w:val="24"/>
        </w:rPr>
        <w:t>Reisnera</w:t>
      </w:r>
      <w:proofErr w:type="spellEnd"/>
      <w:r w:rsidR="00766C80" w:rsidRPr="00766C80">
        <w:rPr>
          <w:rFonts w:hAnsi="Times New Roman" w:ascii="Times New Roman"/>
          <w:b/>
          <w:sz w:val="24"/>
          <w:szCs w:val="24"/>
        </w:rPr>
        <w:t xml:space="preserve"> 10, OIB 38523531471 </w:t>
      </w:r>
      <w:r w:rsidR="002066CF" w:rsidRPr="00766C80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766C80">
        <w:rPr>
          <w:rFonts w:hAnsi="Times New Roman" w:ascii="Times New Roman"/>
          <w:sz w:val="24"/>
          <w:szCs w:val="24"/>
        </w:rPr>
        <w:t xml:space="preserve"> </w:t>
      </w:r>
      <w:r w:rsidR="00766C80" w:rsidRPr="00766C80">
        <w:rPr>
          <w:rFonts w:hAnsi="Times New Roman" w:ascii="Times New Roman"/>
          <w:b/>
          <w:sz w:val="24"/>
          <w:szCs w:val="24"/>
        </w:rPr>
        <w:t xml:space="preserve">SPORTSKA URUGA AMATERA LJUBITELJA PIKADA NOVI GRAD, Osijek, M. </w:t>
      </w:r>
      <w:proofErr w:type="spellStart"/>
      <w:r w:rsidR="00766C80" w:rsidRPr="00766C80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766C80" w:rsidRPr="00766C80">
        <w:rPr>
          <w:rFonts w:hAnsi="Times New Roman" w:ascii="Times New Roman"/>
          <w:b/>
          <w:sz w:val="24"/>
          <w:szCs w:val="24"/>
        </w:rPr>
        <w:t xml:space="preserve"> 52, OIB: 71747851057, reg. broj 14004480</w:t>
      </w:r>
      <w:r w:rsidR="00766C80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</w:t>
      </w:r>
      <w:r w:rsidR="00766C80">
        <w:rPr>
          <w:rFonts w:hAnsi="Times New Roman" w:ascii="Times New Roman"/>
          <w:sz w:val="24"/>
          <w:szCs w:val="24"/>
        </w:rPr>
        <w:t xml:space="preserve"> 4</w:t>
      </w:r>
      <w:r w:rsidR="00CB48F2" w:rsidRPr="0039195C">
        <w:rPr>
          <w:rFonts w:hAnsi="Times New Roman" w:ascii="Times New Roman"/>
          <w:sz w:val="24"/>
          <w:szCs w:val="24"/>
        </w:rPr>
        <w:t>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390FDA">
        <w:rPr>
          <w:rFonts w:hAnsi="Times New Roman" w:ascii="Times New Roman"/>
          <w:sz w:val="24"/>
          <w:szCs w:val="24"/>
        </w:rPr>
        <w:t xml:space="preserve"> </w:t>
      </w:r>
      <w:r w:rsidR="00766C80"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766C80" w:rsidRPr="00766C80">
        <w:rPr>
          <w:rFonts w:hAnsi="Times New Roman" w:ascii="Times New Roman"/>
          <w:b/>
          <w:sz w:val="24"/>
          <w:szCs w:val="24"/>
        </w:rPr>
        <w:t>Šim</w:t>
      </w:r>
      <w:r w:rsidR="00766C80">
        <w:rPr>
          <w:rFonts w:hAnsi="Times New Roman" w:ascii="Times New Roman"/>
          <w:b/>
          <w:sz w:val="24"/>
          <w:szCs w:val="24"/>
        </w:rPr>
        <w:t>i</w:t>
      </w:r>
      <w:r w:rsidR="00766C80" w:rsidRPr="00766C80">
        <w:rPr>
          <w:rFonts w:hAnsi="Times New Roman" w:ascii="Times New Roman"/>
          <w:b/>
          <w:sz w:val="24"/>
          <w:szCs w:val="24"/>
        </w:rPr>
        <w:t xml:space="preserve"> Bošnjak iz Osijeka, A. </w:t>
      </w:r>
      <w:proofErr w:type="spellStart"/>
      <w:r w:rsidR="00766C80" w:rsidRPr="00766C80">
        <w:rPr>
          <w:rFonts w:hAnsi="Times New Roman" w:ascii="Times New Roman"/>
          <w:b/>
          <w:sz w:val="24"/>
          <w:szCs w:val="24"/>
        </w:rPr>
        <w:t>Reisnera</w:t>
      </w:r>
      <w:proofErr w:type="spellEnd"/>
      <w:r w:rsidR="00766C80" w:rsidRPr="00766C80">
        <w:rPr>
          <w:rFonts w:hAnsi="Times New Roman" w:ascii="Times New Roman"/>
          <w:b/>
          <w:sz w:val="24"/>
          <w:szCs w:val="24"/>
        </w:rPr>
        <w:t xml:space="preserve"> 10, OIB 38523531471 </w:t>
      </w:r>
      <w:r w:rsidRPr="0039195C">
        <w:rPr>
          <w:rFonts w:hAnsi="Times New Roman" w:ascii="Times New Roman"/>
          <w:sz w:val="24"/>
          <w:szCs w:val="24"/>
        </w:rPr>
        <w:t>a da se bruto iznos isplati na žiro račun broj IBAN: HR</w:t>
      </w:r>
      <w:r w:rsidR="00766C80">
        <w:rPr>
          <w:rFonts w:hAnsi="Times New Roman" w:ascii="Times New Roman"/>
          <w:sz w:val="24"/>
          <w:szCs w:val="24"/>
        </w:rPr>
        <w:t>0325000093120151185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766C80">
        <w:t>68</w:t>
      </w:r>
      <w:r w:rsidR="00390FDA">
        <w:t>/18</w:t>
      </w:r>
      <w:r w:rsidR="00766C80">
        <w:t>-4</w:t>
      </w:r>
      <w:r w:rsidR="0039195C">
        <w:t xml:space="preserve"> od </w:t>
      </w:r>
      <w:r w:rsidR="00766C80">
        <w:t>22. ožujka</w:t>
      </w:r>
      <w:r w:rsidR="00390FDA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766C80" w:rsidRPr="00766C80">
        <w:rPr>
          <w:b/>
        </w:rPr>
        <w:t xml:space="preserve">SPORTSKA URUGA AMATERA LJUBITELJA PIKADA NOVI GRAD, Osijek, M. </w:t>
      </w:r>
      <w:proofErr w:type="spellStart"/>
      <w:r w:rsidR="00766C80" w:rsidRPr="00766C80">
        <w:rPr>
          <w:b/>
        </w:rPr>
        <w:t>Divalta</w:t>
      </w:r>
      <w:proofErr w:type="spellEnd"/>
      <w:r w:rsidR="00766C80" w:rsidRPr="00766C80">
        <w:rPr>
          <w:b/>
        </w:rPr>
        <w:t xml:space="preserve"> 52, OIB: 71747851057, reg. broj 14004480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proofErr w:type="spellStart"/>
      <w:r w:rsidR="00766C80">
        <w:t>Šimo</w:t>
      </w:r>
      <w:proofErr w:type="spellEnd"/>
      <w:r w:rsidR="00766C80">
        <w:t xml:space="preserve"> Bošnjak</w:t>
      </w:r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66C80" w:rsidP="00766C80" w:rsidR="00766C80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68/18-13</w:t>
      </w:r>
    </w:p>
    <w:p w:rsidRDefault="00766C80" w:rsidP="009849F0" w:rsidR="00766C8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66C80" w:rsidP="009849F0" w:rsidR="00766C8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766C80">
        <w:rPr>
          <w:rFonts w:hAnsi="Times New Roman" w:ascii="Times New Roman"/>
          <w:sz w:val="24"/>
          <w:szCs w:val="24"/>
        </w:rPr>
        <w:t>26. travnja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766C80">
        <w:rPr>
          <w:rFonts w:hAnsi="Times New Roman" w:ascii="Times New Roman"/>
          <w:sz w:val="24"/>
          <w:szCs w:val="24"/>
        </w:rPr>
        <w:t>26. travnja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766C80">
        <w:rPr>
          <w:rFonts w:hAnsi="Times New Roman" w:ascii="Times New Roman"/>
          <w:sz w:val="24"/>
          <w:szCs w:val="24"/>
        </w:rPr>
        <w:t>4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766C80">
        <w:rPr>
          <w:rFonts w:hAnsi="Times New Roman" w:ascii="Times New Roman"/>
          <w:sz w:val="24"/>
          <w:szCs w:val="24"/>
        </w:rPr>
        <w:t>23.</w:t>
      </w:r>
      <w:proofErr w:type="gramEnd"/>
      <w:r w:rsidR="00766C8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766C80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66C80">
        <w:rPr>
          <w:rFonts w:hAnsi="Times New Roman" w:ascii="Times New Roman"/>
          <w:sz w:val="24"/>
          <w:szCs w:val="24"/>
        </w:rPr>
        <w:t>29.6.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F24EEF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5CC" w:rsidP="00F427F2" w:rsidR="00E915CC">
      <w:pPr>
        <w:spacing w:lineRule="auto" w:line="240" w:after="0"/>
      </w:pPr>
      <w:r>
        <w:separator/>
      </w:r>
    </w:p>
  </w:endnote>
  <w:endnote w:id="0" w:type="continuationSeparator">
    <w:p w:rsidRDefault="00E915CC" w:rsidP="00F427F2" w:rsidR="00E915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5CC" w:rsidP="00F427F2" w:rsidR="00E915CC">
      <w:pPr>
        <w:spacing w:lineRule="auto" w:line="240" w:after="0"/>
      </w:pPr>
      <w:r>
        <w:separator/>
      </w:r>
    </w:p>
  </w:footnote>
  <w:footnote w:id="0" w:type="continuationSeparator">
    <w:p w:rsidRDefault="00E915CC" w:rsidP="00F427F2" w:rsidR="00E915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4EE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833E8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66C80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A36E0"/>
    <w:rsid w:val="00AC6D07"/>
    <w:rsid w:val="00B071A9"/>
    <w:rsid w:val="00B1188C"/>
    <w:rsid w:val="00B5773C"/>
    <w:rsid w:val="00B712C7"/>
    <w:rsid w:val="00BE0DC1"/>
    <w:rsid w:val="00C02EEC"/>
    <w:rsid w:val="00C275E9"/>
    <w:rsid w:val="00C308F0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15CC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24EE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E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E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E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E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E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E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E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E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PIKADA „NOVI GRAD“</izvorni_sadrzaj>
    <derivirana_varijabla naziv="DomainObject.Predmet.ProtustrankaFormated_1">  SPORTSKA UDRUGA AMATERA LJUBITELJA PIKADA „NOVI GRAD“</derivirana_varijabla>
  </DomainObject.Predmet.ProtustrankaFormated>
  <DomainObject.Predmet.ProtustrankaFormatedOIB>
    <izvorni_sadrzaj>  SPORTSKA UDRUGA AMATERA LJUBITELJA PIKADA „NOVI GRAD“, OIB 71747851057</izvorni_sadrzaj>
    <derivirana_varijabla naziv="DomainObject.Predmet.ProtustrankaFormatedOIB_1">  SPORTSKA UDRUGA AMATERA LJUBITELJA PIKADA „NOVI GRAD“, OIB 71747851057</derivirana_varijabla>
  </DomainObject.Predmet.ProtustrankaFormatedOIB>
  <DomainObject.Predmet.ProtustrankaFormatedWithAdress>
    <izvorni_sadrzaj> SPORTSKA UDRUGA AMATERA LJUBITELJA PIKADA „NOVI GRAD“, Martina Divalta 52, 31000 Osijek</izvorni_sadrzaj>
    <derivirana_varijabla naziv="DomainObject.Predmet.ProtustrankaFormatedWithAdress_1"> SPORTSKA UDRUGA AMATERA LJUBITELJA PIKADA „NOVI GRAD“, Martina Divalta 52, 31000 Osijek</derivirana_varijabla>
  </DomainObject.Predmet.ProtustrankaFormatedWithAdress>
  <DomainObject.Predmet.ProtustrankaFormatedWithAdressOIB>
    <izvorni_sadrzaj> SPORTSKA UDRUGA AMATERA LJUBITELJA PIKADA „NOVI GRAD“, OIB 71747851057, Martina Divalta 52, 31000 Osijek</izvorni_sadrzaj>
    <derivirana_varijabla naziv="DomainObject.Predmet.ProtustrankaFormatedWithAdressOIB_1"> SPORTSKA UDRUGA AMATERA LJUBITELJA PIKADA „NOVI GRAD“, OIB 71747851057, Martina Divalta 52, 31000 Osijek</derivirana_varijabla>
  </DomainObject.Predmet.ProtustrankaFormatedWithAdressOIB>
  <DomainObject.Predmet.ProtustrankaWithAdress>
    <izvorni_sadrzaj>SPORTSKA UDRUGA AMATERA LJUBITELJA PIKADA „NOVI GRAD“ Martina Divalta 52, 31000 Osijek</izvorni_sadrzaj>
    <derivirana_varijabla naziv="DomainObject.Predmet.ProtustrankaWithAdress_1">SPORTSKA UDRUGA AMATERA LJUBITELJA PIKADA „NOVI GRAD“ Martina Divalta 52, 31000 Osijek</derivirana_varijabla>
  </DomainObject.Predmet.ProtustrankaWithAdress>
  <DomainObject.Predmet.ProtustrankaWithAdressOIB>
    <izvorni_sadrzaj>SPORTSKA UDRUGA AMATERA LJUBITELJA PIKADA „NOVI GRAD“, OIB 71747851057, Martina Divalta 52, 31000 Osijek</izvorni_sadrzaj>
    <derivirana_varijabla naziv="DomainObject.Predmet.ProtustrankaWithAdressOIB_1">SPORTSKA UDRUGA AMATERA LJUBITELJA PIKADA „NOVI GRAD“, OIB 71747851057, Martina Divalta 52, 31000 Osijek</derivirana_varijabla>
  </DomainObject.Predmet.ProtustrankaWithAdressOIB>
  <DomainObject.Predmet.ProtustrankaNazivFormated>
    <izvorni_sadrzaj>SPORTSKA UDRUGA AMATERA LJUBITELJA PIKADA „NOVI GRAD“</izvorni_sadrzaj>
    <derivirana_varijabla naziv="DomainObject.Predmet.ProtustrankaNazivFormated_1">SPORTSKA UDRUGA AMATERA LJUBITELJA PIKADA „NOVI GRAD“</derivirana_varijabla>
  </DomainObject.Predmet.ProtustrankaNazivFormated>
  <DomainObject.Predmet.ProtustrankaNazivFormatedOIB>
    <izvorni_sadrzaj>SPORTSKA UDRUGA AMATERA LJUBITELJA PIKADA „NOVI GRAD“, OIB 71747851057</izvorni_sadrzaj>
    <derivirana_varijabla naziv="DomainObject.Predmet.ProtustrankaNazivFormatedOIB_1">SPORTSKA UDRUGA AMATERA LJUBITELJA PIKADA „NOVI GRAD“, OIB 71747851057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PIKADA „NOVI GRAD“</item>
    </izvorni_sadrzaj>
    <derivirana_varijabla naziv="DomainObject.Predmet.ProtuStrankaListFormated_1">
      <item>SPORTSKA UDRUGA AMATERA LJUBITELJA PIKADA „NOVI GRAD“</item>
    </derivirana_varijabla>
  </DomainObject.Predmet.ProtuStrankaListFormated>
  <DomainObject.Predmet.ProtuStrankaListFormatedOIB>
    <izvorni_sadrzaj>
      <item>SPORTSKA UDRUGA AMATERA LJUBITELJA PIKADA „NOVI GRAD“, OIB 71747851057</item>
    </izvorni_sadrzaj>
    <derivirana_varijabla naziv="DomainObject.Predmet.ProtuStrankaListFormatedOIB_1">
      <item>SPORTSKA UDRUGA AMATERA LJUBITELJA PIKADA „NOVI GRAD“, OIB 71747851057</item>
    </derivirana_varijabla>
  </DomainObject.Predmet.ProtuStrankaListFormatedOIB>
  <DomainObject.Predmet.ProtuStrankaListFormatedWithAdress>
    <izvorni_sadrzaj>
      <item>SPORTSKA UDRUGA AMATERA LJUBITELJA PIKADA „NOVI GRAD“, Martina Divalta 52, 31000 Osijek</item>
    </izvorni_sadrzaj>
    <derivirana_varijabla naziv="DomainObject.Predmet.ProtuStrankaListFormatedWithAdress_1">
      <item>SPORTSKA UDRUGA AMATERA LJUBITELJA PIKADA „NOVI GRAD“, Martina Divalta 52, 31000 Osijek</item>
    </derivirana_varijabla>
  </DomainObject.Predmet.ProtuStrankaListFormatedWithAdress>
  <DomainObject.Predmet.ProtuStrankaListFormatedWithAdressOIB>
    <izvorni_sadrzaj>
      <item>SPORTSKA UDRUGA AMATERA LJUBITELJA PIKADA „NOVI GRAD“, OIB 71747851057, Martina Divalta 52, 31000 Osijek</item>
    </izvorni_sadrzaj>
    <derivirana_varijabla naziv="DomainObject.Predmet.ProtuStrankaListFormatedWithAdressOIB_1">
      <item>SPORTSKA UDRUGA AMATERA LJUBITELJA PIKADA „NOVI GRAD“, OIB 71747851057, Martina Divalta 52, 31000 Osijek</item>
    </derivirana_varijabla>
  </DomainObject.Predmet.ProtuStrankaListFormatedWithAdressOIB>
  <DomainObject.Predmet.ProtuStrankaListNazivFormated>
    <izvorni_sadrzaj>
      <item>SPORTSKA UDRUGA AMATERA LJUBITELJA PIKADA „NOVI GRAD“</item>
    </izvorni_sadrzaj>
    <derivirana_varijabla naziv="DomainObject.Predmet.ProtuStrankaListNazivFormated_1">
      <item>SPORTSKA UDRUGA AMATERA LJUBITELJA PIKADA „NOVI GRAD“</item>
    </derivirana_varijabla>
  </DomainObject.Predmet.ProtuStrankaListNazivFormated>
  <DomainObject.Predmet.ProtuStrankaListNazivFormatedOIB>
    <izvorni_sadrzaj>
      <item>SPORTSKA UDRUGA AMATERA LJUBITELJA PIKADA „NOVI GRAD“, OIB 71747851057</item>
    </izvorni_sadrzaj>
    <derivirana_varijabla naziv="DomainObject.Predmet.ProtuStrankaListNazivFormatedOIB_1">
      <item>SPORTSKA UDRUGA AMATERA LJUBITELJA PIKADA „NOVI GRAD“, OIB 71747851057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PIKADA „NOVI GRAD“</izvorni_sadrzaj>
    <derivirana_varijabla naziv="DomainObject.Predmet.ProtustrankaIDrugi_1">SPORTSKA UDRUGA AMATERA LJUBITELJA PIKADA „NOVI GRAD“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PIKADA „NOVI GRAD“, OIB 71747851057, Martina Divalta 52, 31000 Osijek</izvorni_sadrzaj>
    <derivirana_varijabla naziv="DomainObject.Predmet.ProtustrankaIDrugiAdressOIB_1">SPORTSKA UDRUGA AMATERA LJUBITELJA PIKADA „NOVI GRAD“, OIB 71747851057, Martina Divalta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PIKADA „NOVI GRAD“</item>
    </izvorni_sadrzaj>
    <derivirana_varijabla naziv="DomainObject.Predmet.SudioniciListNaziv_1">
      <item>FINA RC OSIJEK</item>
      <item>SPORTSKA UDRUGA AMATERA LJUBITELJA PIKADA „NOVI GRAD“</item>
    </derivirana_varijabla>
  </DomainObject.Predmet.SudioniciListNaziv>
  <DomainObject.Predmet.SudioniciListAdressOIB>
    <izvorni_sadrzaj>
      <item>FINA RC OSIJEK, OIB 85821130368</item>
      <item>SPORTSKA UDRUGA AMATERA LJUBITELJA PIKADA „NOVI GRAD“, OIB 71747851057, Martina Divalta 52,31000 Osijek</item>
    </izvorni_sadrzaj>
    <derivirana_varijabla naziv="DomainObject.Predmet.SudioniciListAdressOIB_1">
      <item>FINA RC OSIJEK, OIB 85821130368</item>
      <item>SPORTSKA UDRUGA AMATERA LJUBITELJA PIKADA „NOVI GRAD“, OIB 71747851057, Martina Divalta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71747851057</item>
    </izvorni_sadrzaj>
    <derivirana_varijabla naziv="DomainObject.Predmet.SudioniciListNazivOIB_1">
      <item>, OIB 85821130368</item>
      <item>, OIB 71747851057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6592F-51D1-48B9-B1C9-40A410672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473</properties:Words>
  <properties:Characters>2597</properties:Characters>
  <properties:Lines>130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2018-05-23T06:34:00Z</dcterms:created>
  <dc:creator>Blanka</dc:creator>
  <cp:lastModifiedBy>Danijela Sekulić</cp:lastModifiedBy>
  <cp:lastPrinted>2018-05-23T06:34:00Z</cp:lastPrinted>
  <dcterms:modified xmlns:xsi="http://www.w3.org/2001/XMLSchema-instance" xsi:type="dcterms:W3CDTF">2018-05-23T06:36:00Z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(BOŠNJAK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