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0496" w14:paraId="7050496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E8306E" w:rsidRPr="00CA2125">
        <w:rPr>
          <w:rFonts w:hAnsi="Times New Roman" w:ascii="Times New Roman"/>
          <w:szCs w:val="24"/>
          <w:lang w:val="hr-HR"/>
        </w:rPr>
        <w:t>2642</w:t>
      </w:r>
      <w:r w:rsidR="00785DC9" w:rsidRPr="00CA2125">
        <w:rPr>
          <w:rFonts w:hAnsi="Times New Roman" w:ascii="Times New Roman"/>
          <w:szCs w:val="24"/>
          <w:lang w:val="hr-HR"/>
        </w:rPr>
        <w:t>/1</w:t>
      </w:r>
      <w:r w:rsidR="00E8306E" w:rsidRPr="00CA2125">
        <w:rPr>
          <w:rFonts w:hAnsi="Times New Roman" w:ascii="Times New Roman"/>
          <w:szCs w:val="24"/>
          <w:lang w:val="hr-HR"/>
        </w:rPr>
        <w:t>6</w:t>
      </w:r>
      <w:r w:rsidR="00D45786">
        <w:rPr>
          <w:rFonts w:hAnsi="Times New Roman" w:ascii="Times New Roman"/>
          <w:szCs w:val="24"/>
          <w:lang w:val="hr-HR"/>
        </w:rPr>
        <w:t>-37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E8306E" w:rsidRPr="00CA2125">
        <w:rPr>
          <w:rFonts w:hAnsi="Times New Roman" w:ascii="Times New Roman"/>
          <w:szCs w:val="24"/>
          <w:lang w:val="hr-HR"/>
        </w:rPr>
        <w:t>HELI d.o.o. za građevinarstvo, trgovinu i ugostiteljstvo</w:t>
      </w:r>
      <w:r w:rsidR="00811D84">
        <w:rPr>
          <w:rFonts w:hAnsi="Times New Roman" w:ascii="Times New Roman"/>
          <w:szCs w:val="24"/>
          <w:lang w:val="hr-HR"/>
        </w:rPr>
        <w:t xml:space="preserve"> u stečaju</w:t>
      </w:r>
      <w:r w:rsidR="00E8306E" w:rsidRPr="00CA2125">
        <w:rPr>
          <w:rFonts w:hAnsi="Times New Roman" w:ascii="Times New Roman"/>
          <w:szCs w:val="24"/>
          <w:lang w:val="hr-HR"/>
        </w:rPr>
        <w:t>, Zagreb, Bešići 6, OIB 24556214068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811D84">
        <w:rPr>
          <w:rFonts w:hAnsi="Times New Roman" w:ascii="Times New Roman"/>
          <w:szCs w:val="24"/>
          <w:lang w:val="hr-HR"/>
        </w:rPr>
        <w:t>4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811D84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="00B4374B"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E8306E" w:rsidR="00B4374B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E8306E" w:rsidRPr="00CA2125">
        <w:rPr>
          <w:rFonts w:hAnsi="Times New Roman" w:ascii="Times New Roman"/>
          <w:sz w:val="24"/>
          <w:szCs w:val="24"/>
        </w:rPr>
        <w:t>HELI d.o.o. za građevinar</w:t>
      </w:r>
      <w:r w:rsidR="00811D84">
        <w:rPr>
          <w:rFonts w:hAnsi="Times New Roman" w:ascii="Times New Roman"/>
          <w:sz w:val="24"/>
          <w:szCs w:val="24"/>
        </w:rPr>
        <w:t>stvo, trgovinu i ugostiteljstvo u stečaju,</w:t>
      </w:r>
      <w:r w:rsidR="00E8306E" w:rsidRPr="00CA2125">
        <w:rPr>
          <w:rFonts w:hAnsi="Times New Roman" w:ascii="Times New Roman"/>
          <w:sz w:val="24"/>
          <w:szCs w:val="24"/>
        </w:rPr>
        <w:t xml:space="preserve"> Zagreb, Bešići 6, OIB 24556214068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811D84">
        <w:rPr>
          <w:rFonts w:hAnsi="Times New Roman" w:ascii="Times New Roman"/>
          <w:b/>
          <w:sz w:val="24"/>
          <w:szCs w:val="24"/>
          <w:u w:val="single"/>
        </w:rPr>
        <w:t>27</w:t>
      </w:r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11D84">
        <w:rPr>
          <w:rFonts w:hAnsi="Times New Roman" w:ascii="Times New Roman"/>
          <w:b/>
          <w:sz w:val="24"/>
          <w:szCs w:val="24"/>
          <w:u w:val="single"/>
        </w:rPr>
        <w:t>lipnja</w:t>
      </w:r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811D84">
        <w:rPr>
          <w:rFonts w:hAnsi="Times New Roman" w:ascii="Times New Roman"/>
          <w:b/>
          <w:sz w:val="24"/>
          <w:szCs w:val="24"/>
          <w:u w:val="single"/>
        </w:rPr>
        <w:t>09:50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22458" w:rsidP="00822458" w:rsidR="00822458" w:rsidRPr="00CA2125">
      <w:pPr>
        <w:pStyle w:val="Tijeloteksta"/>
        <w:jc w:val="both"/>
        <w:textAlignment w:val="auto"/>
        <w:rPr>
          <w:rFonts w:hAnsi="Times New Roman" w:ascii="Times New Roman"/>
          <w:sz w:val="24"/>
          <w:szCs w:val="24"/>
        </w:rPr>
      </w:pPr>
    </w:p>
    <w:p w:rsidRDefault="00016C42" w:rsidP="00016C42" w:rsidR="00016C42" w:rsidRPr="00CA2125">
      <w:pPr>
        <w:pStyle w:val="Odlomakpopisa"/>
        <w:numPr>
          <w:ilvl w:val="0"/>
          <w:numId w:val="7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Donošenje odluke  o pobijanju pravnih radnji stečajnog dužnika u odnosu na Dozvole za brisanje založnog prava (hipoteke)  BKS  Bank AG iz Austrije , Klagenfurt,  St. Veiter Ring 43, OIB: 95202348925, kao pravnog  slijednika BKS bank d.d. Mljekarski trg 3. Rijeka OIB: 61436608168   od  10. 07.2017. i 18.08.2018. te predugo</w:t>
      </w:r>
      <w:r>
        <w:rPr>
          <w:rFonts w:hAnsi="Times New Roman" w:ascii="Times New Roman"/>
          <w:lang w:val="hr-HR"/>
        </w:rPr>
        <w:t>vora i ugovora o kupnji stanova.</w:t>
      </w:r>
    </w:p>
    <w:p w:rsidRDefault="00016C42" w:rsidP="00016C42" w:rsidR="00016C42" w:rsidRPr="009E69C6">
      <w:pPr>
        <w:pStyle w:val="Odlomakpopisa"/>
        <w:numPr>
          <w:ilvl w:val="0"/>
          <w:numId w:val="7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9E69C6">
        <w:rPr>
          <w:rFonts w:hAnsi="Times New Roman" w:ascii="Times New Roman"/>
          <w:lang w:val="hr-HR"/>
        </w:rPr>
        <w:t xml:space="preserve">Donošenje odluke </w:t>
      </w:r>
      <w:r>
        <w:rPr>
          <w:rFonts w:hAnsi="Times New Roman" w:ascii="Times New Roman"/>
          <w:lang w:val="hr-HR"/>
        </w:rPr>
        <w:t xml:space="preserve">o otpisu kamata i zaključenju sporazuma o plaćanju duga </w:t>
      </w:r>
      <w:r w:rsidRPr="009E69C6">
        <w:rPr>
          <w:rFonts w:hAnsi="Times New Roman" w:ascii="Times New Roman"/>
          <w:lang w:val="hr-HR"/>
        </w:rPr>
        <w:t>u odnosu na dužnikove dužnike</w:t>
      </w:r>
      <w:r>
        <w:rPr>
          <w:rFonts w:hAnsi="Times New Roman" w:ascii="Times New Roman"/>
          <w:lang w:val="hr-HR"/>
        </w:rPr>
        <w:t>:</w:t>
      </w:r>
    </w:p>
    <w:p w:rsidRDefault="00016C42" w:rsidP="00016C42" w:rsidR="00016C42" w:rsidRPr="009E69C6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9E69C6">
        <w:rPr>
          <w:rFonts w:hAnsi="Times New Roman" w:ascii="Times New Roman"/>
          <w:lang w:val="hr-HR"/>
        </w:rPr>
        <w:t xml:space="preserve">- Zigra d.o.o.,Zagreba, Kvintička 65., OIB: 36190579855 </w:t>
      </w:r>
    </w:p>
    <w:p w:rsidRDefault="00016C42" w:rsidP="00016C42" w:rsidR="00016C42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-</w:t>
      </w:r>
      <w:r w:rsidRPr="00CA2125">
        <w:rPr>
          <w:rFonts w:hAnsi="Times New Roman" w:ascii="Times New Roman"/>
          <w:lang w:val="hr-HR"/>
        </w:rPr>
        <w:t>Delminium J.I.M.  d.o.o. iz Zagreba, Franje Dursta 32., OIB:</w:t>
      </w:r>
      <w:r w:rsidRPr="00CA2125">
        <w:rPr>
          <w:rFonts w:hAnsi="Times New Roman" w:ascii="Times New Roman"/>
          <w:sz w:val="20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10735419832 </w:t>
      </w:r>
    </w:p>
    <w:p w:rsidRDefault="00016C42" w:rsidP="00016C42" w:rsidR="00016C42" w:rsidRPr="009E69C6">
      <w:pPr>
        <w:overflowPunct/>
        <w:autoSpaceDE/>
        <w:autoSpaceDN/>
        <w:adjustRightInd/>
        <w:spacing w:lineRule="auto" w:line="254" w:after="160"/>
        <w:ind w:left="360"/>
        <w:jc w:val="both"/>
        <w:textAlignment w:val="auto"/>
        <w:rPr>
          <w:rFonts w:hAnsi="Times New Roman" w:ascii="Times New Roman"/>
          <w:lang w:val="hr-HR"/>
        </w:rPr>
      </w:pPr>
      <w:r w:rsidRPr="009E69C6">
        <w:rPr>
          <w:rFonts w:hAnsi="Times New Roman" w:ascii="Times New Roman"/>
          <w:szCs w:val="24"/>
          <w:lang w:val="hr-HR"/>
        </w:rPr>
        <w:t>3.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06FAF">
        <w:rPr>
          <w:rFonts w:hAnsi="Times New Roman" w:ascii="Times New Roman"/>
          <w:szCs w:val="24"/>
          <w:lang w:val="hr-HR"/>
        </w:rPr>
        <w:t xml:space="preserve"> Donošenje odluke o p</w:t>
      </w:r>
      <w:r w:rsidRPr="009E69C6">
        <w:rPr>
          <w:rFonts w:hAnsi="Times New Roman" w:ascii="Times New Roman"/>
          <w:szCs w:val="24"/>
          <w:lang w:val="hr-HR"/>
        </w:rPr>
        <w:t>rodaji pokre</w:t>
      </w:r>
      <w:r w:rsidR="00706FAF">
        <w:rPr>
          <w:rFonts w:hAnsi="Times New Roman" w:ascii="Times New Roman"/>
          <w:szCs w:val="24"/>
          <w:lang w:val="hr-HR"/>
        </w:rPr>
        <w:t>t</w:t>
      </w:r>
      <w:r w:rsidRPr="009E69C6">
        <w:rPr>
          <w:rFonts w:hAnsi="Times New Roman" w:ascii="Times New Roman"/>
          <w:szCs w:val="24"/>
          <w:lang w:val="hr-HR"/>
        </w:rPr>
        <w:t xml:space="preserve">nine kao cjelina s ponuđačem </w:t>
      </w:r>
      <w:r w:rsidRPr="009E69C6">
        <w:rPr>
          <w:rFonts w:hAnsi="Times New Roman" w:ascii="Times New Roman"/>
          <w:lang w:val="hr-HR"/>
        </w:rPr>
        <w:t>Zigra d.o.o. ,  Zagreb</w:t>
      </w:r>
      <w:r>
        <w:rPr>
          <w:rFonts w:hAnsi="Times New Roman" w:ascii="Times New Roman"/>
          <w:lang w:val="hr-HR"/>
        </w:rPr>
        <w:t xml:space="preserve">,   </w:t>
      </w:r>
      <w:r w:rsidRPr="009E69C6">
        <w:rPr>
          <w:rFonts w:hAnsi="Times New Roman" w:ascii="Times New Roman"/>
          <w:lang w:val="hr-HR"/>
        </w:rPr>
        <w:t>Kvintička 65, za 15.000,00 kn na 6 rata.</w:t>
      </w:r>
    </w:p>
    <w:p w:rsidRDefault="00016C42" w:rsidP="00016C42" w:rsidR="00882C9E">
      <w:pPr>
        <w:overflowPunct/>
        <w:autoSpaceDE/>
        <w:autoSpaceDN/>
        <w:adjustRightInd/>
        <w:spacing w:lineRule="auto" w:line="254" w:after="160"/>
        <w:ind w:firstLine="3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 Donošenje odluke o </w:t>
      </w:r>
      <w:r w:rsidR="00882C9E">
        <w:rPr>
          <w:rFonts w:hAnsi="Times New Roman" w:ascii="Times New Roman"/>
          <w:szCs w:val="24"/>
          <w:lang w:val="hr-HR"/>
        </w:rPr>
        <w:t>potraživanju u parničnom predmetu Pr-2439/12.</w:t>
      </w:r>
    </w:p>
    <w:p w:rsidRDefault="00882C9E" w:rsidP="00016C42" w:rsidR="00882C9E">
      <w:pPr>
        <w:overflowPunct/>
        <w:autoSpaceDE/>
        <w:autoSpaceDN/>
        <w:adjustRightInd/>
        <w:spacing w:lineRule="auto" w:line="254" w:after="160"/>
        <w:ind w:firstLine="3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5. Donošenje odluke u odnosu na nenaplativa </w:t>
      </w:r>
      <w:r w:rsidR="0088224A">
        <w:rPr>
          <w:rFonts w:hAnsi="Times New Roman" w:ascii="Times New Roman"/>
          <w:szCs w:val="24"/>
          <w:lang w:val="hr-HR"/>
        </w:rPr>
        <w:t xml:space="preserve">dužnikova </w:t>
      </w:r>
      <w:r>
        <w:rPr>
          <w:rFonts w:hAnsi="Times New Roman" w:ascii="Times New Roman"/>
          <w:szCs w:val="24"/>
          <w:lang w:val="hr-HR"/>
        </w:rPr>
        <w:t>potraživanja od dužnikovih dužnika.</w:t>
      </w:r>
    </w:p>
    <w:p w:rsidRDefault="00016C42" w:rsidP="00882C9E" w:rsidR="00016C42">
      <w:pPr>
        <w:overflowPunct/>
        <w:autoSpaceDE/>
        <w:autoSpaceDN/>
        <w:adjustRightInd/>
        <w:spacing w:lineRule="auto" w:line="254" w:after="160"/>
        <w:ind w:firstLine="3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882C9E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82C9E">
        <w:rPr>
          <w:rFonts w:hAnsi="Times New Roman" w:ascii="Times New Roman"/>
          <w:szCs w:val="24"/>
          <w:lang w:val="hr-HR"/>
        </w:rPr>
        <w:t>Donošenje odluke o davanju</w:t>
      </w:r>
      <w:r>
        <w:rPr>
          <w:rFonts w:hAnsi="Times New Roman" w:ascii="Times New Roman"/>
          <w:szCs w:val="24"/>
          <w:lang w:val="hr-HR"/>
        </w:rPr>
        <w:t xml:space="preserve"> suglasnost</w:t>
      </w:r>
      <w:r w:rsidR="00882C9E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stečajnom upravitelju da izda punomoć odvjetniku za zastupanje  dužnika u sudskim postupcima.</w:t>
      </w: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>Trgovačkog suda u Zagrebu, uz prijedlog stečajne upraviteljice od 29. svibnja 2018.g.</w:t>
      </w:r>
    </w:p>
    <w:p w:rsidRDefault="0028549B" w:rsidP="0028549B" w:rsidR="0028549B">
      <w:p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28549B" w:rsidP="0028549B" w:rsidR="0028549B" w:rsidRPr="0028549B">
      <w:p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A37690" w:rsidP="00B4374B" w:rsidR="00A3769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9E69C6">
        <w:rPr>
          <w:rFonts w:hAnsi="Times New Roman" w:ascii="Times New Roman"/>
          <w:szCs w:val="24"/>
          <w:lang w:val="hr-HR"/>
        </w:rPr>
        <w:t>2642/16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9E69C6">
        <w:rPr>
          <w:rFonts w:hAnsi="Times New Roman" w:ascii="Times New Roman"/>
          <w:szCs w:val="24"/>
          <w:lang w:val="hr-HR"/>
        </w:rPr>
        <w:t>15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9E69C6">
        <w:rPr>
          <w:rFonts w:hAnsi="Times New Roman" w:ascii="Times New Roman"/>
          <w:szCs w:val="24"/>
          <w:lang w:val="hr-HR"/>
        </w:rPr>
        <w:t>rujna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2017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 xml:space="preserve"> 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9E69C6">
        <w:rPr>
          <w:rFonts w:hAnsi="Times New Roman" w:ascii="Times New Roman"/>
          <w:szCs w:val="24"/>
          <w:lang w:val="hr-HR"/>
        </w:rPr>
        <w:t xml:space="preserve">  stečajna upraviteljica predložila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>103.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71/15,104/17)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6D1288">
        <w:rPr>
          <w:rFonts w:hAnsi="Times New Roman" w:ascii="Times New Roman"/>
          <w:szCs w:val="24"/>
          <w:lang w:val="hr-HR"/>
        </w:rPr>
        <w:t>, 4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6D1288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</w:t>
      </w:r>
      <w:r w:rsidR="00D45786">
        <w:rPr>
          <w:rFonts w:hAnsi="Times New Roman" w:ascii="Times New Roman"/>
          <w:szCs w:val="24"/>
          <w:lang w:val="hr-HR"/>
        </w:rPr>
        <w:t xml:space="preserve">    </w:t>
      </w:r>
      <w:r w:rsidRPr="00CA2125">
        <w:rPr>
          <w:rFonts w:hAnsi="Times New Roman" w:ascii="Times New Roman"/>
          <w:szCs w:val="24"/>
          <w:lang w:val="hr-HR"/>
        </w:rPr>
        <w:t xml:space="preserve">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D45786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D45786" w:rsidP="00D45786" w:rsidR="00D45786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D45786" w:rsidP="00D45786" w:rsidR="00D45786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A5810" w:rsidP="00D45786" w:rsidR="00EA5810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A37690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7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B5D7F"/>
    <w:rsid w:val="00112376"/>
    <w:rsid w:val="00154A24"/>
    <w:rsid w:val="001677E3"/>
    <w:rsid w:val="001A260F"/>
    <w:rsid w:val="001B4156"/>
    <w:rsid w:val="001E6320"/>
    <w:rsid w:val="002178AF"/>
    <w:rsid w:val="00277FF5"/>
    <w:rsid w:val="0028549B"/>
    <w:rsid w:val="002C0FD9"/>
    <w:rsid w:val="002C1E79"/>
    <w:rsid w:val="00353C0A"/>
    <w:rsid w:val="00414547"/>
    <w:rsid w:val="00455B8A"/>
    <w:rsid w:val="00456395"/>
    <w:rsid w:val="00485EC5"/>
    <w:rsid w:val="00495C9B"/>
    <w:rsid w:val="004B435F"/>
    <w:rsid w:val="004C5D49"/>
    <w:rsid w:val="00501E6F"/>
    <w:rsid w:val="00517C6A"/>
    <w:rsid w:val="005E7A8A"/>
    <w:rsid w:val="005F06A1"/>
    <w:rsid w:val="005F3A18"/>
    <w:rsid w:val="006871AB"/>
    <w:rsid w:val="006D1288"/>
    <w:rsid w:val="006E5637"/>
    <w:rsid w:val="00706FAF"/>
    <w:rsid w:val="007127F9"/>
    <w:rsid w:val="00714F63"/>
    <w:rsid w:val="00785DC9"/>
    <w:rsid w:val="007A3CE4"/>
    <w:rsid w:val="00811D84"/>
    <w:rsid w:val="00822458"/>
    <w:rsid w:val="0088224A"/>
    <w:rsid w:val="00882C9E"/>
    <w:rsid w:val="008B5E98"/>
    <w:rsid w:val="008C3FB6"/>
    <w:rsid w:val="008F77C1"/>
    <w:rsid w:val="00900924"/>
    <w:rsid w:val="00997032"/>
    <w:rsid w:val="009A0787"/>
    <w:rsid w:val="009D6AA6"/>
    <w:rsid w:val="009E69C6"/>
    <w:rsid w:val="00A30570"/>
    <w:rsid w:val="00A37690"/>
    <w:rsid w:val="00A4050C"/>
    <w:rsid w:val="00A8292E"/>
    <w:rsid w:val="00B306A2"/>
    <w:rsid w:val="00B4374B"/>
    <w:rsid w:val="00BC699E"/>
    <w:rsid w:val="00C207C8"/>
    <w:rsid w:val="00C5118F"/>
    <w:rsid w:val="00C63F6B"/>
    <w:rsid w:val="00C77246"/>
    <w:rsid w:val="00CA2125"/>
    <w:rsid w:val="00D304F7"/>
    <w:rsid w:val="00D42C38"/>
    <w:rsid w:val="00D45786"/>
    <w:rsid w:val="00D6399A"/>
    <w:rsid w:val="00E05F5E"/>
    <w:rsid w:val="00E36F8D"/>
    <w:rsid w:val="00E8306E"/>
    <w:rsid w:val="00E97366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5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7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7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7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7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45786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D45786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5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7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7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7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7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45786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D4578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St-2642/2016-37</izvorni_sadrzaj>
    <derivirana_varijabla naziv="DomainObject.Oznaka_1">St-2642/2016-37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HELI d.o.o. za građevinarstvo, trgovinu i ugostiteljstvo zastupanog po punomoćniku Radoslav Jelić</izvorni_sadrzaj>
    <derivirana_varijabla naziv="DomainObject.Predmet.ProtustrankaFormated_1">  HELI d.o.o. za građevinarstvo, trgovinu i ugostiteljstvo zastupanog po punomoćniku Radoslav Jelić</derivirana_varijabla>
  </DomainObject.Predmet.ProtustrankaFormated>
  <DomainObject.Predmet.ProtustrankaFormatedOIB>
    <izvorni_sadrzaj>  HELI d.o.o. za građevinarstvo, trgovinu i ugostiteljstvo, OIB 24556214068 zastupanog po punomoćniku Radoslav Jelić</izvorni_sadrzaj>
    <derivirana_varijabla naziv="DomainObject.Predmet.ProtustrankaFormatedOIB_1">  HELI d.o.o. za građevinarstvo, trgovinu i ugostiteljstvo, OIB 24556214068 zastupanog po punomoćniku Radoslav Jelić</derivirana_varijabla>
  </DomainObject.Predmet.ProtustrankaFormatedOIB>
  <DomainObject.Predmet.ProtustrankaFormatedWithAdress>
    <izvorni_sadrzaj> HELI d.o.o. za građevinarstvo, trgovinu i ugostiteljstvo, Bešići 6, 10000 Zagreb zastupanog po punomoćniku Radoslav Jelić</izvorni_sadrzaj>
    <derivirana_varijabla naziv="DomainObject.Predmet.ProtustrankaFormatedWithAdress_1"> HELI d.o.o. za građevinarstvo, trgovinu i ugostiteljstvo, Bešići 6, 10000 Zagreb zastupanog po punomoćniku Radoslav Jelić</derivirana_varijabla>
  </DomainObject.Predmet.ProtustrankaFormatedWithAdress>
  <DomainObject.Predmet.ProtustrankaFormatedWithAdressOIB>
    <izvorni_sadrzaj> HELI d.o.o. za građevinarstvo, trgovinu i ugostiteljstvo, OIB 24556214068, Bešići 6, 10000 Zagreb zastupanog po punomoćniku Radoslav Jelić</izvorni_sadrzaj>
    <derivirana_varijabla naziv="DomainObject.Predmet.ProtustrankaFormatedWithAdressOIB_1"> HELI d.o.o. za građevinarstvo, trgovinu i ugostiteljstvo, OIB 24556214068, Bešići 6, 10000 Zagreb zastupanog po punomoćniku Radoslav Jelić</derivirana_varijabla>
  </DomainObject.Predmet.ProtustrankaFormatedWithAdressOIB>
  <DomainObject.Predmet.ProtustrankaWithAdress>
    <izvorni_sadrzaj>HELI d.o.o. za građevinarstvo, trgovinu i ugostiteljstvo Bešići 6, 10000 Zagreb</izvorni_sadrzaj>
    <derivirana_varijabla naziv="DomainObject.Predmet.ProtustrankaWithAdress_1">HELI d.o.o. za građevinarstvo, trgovinu i ugostiteljstvo Bešići 6, 10000 Zagreb</derivirana_varijabla>
  </DomainObject.Predmet.ProtustrankaWithAdress>
  <DomainObject.Predmet.ProtustrankaWithAdressOIB>
    <izvorni_sadrzaj>HELI d.o.o. za građevinarstvo, trgovinu i ugostiteljstvo, OIB 24556214068, Bešići 6, 10000 Zagreb</izvorni_sadrzaj>
    <derivirana_varijabla naziv="DomainObject.Predmet.ProtustrankaWithAdressOIB_1">HELI d.o.o. za građevinarstvo, trgovinu i ugostiteljstvo, OIB 24556214068, Bešići 6, 10000 Zagreb</derivirana_varijabla>
  </DomainObject.Predmet.ProtustrankaWithAdressOIB>
  <DomainObject.Predmet.ProtustrankaNazivFormated>
    <izvorni_sadrzaj>HELI d.o.o. za građevinarstvo, trgovinu i ugostiteljstvo</izvorni_sadrzaj>
    <derivirana_varijabla naziv="DomainObject.Predmet.ProtustrankaNazivFormated_1">HELI d.o.o. za građevinarstvo, trgovinu i ugostiteljstvo</derivirana_varijabla>
  </DomainObject.Predmet.ProtustrankaNazivFormated>
  <DomainObject.Predmet.ProtustrankaNazivFormatedOIB>
    <izvorni_sadrzaj>HELI d.o.o. za građevinarstvo, trgovinu i ugostiteljstvo, OIB 24556214068</izvorni_sadrzaj>
    <derivirana_varijabla naziv="DomainObject.Predmet.ProtustrankaNazivFormatedOIB_1">HELI d.o.o. za građevinarstvo, trgovinu i ugostiteljstvo, OIB 24556214068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 d.o.o. za građevinarstvo, trgovinu i ugostiteljstvo zastupanog po punomoćniku Radoslav Jelić</item>
    </izvorni_sadrzaj>
    <derivirana_varijabla naziv="DomainObject.Predmet.ProtuStrankaListFormated_1">
      <item>HELI d.o.o. za građevinarstvo, trgovinu i ugostiteljstvo zastupanog po punomoćniku Radoslav Jelić</item>
    </derivirana_varijabla>
  </DomainObject.Predmet.ProtuStrankaListFormated>
  <DomainObject.Predmet.ProtuStrankaListFormatedOIB>
    <izvorni_sadrzaj>
      <item>HELI d.o.o. za građevinarstvo, trgovinu i ugostiteljstvo, OIB 24556214068 zastupanog po punomoćniku Radoslav Jelić</item>
    </izvorni_sadrzaj>
    <derivirana_varijabla naziv="DomainObject.Predmet.ProtuStrankaListFormatedOIB_1">
      <item>HELI d.o.o. za građevinarstvo, trgovinu i ugostiteljstvo, OIB 24556214068 zastupanog po punomoćniku Radoslav Jelić</item>
    </derivirana_varijabla>
  </DomainObject.Predmet.ProtuStrankaListFormatedOIB>
  <DomainObject.Predmet.ProtuStrankaListFormatedWithAdress>
    <izvorni_sadrzaj>
      <item>HELI d.o.o. za građevinarstvo, trgovinu i ugostiteljstvo, Bešići 6, 10000 Zagreb zastupanog po punomoćniku Radoslav Jelić</item>
    </izvorni_sadrzaj>
    <derivirana_varijabla naziv="DomainObject.Predmet.ProtuStrankaListFormatedWithAdress_1">
      <item>HELI d.o.o. za građevinarstvo, trgovinu i ugostiteljstvo, Bešići 6, 10000 Zagreb zastupanog po punomoćniku Radoslav Jelić</item>
    </derivirana_varijabla>
  </DomainObject.Predmet.ProtuStrankaListFormatedWithAdress>
  <DomainObject.Predmet.ProtuStrankaListFormatedWithAdressOIB>
    <izvorni_sadrzaj>
      <item>HELI d.o.o. za građevinarstvo, trgovinu i ugostiteljstvo, OIB 24556214068, Bešići 6, 10000 Zagreb zastupanog po punomoćniku Radoslav Jelić</item>
    </izvorni_sadrzaj>
    <derivirana_varijabla naziv="DomainObject.Predmet.ProtuStrankaListFormatedWithAdressOIB_1">
      <item>HELI d.o.o. za građevinarstvo, trgovinu i ugostiteljstvo, OIB 24556214068, Bešići 6, 10000 Zagreb zastupanog po punomoćniku Radoslav Jelić</item>
    </derivirana_varijabla>
  </DomainObject.Predmet.ProtuStrankaListFormatedWithAdressOIB>
  <DomainObject.Predmet.ProtuStrankaListNazivFormated>
    <izvorni_sadrzaj>
      <item>HELI d.o.o. za građevinarstvo, trgovinu i ugostiteljstvo</item>
    </izvorni_sadrzaj>
    <derivirana_varijabla naziv="DomainObject.Predmet.ProtuStrankaListNazivFormated_1">
      <item>HELI d.o.o. za građevinarstvo, trgovinu i ugostiteljstvo</item>
    </derivirana_varijabla>
  </DomainObject.Predmet.ProtuStrankaListNazivFormated>
  <DomainObject.Predmet.ProtuStrankaListNazivFormatedOIB>
    <izvorni_sadrzaj>
      <item>HELI d.o.o. za građevinarstvo, trgovinu i ugostiteljstvo, OIB 24556214068</item>
    </izvorni_sadrzaj>
    <derivirana_varijabla naziv="DomainObject.Predmet.ProtuStrankaListNazivFormatedOIB_1">
      <item>HELI d.o.o. za građevinarstvo, trgovinu i ugostiteljstvo, OIB 24556214068</item>
    </derivirana_varijabla>
  </DomainObject.Predmet.ProtuStrankaListNazivFormatedOIB>
  <DomainObject.Predmet.OstaliListFormated>
    <izvorni_sadrzaj>
      <item>Radoslav Jelić punomoćnik sudionika u postupku HELI d.o.o. za građevinarstvo, trgovinu i ugostiteljstvo</item>
    </izvorni_sadrzaj>
    <derivirana_varijabla naziv="DomainObject.Predmet.OstaliListFormated_1">
      <item>Radoslav Jelić punomoćnik sudionika u postupku HELI d.o.o. za građevinarstvo, trgovinu i ugostiteljstvo</item>
    </derivirana_varijabla>
  </DomainObject.Predmet.OstaliListFormated>
  <DomainObject.Predmet.OstaliListFormatedOIB>
    <izvorni_sadrzaj>
      <item>Radoslav Jelić, OIB 75474993197 punomoćnik sudionika u postupku HELI d.o.o. za građevinarstvo, trgovinu i ugostiteljstvo</item>
    </izvorni_sadrzaj>
    <derivirana_varijabla naziv="DomainObject.Predmet.OstaliListFormatedOIB_1">
      <item>Radoslav Jelić, OIB 75474993197 punomoćnik sudionika u postupku HELI d.o.o. za građevinarstvo, trgovinu i ugostiteljstvo</item>
    </derivirana_varijabla>
  </DomainObject.Predmet.OstaliListFormatedOIB>
  <DomainObject.Predmet.OstaliListFormatedWithAdress>
    <izvorni_sadrzaj>
      <item>Radoslav Jelić, Bešići 6, 10000 Zagreb punomoćnik sudionika u postupku HELI d.o.o. za građevinarstvo, trgovinu i ugostiteljstvo</item>
    </izvorni_sadrzaj>
    <derivirana_varijabla naziv="DomainObject.Predmet.OstaliListFormatedWithAdress_1">
      <item>Radoslav Jelić, Bešići 6, 10000 Zagreb punomoćnik sudionika u postupku HELI d.o.o. za građevinarstvo, trgovinu i ugostiteljstvo</item>
    </derivirana_varijabla>
  </DomainObject.Predmet.OstaliListFormatedWithAdress>
  <DomainObject.Predmet.OstaliListFormatedWithAdressOIB>
    <izvorni_sadrzaj>
      <item>Radoslav Jelić, OIB 75474993197, Bešići 6, 10000 Zagreb punomoćnik sudionika u postupku HELI d.o.o. za građevinarstvo, trgovinu i ugostiteljstvo</item>
    </izvorni_sadrzaj>
    <derivirana_varijabla naziv="DomainObject.Predmet.OstaliListFormatedWithAdressOIB_1">
      <item>Radoslav Jelić, OIB 75474993197, Bešići 6, 10000 Zagreb punomoćnik sudionika u postupku HELI d.o.o. za građevinarstvo, trgovinu i ugostiteljstvo</item>
    </derivirana_varijabla>
  </DomainObject.Predmet.OstaliListFormatedWithAdressOIB>
  <DomainObject.Predmet.OstaliListNazivFormated>
    <izvorni_sadrzaj>
      <item>Radoslav Jelić</item>
    </izvorni_sadrzaj>
    <derivirana_varijabla naziv="DomainObject.Predmet.OstaliListNazivFormated_1">
      <item>Radoslav Jelić</item>
    </derivirana_varijabla>
  </DomainObject.Predmet.OstaliListNazivFormated>
  <DomainObject.Predmet.OstaliListNazivFormatedOIB>
    <izvorni_sadrzaj>
      <item>Radoslav Jelić, OIB 75474993197</item>
    </izvorni_sadrzaj>
    <derivirana_varijabla naziv="DomainObject.Predmet.OstaliListNazivFormatedOIB_1">
      <item>Radoslav Jelić, OIB 75474993197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St-2642/2016-37</izvorni_sadrzaj>
    <derivirana_varijabla naziv="DomainObject.PoslovniBrojDokumenta_1">St-2642/2016-37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 d.o.o. za građevinarstvo, trgovinu i ugostiteljstvo</izvorni_sadrzaj>
    <derivirana_varijabla naziv="DomainObject.Predmet.ProtustrankaIDrugi_1">HELI d.o.o. za građevinarstvo,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 d.o.o. za građevinarstvo, trgovinu i ugostiteljstvo, OIB 24556214068, Bešići 6, 10000 Zagreb</izvorni_sadrzaj>
    <derivirana_varijabla naziv="DomainObject.Predmet.ProtustrankaIDrugiAdressOIB_1">HELI d.o.o. za građevinarstvo, trgovinu i ugostiteljstvo, OIB 24556214068,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 d.o.o. za građevinarstvo, trgovinu i ugostiteljstvo</item>
      <item>Radoslav Jelić</item>
    </izvorni_sadrzaj>
    <derivirana_varijabla naziv="DomainObject.Predmet.SudioniciListNaziv_1">
      <item>FINA Regionalni centar Zagreb</item>
      <item>HELI d.o.o. za građevinarstvo, trgovinu i ugostiteljstvo</item>
      <item>Radoslav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izvorni_sadrzaj>
    <derivirana_varijabla naziv="DomainObject.Predmet.SudioniciListAdressOIB_1"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24556214068</item>
      <item>, OIB 75474993197</item>
    </izvorni_sadrzaj>
    <derivirana_varijabla naziv="DomainObject.Predmet.SudioniciListNazivOIB_1">
      <item>, OIB 85821130368</item>
      <item>, OIB 24556214068</item>
      <item>, OIB 75474993197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419</properties:Words>
  <properties:Characters>2224</properties:Characters>
  <properties:Lines>66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2018-06-04T09:14:00Z</dcterms:created>
  <dc:creator>Sudsko vijeće</dc:creator>
  <cp:lastModifiedBy>Monika Grbac</cp:lastModifiedBy>
  <cp:lastPrinted>2018-01-31T09:17:00Z</cp:lastPrinted>
  <dcterms:modified xmlns:xsi="http://www.w3.org/2001/XMLSchema-instance" xsi:type="dcterms:W3CDTF">2018-06-04T09:22:00Z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St-2642/2016-37 / Odluka - Rješenje - sazivanje skupštine vjerovnika (st-2642-16 HELI.docx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