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b8f5" w14:paraId="f15b8f5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>
      <w:pPr>
        <w:jc w:val="both"/>
      </w:pPr>
    </w:p>
    <w:p w:rsidRDefault="008678DD" w:rsidP="00F546B4" w:rsidR="008678DD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8678DD" w:rsidR="00F546B4" w:rsidRPr="0096171C">
      <w:pPr>
        <w:ind w:firstLine="708"/>
        <w:jc w:val="both"/>
      </w:pPr>
      <w:r w:rsidRPr="0096171C"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8678DD">
        <w:t>VOLME ISTRA d. o. o. Pula, Vidikovac 26, OIB 67448219852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DE1FE5">
        <w:t>2</w:t>
      </w:r>
      <w:r w:rsidR="008678DD">
        <w:t>5</w:t>
      </w:r>
      <w:r w:rsidR="009552D3">
        <w:t>. svibnja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8678DD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8678DD">
        <w:t>VOLME ISTRA d. o. o. Pula, Vidikovac 26, OIB 67448219852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 xml:space="preserve">1. </w:t>
      </w:r>
      <w:r w:rsidR="008678DD">
        <w:t xml:space="preserve">TOM ARNSTEN, TRONDHEIM, Fossegrenda 12, </w:t>
      </w:r>
      <w:r w:rsidR="008678DD" w:rsidRPr="00BD3A85">
        <w:t xml:space="preserve">OIB: </w:t>
      </w:r>
      <w:r w:rsidR="008678DD">
        <w:t>56214137329, zastupan po punomoćniku Milenku Iliću, odvjetniku iz Pule</w:t>
      </w:r>
      <w:r>
        <w:t xml:space="preserve">, u iznosu od </w:t>
      </w:r>
      <w:r w:rsidR="008678DD">
        <w:t>7.164,09</w:t>
      </w:r>
      <w:r w:rsidR="008678DD" w:rsidRPr="00BD3A85">
        <w:t xml:space="preserve"> </w:t>
      </w:r>
      <w:r>
        <w:t>kn.</w:t>
      </w:r>
    </w:p>
    <w:p w:rsidRDefault="004B53A1" w:rsidP="00260835" w:rsidR="004B53A1">
      <w:pPr>
        <w:ind w:firstLine="708"/>
      </w:pPr>
    </w:p>
    <w:p w:rsidRDefault="004B53A1" w:rsidP="00E54154" w:rsidR="004B53A1">
      <w:pPr>
        <w:ind w:firstLine="708"/>
        <w:jc w:val="both"/>
      </w:pPr>
      <w:r>
        <w:t xml:space="preserve">2. </w:t>
      </w:r>
      <w:r w:rsidR="008678DD">
        <w:t xml:space="preserve">TOM ARNSTEN, TRONDHEIM, Fossegrenda 12, </w:t>
      </w:r>
      <w:r w:rsidR="008678DD" w:rsidRPr="00BD3A85">
        <w:t xml:space="preserve">OIB: </w:t>
      </w:r>
      <w:r w:rsidR="008678DD">
        <w:t>56214137329, zastupan po punomoćniku Milenku Iliću, odvjetniku iz Pule</w:t>
      </w:r>
      <w:r>
        <w:t xml:space="preserve">, u iznosu od </w:t>
      </w:r>
      <w:r w:rsidR="008678DD">
        <w:t>4.000,00</w:t>
      </w:r>
      <w:r w:rsidR="008678DD" w:rsidRPr="00BD3A85">
        <w:t xml:space="preserve"> </w:t>
      </w:r>
      <w:r>
        <w:t>kn.</w:t>
      </w:r>
    </w:p>
    <w:p w:rsidRDefault="00E243C8" w:rsidP="00E54154" w:rsidR="00E243C8">
      <w:pPr>
        <w:ind w:firstLine="708"/>
        <w:jc w:val="both"/>
      </w:pPr>
    </w:p>
    <w:p w:rsidRDefault="00E243C8" w:rsidP="00E243C8" w:rsidR="00E243C8">
      <w:pPr>
        <w:ind w:firstLine="708"/>
        <w:jc w:val="both"/>
      </w:pPr>
      <w:r>
        <w:t xml:space="preserve">3. </w:t>
      </w:r>
      <w:r w:rsidR="008678DD">
        <w:t xml:space="preserve">TOM ARNSTEN, TRONDHEIM, Fossegrenda 12, </w:t>
      </w:r>
      <w:r w:rsidR="008678DD" w:rsidRPr="00BD3A85">
        <w:t xml:space="preserve">OIB: </w:t>
      </w:r>
      <w:r w:rsidR="008678DD">
        <w:t>56214137329, zastupan po punomoćniku Milenku Iliću, odvjetniku iz Pule</w:t>
      </w:r>
      <w:r>
        <w:t xml:space="preserve">, u iznosu od </w:t>
      </w:r>
      <w:r w:rsidR="008678DD">
        <w:t>6.589,49</w:t>
      </w:r>
      <w:r w:rsidR="008678DD" w:rsidRPr="00BD3A85">
        <w:t xml:space="preserve"> </w:t>
      </w:r>
      <w:r>
        <w:t>kn.</w:t>
      </w:r>
    </w:p>
    <w:p w:rsidRDefault="008678DD" w:rsidP="00E243C8" w:rsidR="008678DD">
      <w:pPr>
        <w:ind w:firstLine="708"/>
        <w:jc w:val="both"/>
      </w:pPr>
    </w:p>
    <w:p w:rsidRDefault="008678DD" w:rsidP="008678DD" w:rsidR="008678DD">
      <w:pPr>
        <w:ind w:firstLine="708"/>
        <w:jc w:val="both"/>
      </w:pPr>
      <w:r>
        <w:t xml:space="preserve">4. GRAD RIJEKA, Rijeka, Korzo 16, </w:t>
      </w:r>
      <w:r w:rsidRPr="00BD3A85">
        <w:t xml:space="preserve">OIB: </w:t>
      </w:r>
      <w:r>
        <w:t>67448219852, u iznosu od 1.445,05</w:t>
      </w:r>
      <w:r w:rsidRPr="00BD3A85">
        <w:t xml:space="preserve"> </w:t>
      </w:r>
      <w:r>
        <w:t>kn.</w:t>
      </w:r>
    </w:p>
    <w:p w:rsidRDefault="008678DD" w:rsidP="00E243C8" w:rsidR="008678DD">
      <w:pPr>
        <w:ind w:firstLine="708"/>
        <w:jc w:val="both"/>
      </w:pPr>
    </w:p>
    <w:p w:rsidRDefault="008678DD" w:rsidP="008678DD" w:rsidR="008678DD">
      <w:pPr>
        <w:ind w:firstLine="708"/>
        <w:jc w:val="both"/>
      </w:pPr>
      <w:r>
        <w:t xml:space="preserve">5. REPUBLIKA HRVATSKA, Ministarstvo financija, Porezna uprava, Zagreb, Katančićeva 5, </w:t>
      </w:r>
      <w:r w:rsidRPr="00BD3A85">
        <w:t xml:space="preserve">OIB: </w:t>
      </w:r>
      <w:r>
        <w:t>52634238587, zastupana po ŽDO u Puli, u iznosu od 1.588.344,39</w:t>
      </w:r>
      <w:r w:rsidRPr="00BD3A85">
        <w:t xml:space="preserve"> </w:t>
      </w:r>
      <w:r>
        <w:t>kn.</w:t>
      </w:r>
    </w:p>
    <w:p w:rsidRDefault="008678DD" w:rsidP="00E243C8" w:rsidR="008678DD">
      <w:pPr>
        <w:ind w:firstLine="708"/>
        <w:jc w:val="both"/>
      </w:pPr>
    </w:p>
    <w:p w:rsidRDefault="008678DD" w:rsidP="008678DD" w:rsidR="00AC61BE">
      <w:pPr>
        <w:ind w:firstLine="708"/>
        <w:jc w:val="both"/>
      </w:pPr>
      <w:r>
        <w:t xml:space="preserve">6. TOM ARNSTEN, TRONDHEIM, Fossegrenda 12, </w:t>
      </w:r>
      <w:r w:rsidRPr="00BD3A85">
        <w:t xml:space="preserve">OIB: </w:t>
      </w:r>
      <w:r>
        <w:t>56214137329, zastupan po punomoćniku Milenku Iliću, odvjetniku iz Pule, u iznosu od 8.757.337,34</w:t>
      </w:r>
      <w:r w:rsidRPr="00BD3A85">
        <w:t xml:space="preserve"> </w:t>
      </w:r>
      <w:r>
        <w:t>kn.</w:t>
      </w:r>
    </w:p>
    <w:p w:rsidRDefault="008678DD" w:rsidP="008678DD" w:rsidR="008678DD" w:rsidRPr="0096171C">
      <w:pPr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8678DD">
        <w:t>25</w:t>
      </w:r>
      <w:r w:rsidR="006479A8">
        <w:t>. svibnja</w:t>
      </w:r>
      <w:r w:rsidR="001054CF" w:rsidRPr="0096171C">
        <w:t xml:space="preserve"> </w:t>
      </w:r>
      <w:r w:rsidR="005A65EF" w:rsidRPr="0096171C">
        <w:t>2017</w:t>
      </w:r>
      <w:r w:rsidRPr="0096171C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lastRenderedPageBreak/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AC61BE" w:rsidR="00AC61BE" w:rsidRPr="0096171C">
      <w:pPr>
        <w:jc w:val="both"/>
      </w:pPr>
      <w:r w:rsidRPr="0096171C">
        <w:tab/>
      </w: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903EB0">
        <w:t>2</w:t>
      </w:r>
      <w:r w:rsidR="008678DD">
        <w:t>5</w:t>
      </w:r>
      <w:r w:rsidR="00903EB0">
        <w:t>. svibnja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FE14EF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8678DD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2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8678DD" w:rsidRPr="0096171C">
      <w:t>Posl.br.: 1 St-</w:t>
    </w:r>
    <w:r w:rsidR="008678DD">
      <w:t>97</w:t>
    </w:r>
    <w:r w:rsidR="008678DD" w:rsidRPr="0096171C">
      <w:t>/1</w:t>
    </w:r>
    <w:r w:rsidR="008678DD">
      <w:t>7</w:t>
    </w:r>
    <w:r w:rsidR="008678DD" w:rsidRPr="0096171C">
      <w:t>-</w:t>
    </w:r>
    <w:r w:rsidR="008678DD">
      <w:t>19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="008678DD" w:rsidRPr="0096171C">
      <w:t>Posl.br.: 1 St-</w:t>
    </w:r>
    <w:r w:rsidR="008678DD">
      <w:t>97</w:t>
    </w:r>
    <w:r w:rsidR="008678DD" w:rsidRPr="0096171C">
      <w:t>/1</w:t>
    </w:r>
    <w:r w:rsidR="008678DD">
      <w:t>7</w:t>
    </w:r>
    <w:r w:rsidR="008678DD" w:rsidRPr="0096171C">
      <w:t>-</w:t>
    </w:r>
    <w:r w:rsidR="008678DD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225D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1956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2017-05-25T07:34:00Z</dcterms:created>
  <dc:creator>Jasmina Matika</dc:creator>
  <cp:lastModifiedBy>Lorena Paris Aničić</cp:lastModifiedBy>
  <cp:lastPrinted>2017-05-25T07:40:00Z</cp:lastPrinted>
  <dcterms:modified xmlns:xsi="http://www.w3.org/2001/XMLSchema-instance" xsi:type="dcterms:W3CDTF">2017-05-25T07:55:00Z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