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2ca5b" w14:paraId="232ca5b" w:rsidRDefault="005421A3" w:rsidP="005421A3" w:rsidR="005421A3">
      <w:pPr>
        <w15:collapsed w:val="false"/>
      </w:pPr>
      <w:bookmarkStart w:name="_GoBack" w:id="0"/>
      <w:bookmarkEnd w:id="0"/>
    </w:p>
    <w:p w:rsidRDefault="005421A3" w:rsidP="005421A3" w:rsidR="005421A3">
      <w:pPr>
        <w:rPr>
          <w:b/>
        </w:rPr>
      </w:pPr>
      <w:r>
        <w:rPr>
          <w:b/>
        </w:rPr>
        <w:t>REPUBLIKA HRVATSKA</w:t>
      </w:r>
    </w:p>
    <w:p w:rsidRDefault="005421A3" w:rsidP="005421A3" w:rsidR="005421A3">
      <w:r>
        <w:rPr>
          <w:b/>
        </w:rPr>
        <w:t>TRGOVAČKI SUD U SPLITU</w:t>
      </w:r>
      <w:r>
        <w:t xml:space="preserve">                                                          </w:t>
      </w:r>
      <w:r>
        <w:rPr>
          <w:b/>
        </w:rPr>
        <w:t>1.St-503/2017</w:t>
      </w:r>
    </w:p>
    <w:p w:rsidRDefault="005421A3" w:rsidP="005421A3" w:rsidR="005421A3">
      <w:r>
        <w:t xml:space="preserve">                                                           </w:t>
      </w:r>
    </w:p>
    <w:p w:rsidRDefault="005421A3" w:rsidP="005421A3" w:rsidR="005421A3">
      <w:pPr>
        <w:jc w:val="center"/>
        <w:rPr>
          <w:b/>
          <w:sz w:val="28"/>
          <w:szCs w:val="28"/>
        </w:rPr>
      </w:pPr>
      <w:r>
        <w:rPr>
          <w:b/>
          <w:sz w:val="28"/>
          <w:szCs w:val="28"/>
        </w:rPr>
        <w:t>Z A P I S N I K</w:t>
      </w:r>
    </w:p>
    <w:p w:rsidRDefault="005421A3" w:rsidP="005421A3" w:rsidR="005421A3">
      <w:pPr>
        <w:jc w:val="center"/>
        <w:rPr>
          <w:rFonts w:cs="Times New Roman"/>
          <w:b/>
          <w:szCs w:val="24"/>
        </w:rPr>
      </w:pPr>
    </w:p>
    <w:p w:rsidRDefault="005421A3" w:rsidP="005421A3" w:rsidR="005421A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Sastavljen kod Trgovačkog suda u Splitu, u stečajnom postupku nad stečajnim </w:t>
      </w:r>
      <w:r w:rsidRPr="005421A3">
        <w:rPr>
          <w:rFonts w:cs="Times New Roman" w:hAnsi="Times New Roman" w:ascii="Times New Roman"/>
          <w:sz w:val="24"/>
          <w:szCs w:val="24"/>
        </w:rPr>
        <w:t xml:space="preserve">dužnikom  </w:t>
      </w:r>
      <w:r w:rsidRPr="005421A3">
        <w:rPr>
          <w:rFonts w:cs="Times New Roman" w:hAnsi="Times New Roman" w:ascii="Times New Roman"/>
          <w:sz w:val="24"/>
          <w:szCs w:val="24"/>
          <w:lang w:val="en-US"/>
        </w:rPr>
        <w:t>EUROPSKI OBALNI AVIOPRIJEVOZNIK d.o.o.</w:t>
      </w:r>
      <w:r>
        <w:rPr>
          <w:rFonts w:cs="Times New Roman" w:hAnsi="Times New Roman" w:ascii="Times New Roman"/>
          <w:sz w:val="24"/>
          <w:szCs w:val="24"/>
          <w:lang w:val="en-US"/>
        </w:rPr>
        <w:t xml:space="preserve"> </w:t>
      </w:r>
      <w:proofErr w:type="gramStart"/>
      <w:r>
        <w:rPr>
          <w:rFonts w:cs="Times New Roman" w:hAnsi="Times New Roman" w:ascii="Times New Roman"/>
          <w:sz w:val="24"/>
          <w:szCs w:val="24"/>
          <w:lang w:val="en-US"/>
        </w:rPr>
        <w:t>u</w:t>
      </w:r>
      <w:proofErr w:type="gramEnd"/>
      <w:r>
        <w:rPr>
          <w:rFonts w:cs="Times New Roman" w:hAnsi="Times New Roman" w:ascii="Times New Roman"/>
          <w:sz w:val="24"/>
          <w:szCs w:val="24"/>
          <w:lang w:val="en-US"/>
        </w:rPr>
        <w:t xml:space="preserve"> stečaju</w:t>
      </w:r>
      <w:r w:rsidRPr="005421A3">
        <w:rPr>
          <w:rFonts w:cs="Times New Roman" w:hAnsi="Times New Roman" w:ascii="Times New Roman"/>
          <w:sz w:val="24"/>
          <w:szCs w:val="24"/>
          <w:lang w:val="en-US"/>
        </w:rPr>
        <w:t xml:space="preserve">,  </w:t>
      </w:r>
      <w:r w:rsidRPr="005421A3">
        <w:rPr>
          <w:rFonts w:cs="Times New Roman" w:hAnsi="Times New Roman" w:ascii="Times New Roman"/>
          <w:sz w:val="24"/>
          <w:szCs w:val="24"/>
        </w:rPr>
        <w:t>OIB: 24689759592, Kaštel  Štafilić, Put Divulja 7</w:t>
      </w:r>
      <w:r>
        <w:rPr>
          <w:rFonts w:cs="Times New Roman" w:hAnsi="Times New Roman" w:ascii="Times New Roman"/>
          <w:sz w:val="24"/>
          <w:szCs w:val="24"/>
        </w:rPr>
        <w:t>,  dana 22. veljače 2019. godine</w:t>
      </w:r>
    </w:p>
    <w:p w:rsidRDefault="005421A3" w:rsidP="005421A3" w:rsidR="005421A3">
      <w:pPr>
        <w:rPr>
          <w:rFonts w:cs="Times New Roman"/>
          <w:szCs w:val="24"/>
        </w:rPr>
      </w:pPr>
    </w:p>
    <w:p w:rsidRDefault="005421A3" w:rsidP="005421A3" w:rsidR="005421A3">
      <w:pPr>
        <w:jc w:val="center"/>
      </w:pPr>
      <w:r>
        <w:t>I S P I T N O   R O Č I Š T E:</w:t>
      </w:r>
    </w:p>
    <w:p w:rsidRDefault="005421A3" w:rsidP="005421A3" w:rsidR="005421A3"/>
    <w:p w:rsidRDefault="005421A3" w:rsidP="005421A3" w:rsidR="005421A3"/>
    <w:p w:rsidRDefault="005421A3" w:rsidP="005421A3" w:rsidR="005421A3">
      <w:r>
        <w:t>Prisutni od suda:</w:t>
      </w:r>
    </w:p>
    <w:p w:rsidRDefault="005421A3" w:rsidP="005421A3" w:rsidR="005421A3">
      <w:r>
        <w:t>Velimir Vuković, stečajni sudac</w:t>
      </w:r>
    </w:p>
    <w:p w:rsidRDefault="005421A3" w:rsidP="005421A3" w:rsidR="005421A3">
      <w:r>
        <w:t>Marija Elez, zapisničar</w:t>
      </w:r>
    </w:p>
    <w:p w:rsidRDefault="005421A3" w:rsidP="005421A3" w:rsidR="005421A3"/>
    <w:p w:rsidRDefault="005421A3" w:rsidP="00D41879" w:rsidR="005421A3">
      <w:pPr>
        <w:jc w:val="center"/>
      </w:pPr>
      <w:r>
        <w:t>Početak u 12,00 sati.</w:t>
      </w:r>
    </w:p>
    <w:p w:rsidRDefault="005421A3" w:rsidP="005421A3" w:rsidR="005421A3">
      <w:r>
        <w:t>Utvrđuje se da su pristupili:</w:t>
      </w:r>
    </w:p>
    <w:p w:rsidRDefault="005421A3" w:rsidP="005421A3" w:rsidR="005421A3">
      <w:r>
        <w:t>Vlaho Monković, stečajni upravitelj</w:t>
      </w:r>
    </w:p>
    <w:p w:rsidRDefault="005421A3" w:rsidP="005421A3" w:rsidR="005421A3"/>
    <w:p w:rsidRDefault="005421A3" w:rsidP="005421A3" w:rsidR="005421A3">
      <w:r>
        <w:t>Za vjerovnike:</w:t>
      </w:r>
    </w:p>
    <w:p w:rsidRDefault="005421A3" w:rsidP="005421A3" w:rsidR="005421A3"/>
    <w:p w:rsidRDefault="005421A3" w:rsidP="005421A3" w:rsidR="005421A3">
      <w:r>
        <w:t>Vjerovnik:  Republika Hrvatska, Ministarstvo financija, Porezna uprava,</w:t>
      </w:r>
      <w:r w:rsidR="00E77338">
        <w:t xml:space="preserve"> Jurica Jurač </w:t>
      </w:r>
      <w:r>
        <w:t xml:space="preserve"> , Županijsko državno odvjetništvo u Splitu</w:t>
      </w:r>
    </w:p>
    <w:p w:rsidRDefault="005421A3" w:rsidP="005421A3" w:rsidR="005421A3">
      <w:r>
        <w:t xml:space="preserve">Vjerovnik: </w:t>
      </w:r>
      <w:r w:rsidR="004C7B59">
        <w:t>Lučka uprava Rijeka, punomoćnice Tereza Barić-Klepo i Radmila Krtinić , punomoć prilažu</w:t>
      </w:r>
    </w:p>
    <w:p w:rsidRDefault="005421A3" w:rsidP="005421A3" w:rsidR="005421A3">
      <w:r>
        <w:t xml:space="preserve">Vjerovnik: </w:t>
      </w:r>
      <w:r w:rsidR="004C7B59">
        <w:t>MARTINETEK ADRIATIC  d.o.o. zamjenik punomoćnika Ante Devčić, odvjetnik u Šibeniku, punomoć prilaže</w:t>
      </w:r>
    </w:p>
    <w:p w:rsidRDefault="005421A3" w:rsidP="005421A3" w:rsidR="005421A3">
      <w:r>
        <w:t>Vjerovnik:</w:t>
      </w:r>
      <w:r w:rsidR="004C7B59">
        <w:t>AGATHIS FINE PTE Ltd, zamjenik punomoćnika Pavao Kovačić odvj</w:t>
      </w:r>
      <w:r w:rsidR="00E77338">
        <w:t xml:space="preserve">etnički </w:t>
      </w:r>
      <w:r w:rsidR="004C7B59">
        <w:t xml:space="preserve"> vježbenik u </w:t>
      </w:r>
      <w:r w:rsidR="00E77338">
        <w:t xml:space="preserve">Odvjetničkom društvu </w:t>
      </w:r>
      <w:r w:rsidR="004C7B59">
        <w:t xml:space="preserve"> Jagar &amp; Grebenar iz Zagreba punomoć  u spisu</w:t>
      </w:r>
    </w:p>
    <w:p w:rsidRDefault="005421A3" w:rsidP="005421A3" w:rsidR="005421A3">
      <w:r>
        <w:t>Vjerovnik:</w:t>
      </w:r>
      <w:r w:rsidR="004C7B59">
        <w:t>Lučka uprava Split, punomć</w:t>
      </w:r>
      <w:r w:rsidR="00E77338">
        <w:t>o</w:t>
      </w:r>
      <w:r w:rsidR="004C7B59">
        <w:t>nica  Silvana Pilić, punomoć prilaže</w:t>
      </w:r>
    </w:p>
    <w:p w:rsidRDefault="005421A3" w:rsidP="005421A3" w:rsidR="005421A3">
      <w:r>
        <w:t>Vjerovnik:</w:t>
      </w:r>
      <w:r w:rsidR="004C7B59">
        <w:t>ANŽE VALJEVAC sp, zamjenika punomoćnika Hrvoje Bralić, odvjetnik u Splitu, zamjeničku punomoć prilaže</w:t>
      </w:r>
    </w:p>
    <w:p w:rsidRDefault="005421A3" w:rsidP="005421A3" w:rsidR="005421A3">
      <w:r>
        <w:t>Vjerovnik:</w:t>
      </w:r>
      <w:r w:rsidR="004C7B59">
        <w:t xml:space="preserve">ACI d.d. zamjenica punomoćnika  Edita Dvornik, odv. </w:t>
      </w:r>
      <w:r w:rsidR="00E77338">
        <w:t>v</w:t>
      </w:r>
      <w:r w:rsidR="004C7B59">
        <w:t>ježbenica kod Borka Bebića odvjetnika u Splitu, zamjeničku punomoć prilaže</w:t>
      </w:r>
    </w:p>
    <w:p w:rsidRDefault="005421A3" w:rsidP="005421A3" w:rsidR="005421A3">
      <w:r>
        <w:t>Vjerovnik:</w:t>
      </w:r>
      <w:r w:rsidR="004C7B59">
        <w:t>ZRAČNA LUKA SPLIT d.o.o. punomoćnik Dražen Đjaković, zaposlenik</w:t>
      </w:r>
    </w:p>
    <w:p w:rsidRDefault="005421A3" w:rsidP="005421A3" w:rsidR="005421A3">
      <w:r>
        <w:t>Vjerovnik:</w:t>
      </w:r>
      <w:r w:rsidR="004C7B59">
        <w:t>RUAG Schweiz AG zamjenica punomoćnika  Ivana Bošković Kalapac  zamjena za odvjetnicu Natalij</w:t>
      </w:r>
      <w:r w:rsidR="00E77338">
        <w:t>u</w:t>
      </w:r>
      <w:r w:rsidR="004C7B59">
        <w:t xml:space="preserve"> Lacmanović,  zamjeničku punomoć prilaže</w:t>
      </w:r>
    </w:p>
    <w:p w:rsidRDefault="005421A3" w:rsidP="005421A3" w:rsidR="005421A3" w:rsidRPr="005421A3">
      <w:r>
        <w:t>Vjerovnik:</w:t>
      </w:r>
      <w:r w:rsidR="004C7B59" w:rsidRPr="004C7B59">
        <w:t xml:space="preserve"> </w:t>
      </w:r>
      <w:r w:rsidR="004C7B59">
        <w:t>OTAGO Beteiligungsgesellschaft,</w:t>
      </w:r>
      <w:r w:rsidR="00E77338">
        <w:t xml:space="preserve"> direktor Dietmar Thiele osobno sa tumačem Ibrahimom Smatićem stalnim sudskim tumačem za njemački jezik</w:t>
      </w:r>
    </w:p>
    <w:p w:rsidRDefault="005421A3" w:rsidP="005421A3" w:rsidR="005421A3">
      <w:r>
        <w:t>Vjerovnik:</w:t>
      </w:r>
      <w:r w:rsidR="004C7B59" w:rsidRPr="004C7B59">
        <w:t xml:space="preserve"> </w:t>
      </w:r>
      <w:r w:rsidR="004C7B59">
        <w:t>JMUR Twin Otter Invest Gmbh,OIB:30124791391,Meierottostrasse 1, 10719 Berlin</w:t>
      </w:r>
    </w:p>
    <w:p w:rsidRDefault="005421A3" w:rsidP="004C7B59" w:rsidR="004C7B59">
      <w:r>
        <w:t>Vjerovnik:</w:t>
      </w:r>
      <w:r w:rsidR="004C7B59" w:rsidRPr="004C7B59">
        <w:t xml:space="preserve"> </w:t>
      </w:r>
      <w:r w:rsidR="004C7B59">
        <w:t>JMUR Goose Invest Gmbh</w:t>
      </w:r>
      <w:r w:rsidR="00E77338">
        <w:t xml:space="preserve"> </w:t>
      </w:r>
      <w:r w:rsidR="004C7B59">
        <w:t xml:space="preserve">6, OIB:1018702980,Meierottostrasse 1, 10719 Berlin, Njemačka, </w:t>
      </w:r>
    </w:p>
    <w:p w:rsidRDefault="00E77338" w:rsidP="004C7B59" w:rsidR="004C7B59">
      <w:r>
        <w:t xml:space="preserve">Vjerovnik: </w:t>
      </w:r>
      <w:r w:rsidR="004C7B59">
        <w:t>KuW Vermogensverwaltung GmbH,OIB:00229889878</w:t>
      </w:r>
      <w:r>
        <w:t>,</w:t>
      </w:r>
      <w:r w:rsidR="004C7B59">
        <w:t xml:space="preserve">Feldscheide 2, 24814 Sehestedt, Njemačka, </w:t>
      </w:r>
    </w:p>
    <w:p w:rsidRDefault="00E77338" w:rsidP="004C7B59" w:rsidR="004C7B59">
      <w:r>
        <w:t>Vjerovnik:</w:t>
      </w:r>
      <w:r w:rsidR="004C7B59">
        <w:t xml:space="preserve">KENORA  Vermogensverwaltung GmbH, OIB:32608568261,Goethestrasse 83, 40237 Dusseldrf, Njemačka,  </w:t>
      </w:r>
    </w:p>
    <w:p w:rsidRDefault="00E77338" w:rsidP="004C7B59" w:rsidR="004C7B59">
      <w:r>
        <w:t>Vjerovnik:</w:t>
      </w:r>
      <w:r w:rsidR="004C7B59">
        <w:t xml:space="preserve">Network Corporate Finance Gmbh, OIB:16281045684,Meierottostrasse 1, 10719 Berlin, Njemačka, </w:t>
      </w:r>
    </w:p>
    <w:p w:rsidRDefault="00E77338" w:rsidP="004C7B59" w:rsidR="005421A3">
      <w:r>
        <w:lastRenderedPageBreak/>
        <w:t xml:space="preserve">Vjerovnik: </w:t>
      </w:r>
      <w:r w:rsidR="004C7B59">
        <w:t>Karl Markus Dankl</w:t>
      </w:r>
      <w:r>
        <w:t xml:space="preserve">, </w:t>
      </w:r>
      <w:r w:rsidR="004C7B59">
        <w:t>53182170002</w:t>
      </w:r>
      <w:r>
        <w:t>,</w:t>
      </w:r>
      <w:r w:rsidR="004C7B59">
        <w:t xml:space="preserve">Schafhautlstr 11, 80937 Munchen, Njemačka </w:t>
      </w:r>
      <w:r>
        <w:t xml:space="preserve">  svi zastupani po </w:t>
      </w:r>
      <w:r w:rsidR="004C7B59">
        <w:t>punomoćnici</w:t>
      </w:r>
      <w:r>
        <w:t>ma</w:t>
      </w:r>
      <w:r w:rsidR="004C7B59">
        <w:t xml:space="preserve">  Marin i Marina Mrklić, odvjetnici u OD Mrklić i partneri</w:t>
      </w:r>
      <w:r>
        <w:t xml:space="preserve"> iz Splita</w:t>
      </w:r>
    </w:p>
    <w:p w:rsidRDefault="00E77338" w:rsidP="004C7B59" w:rsidR="00E77338">
      <w:r>
        <w:t>Vjerovnik: Karl Deiter Dankl, osobno sa prevoditeljem Željkom Sljepčević</w:t>
      </w:r>
      <w:r w:rsidR="0070759F">
        <w:t xml:space="preserve"> i punomoćnikom Andreom Bolfekom odvjetnikom u Zagrebu</w:t>
      </w:r>
    </w:p>
    <w:p w:rsidRDefault="00E77338" w:rsidP="004C7B59" w:rsidR="00E77338">
      <w:r>
        <w:t xml:space="preserve">Vjerovnik: Odvjetnik Damir Šebetić zamjenik punomoćnika Kruno Peronja odvjetnik u Splitu </w:t>
      </w:r>
    </w:p>
    <w:p w:rsidRDefault="005421A3" w:rsidP="005421A3" w:rsidR="005421A3">
      <w:r>
        <w:t>Vjerovnik:</w:t>
      </w:r>
      <w:r w:rsidR="00E77338">
        <w:t>OBALNA KAPITALNA ULGANJA  punomoćnik  Andrej Bolfek odvjetnik u Zagrebu</w:t>
      </w:r>
    </w:p>
    <w:p w:rsidRDefault="00EE1320" w:rsidP="00EE1320" w:rsidR="00EE1320">
      <w:r>
        <w:t>Vjerovnik:</w:t>
      </w:r>
      <w:r w:rsidR="00E77338">
        <w:t>GRAD NOVALJA punomoćnik Alen Čičak odvjetnik u OD Župić i partneri</w:t>
      </w:r>
    </w:p>
    <w:p w:rsidRDefault="00EE1320" w:rsidP="00EE1320" w:rsidR="00EE1320">
      <w:r>
        <w:t>Vjerovnik:</w:t>
      </w:r>
      <w:r w:rsidR="00E77338">
        <w:t xml:space="preserve"> NEOINFO d.o.o.  zamjenik punomoćnika Ante Rajčić odvjetnik u Splitu, zamjeničku punomoć prilaže </w:t>
      </w:r>
    </w:p>
    <w:p w:rsidRDefault="00E77338" w:rsidP="00EE1320" w:rsidR="00EE1320">
      <w:pPr>
        <w:rPr>
          <w:rFonts w:cs="Times New Roman"/>
          <w:szCs w:val="24"/>
        </w:rPr>
      </w:pPr>
      <w:r>
        <w:rPr>
          <w:rFonts w:cs="Times New Roman"/>
          <w:szCs w:val="24"/>
        </w:rPr>
        <w:t>Vjerovnik: IZTOK KISOVAR osobno</w:t>
      </w:r>
    </w:p>
    <w:p w:rsidRDefault="004928DF" w:rsidP="00EE1320" w:rsidR="004928DF">
      <w:pPr>
        <w:rPr>
          <w:rFonts w:cs="Times New Roman"/>
          <w:szCs w:val="24"/>
        </w:rPr>
      </w:pPr>
      <w:r>
        <w:rPr>
          <w:rFonts w:cs="Times New Roman"/>
          <w:szCs w:val="24"/>
        </w:rPr>
        <w:t>Vjerovnik: I2I-145 d.o.o. i za SVETOVANJA VLETALSTVU direktor Iztok Kisovar</w:t>
      </w:r>
    </w:p>
    <w:p w:rsidRDefault="004928DF" w:rsidP="00EE1320" w:rsidR="004928DF">
      <w:pPr>
        <w:rPr>
          <w:rFonts w:cs="Times New Roman"/>
          <w:szCs w:val="24"/>
        </w:rPr>
      </w:pPr>
      <w:r>
        <w:rPr>
          <w:rFonts w:cs="Times New Roman"/>
          <w:szCs w:val="24"/>
        </w:rPr>
        <w:t>Vjerovnik: AEROLEGA d.o.o. direktor Šimo Petrović</w:t>
      </w:r>
    </w:p>
    <w:p w:rsidRDefault="00E77338" w:rsidP="00EE1320" w:rsidR="00E77338">
      <w:pPr>
        <w:rPr>
          <w:rFonts w:cs="Times New Roman"/>
          <w:szCs w:val="24"/>
        </w:rPr>
      </w:pPr>
    </w:p>
    <w:p w:rsidRDefault="00E77338" w:rsidP="00E77338" w:rsidR="00E77338">
      <w:r>
        <w:rPr>
          <w:rFonts w:cs="Times New Roman"/>
          <w:szCs w:val="24"/>
        </w:rPr>
        <w:t xml:space="preserve">Izlučni Vjerovnik:RIANA MONTENEGRO HOLDING  d.o.o.  Podgorica, Crna Gora, direktorica Milica Lješević zajedno sa  </w:t>
      </w:r>
      <w:r>
        <w:t>punomoćnikom Alen Čičak odvjetnik u OD Župić i partneri</w:t>
      </w:r>
    </w:p>
    <w:p w:rsidRDefault="005421A3" w:rsidP="005421A3" w:rsidR="005421A3">
      <w:pPr>
        <w:rPr>
          <w:rFonts w:cs="Times New Roman"/>
          <w:szCs w:val="24"/>
        </w:rPr>
      </w:pPr>
    </w:p>
    <w:p w:rsidRDefault="005421A3" w:rsidP="005421A3" w:rsidR="005421A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Utvrđuje se da je Rješenjem ovog suda br. 1. St-</w:t>
      </w:r>
      <w:r w:rsidR="00EE1320">
        <w:rPr>
          <w:rFonts w:cs="Times New Roman" w:hAnsi="Times New Roman" w:ascii="Times New Roman"/>
          <w:sz w:val="24"/>
          <w:szCs w:val="24"/>
        </w:rPr>
        <w:t>503</w:t>
      </w:r>
      <w:r>
        <w:rPr>
          <w:rFonts w:cs="Times New Roman" w:hAnsi="Times New Roman" w:ascii="Times New Roman"/>
          <w:sz w:val="24"/>
          <w:szCs w:val="24"/>
        </w:rPr>
        <w:t>/201</w:t>
      </w:r>
      <w:r w:rsidR="00EE1320">
        <w:rPr>
          <w:rFonts w:cs="Times New Roman" w:hAnsi="Times New Roman" w:ascii="Times New Roman"/>
          <w:sz w:val="24"/>
          <w:szCs w:val="24"/>
        </w:rPr>
        <w:t>7</w:t>
      </w:r>
      <w:r>
        <w:rPr>
          <w:rFonts w:cs="Times New Roman" w:hAnsi="Times New Roman" w:ascii="Times New Roman"/>
          <w:sz w:val="24"/>
          <w:szCs w:val="24"/>
        </w:rPr>
        <w:t xml:space="preserve"> od 2</w:t>
      </w:r>
      <w:r w:rsidR="00EE1320">
        <w:rPr>
          <w:rFonts w:cs="Times New Roman" w:hAnsi="Times New Roman" w:ascii="Times New Roman"/>
          <w:sz w:val="24"/>
          <w:szCs w:val="24"/>
        </w:rPr>
        <w:t>1</w:t>
      </w:r>
      <w:r>
        <w:rPr>
          <w:rFonts w:cs="Times New Roman" w:hAnsi="Times New Roman" w:ascii="Times New Roman"/>
          <w:sz w:val="24"/>
          <w:szCs w:val="24"/>
        </w:rPr>
        <w:t>.</w:t>
      </w:r>
      <w:r w:rsidR="00EE1320">
        <w:rPr>
          <w:rFonts w:cs="Times New Roman" w:hAnsi="Times New Roman" w:ascii="Times New Roman"/>
          <w:sz w:val="24"/>
          <w:szCs w:val="24"/>
        </w:rPr>
        <w:t>rujna</w:t>
      </w:r>
      <w:r>
        <w:rPr>
          <w:rFonts w:cs="Times New Roman" w:hAnsi="Times New Roman" w:ascii="Times New Roman"/>
          <w:sz w:val="24"/>
          <w:szCs w:val="24"/>
        </w:rPr>
        <w:t xml:space="preserve"> 2018. godine otvoren stečajni postupak na stečajnim dužnikom</w:t>
      </w:r>
      <w:r w:rsidR="00EE1320">
        <w:rPr>
          <w:rFonts w:cs="Times New Roman" w:hAnsi="Times New Roman" w:ascii="Times New Roman"/>
          <w:sz w:val="24"/>
          <w:szCs w:val="24"/>
        </w:rPr>
        <w:t xml:space="preserve"> </w:t>
      </w:r>
      <w:r w:rsidR="00EE1320" w:rsidRPr="005421A3">
        <w:rPr>
          <w:rFonts w:cs="Times New Roman" w:hAnsi="Times New Roman" w:ascii="Times New Roman"/>
          <w:sz w:val="24"/>
          <w:szCs w:val="24"/>
          <w:lang w:val="en-US"/>
        </w:rPr>
        <w:t>EUROPSKI OBALNI AVIOPRIJEVOZNIK d.o.o.</w:t>
      </w:r>
      <w:r w:rsidR="00EE1320">
        <w:rPr>
          <w:rFonts w:cs="Times New Roman" w:hAnsi="Times New Roman" w:ascii="Times New Roman"/>
          <w:sz w:val="24"/>
          <w:szCs w:val="24"/>
          <w:lang w:val="en-US"/>
        </w:rPr>
        <w:t xml:space="preserve"> </w:t>
      </w:r>
      <w:proofErr w:type="gramStart"/>
      <w:r w:rsidR="00EE1320">
        <w:rPr>
          <w:rFonts w:cs="Times New Roman" w:hAnsi="Times New Roman" w:ascii="Times New Roman"/>
          <w:sz w:val="24"/>
          <w:szCs w:val="24"/>
          <w:lang w:val="en-US"/>
        </w:rPr>
        <w:t>u</w:t>
      </w:r>
      <w:proofErr w:type="gramEnd"/>
      <w:r w:rsidR="00EE1320">
        <w:rPr>
          <w:rFonts w:cs="Times New Roman" w:hAnsi="Times New Roman" w:ascii="Times New Roman"/>
          <w:sz w:val="24"/>
          <w:szCs w:val="24"/>
          <w:lang w:val="en-US"/>
        </w:rPr>
        <w:t xml:space="preserve"> stečaju</w:t>
      </w:r>
      <w:r w:rsidR="00EE1320" w:rsidRPr="005421A3">
        <w:rPr>
          <w:rFonts w:cs="Times New Roman" w:hAnsi="Times New Roman" w:ascii="Times New Roman"/>
          <w:sz w:val="24"/>
          <w:szCs w:val="24"/>
          <w:lang w:val="en-US"/>
        </w:rPr>
        <w:t xml:space="preserve">,  </w:t>
      </w:r>
      <w:r w:rsidR="00EE1320" w:rsidRPr="005421A3">
        <w:rPr>
          <w:rFonts w:cs="Times New Roman" w:hAnsi="Times New Roman" w:ascii="Times New Roman"/>
          <w:sz w:val="24"/>
          <w:szCs w:val="24"/>
        </w:rPr>
        <w:t>OIB: 24689759592, Kaštel  Štafilić, Put Divulja 7</w:t>
      </w:r>
      <w:r>
        <w:rPr>
          <w:rFonts w:cs="Times New Roman" w:hAnsi="Times New Roman" w:ascii="Times New Roman"/>
          <w:sz w:val="24"/>
          <w:szCs w:val="24"/>
        </w:rPr>
        <w:t xml:space="preserve">.  </w:t>
      </w:r>
    </w:p>
    <w:p w:rsidRDefault="005421A3" w:rsidP="005421A3" w:rsidR="005421A3"/>
    <w:p w:rsidRDefault="005421A3" w:rsidP="005421A3" w:rsidR="005421A3">
      <w:pPr>
        <w:ind w:firstLine="708"/>
      </w:pPr>
      <w:r>
        <w:t>Nadalje se utvrđuje da je rješenje o otvaranju stečajnog postupka istaknuto na e-oglasnoj ploči ovog suda dana  2</w:t>
      </w:r>
      <w:r w:rsidR="00EE1320">
        <w:t>1</w:t>
      </w:r>
      <w:r>
        <w:t>.</w:t>
      </w:r>
      <w:r w:rsidR="00EE1320">
        <w:t>rujna</w:t>
      </w:r>
      <w:r>
        <w:t xml:space="preserve"> 201</w:t>
      </w:r>
      <w:r w:rsidR="00605602">
        <w:t>8</w:t>
      </w:r>
      <w:r>
        <w:t xml:space="preserve">.  godine. </w:t>
      </w:r>
    </w:p>
    <w:p w:rsidRDefault="005421A3" w:rsidP="005421A3" w:rsidR="005421A3"/>
    <w:p w:rsidRDefault="005421A3" w:rsidP="005421A3" w:rsidR="005421A3">
      <w:r>
        <w:tab/>
        <w:t>Utvrđuje se da je stečajni upravitelj ovom sudu. 1</w:t>
      </w:r>
      <w:r w:rsidR="00605602">
        <w:t>2</w:t>
      </w:r>
      <w:r>
        <w:t>.2.2019. godine, dostavio tablicu prijavljenih i ispitanih  tražbina,  te da su predmetna pismeno  istaknuta na e-oglasnoj ploči dana 1</w:t>
      </w:r>
      <w:r w:rsidR="00605602">
        <w:t>3</w:t>
      </w:r>
      <w:r>
        <w:t xml:space="preserve">.1.2019. godine. </w:t>
      </w:r>
    </w:p>
    <w:p w:rsidRDefault="005421A3" w:rsidP="005421A3" w:rsidR="005421A3">
      <w:r>
        <w:tab/>
      </w:r>
    </w:p>
    <w:p w:rsidRDefault="005421A3" w:rsidP="005421A3" w:rsidR="005421A3">
      <w:pPr>
        <w:ind w:firstLine="708"/>
      </w:pPr>
      <w:r>
        <w:t>Predmet  ovog ispitnog ročišta je ispitivanje prijava tražbina stečajnih vjerovnika i to kako slijedi:</w:t>
      </w:r>
    </w:p>
    <w:p w:rsidRDefault="005421A3" w:rsidP="005421A3" w:rsidR="005421A3"/>
    <w:p w:rsidRDefault="005421A3" w:rsidP="005421A3" w:rsidR="005421A3">
      <w:r>
        <w:t>I. VIŠI ISPLATNI RED</w:t>
      </w:r>
    </w:p>
    <w:p w:rsidRDefault="005421A3" w:rsidP="005421A3" w:rsidR="005421A3"/>
    <w:p w:rsidRDefault="0058433D" w:rsidP="0058433D" w:rsidR="0058433D">
      <w:r>
        <w:t xml:space="preserve"> 1. Agić Jerko, Mit</w:t>
      </w:r>
      <w:r w:rsidR="00ED288E">
        <w:t>l</w:t>
      </w:r>
      <w:r>
        <w:t>o, Marina, OIB. 71107624683, prijavio tražbinu u iznosu od 8.708,32 kn iz osnova neto plaće</w:t>
      </w:r>
    </w:p>
    <w:p w:rsidRDefault="0058433D" w:rsidP="0058433D" w:rsidR="0058433D">
      <w:r>
        <w:t>2. Arnold Davor, Vrbanj, Vrbanj 204, OIB: 64227553844,  prijavio tražbinu</w:t>
      </w:r>
      <w:r w:rsidRPr="0018743B">
        <w:t xml:space="preserve"> </w:t>
      </w:r>
      <w:r>
        <w:t>u iznosu od 5.090,26 kn iz osnova  iz osnova neto plaće</w:t>
      </w:r>
    </w:p>
    <w:p w:rsidRDefault="0058433D" w:rsidP="0058433D" w:rsidR="0058433D">
      <w:r>
        <w:t>3. Baković Josip, Split, Markov put 109, OIB: 99183688904, prijavio tražbinu</w:t>
      </w:r>
      <w:r w:rsidRPr="0018743B">
        <w:t xml:space="preserve"> </w:t>
      </w:r>
      <w:r>
        <w:t>u iznosu od 4.401,60 kn iz osnova  iz osnova neto plaće</w:t>
      </w:r>
    </w:p>
    <w:p w:rsidRDefault="0058433D" w:rsidP="0058433D" w:rsidR="0058433D">
      <w:r>
        <w:t>4.Bejo Ivan, Kaštel Kambelovac, Tikvarin 9, OIB: 62645642196, prijavio tražbinu</w:t>
      </w:r>
      <w:r w:rsidRPr="0018743B">
        <w:t xml:space="preserve"> </w:t>
      </w:r>
      <w:r>
        <w:t>u iznosu od 1.737,60 kn iz osnova  iz osnova neto plaće</w:t>
      </w:r>
    </w:p>
    <w:p w:rsidRDefault="0058433D" w:rsidP="0058433D" w:rsidR="0058433D">
      <w:r>
        <w:t>5. Benić Vedran, Zagreb, Gruška 18, OIB: 95978306590, prijavio tražbinu</w:t>
      </w:r>
      <w:r w:rsidRPr="0018743B">
        <w:t xml:space="preserve"> </w:t>
      </w:r>
      <w:r>
        <w:t>u iznosu od 8.758,80 kn iz osnova  iz osnova neto plaće</w:t>
      </w:r>
    </w:p>
    <w:p w:rsidRDefault="0058433D" w:rsidP="0058433D" w:rsidR="0058433D">
      <w:r>
        <w:t>6. Bjarnarson Terrence Blaine, Kaštel Stari, Vodeni put 6, OIB. 92376265866, prijavio tražbinu</w:t>
      </w:r>
      <w:r w:rsidRPr="0018743B">
        <w:t xml:space="preserve"> </w:t>
      </w:r>
      <w:r>
        <w:t>u iznosu od 38.770,38 kn iz osnova  iz osnova neto plaće</w:t>
      </w:r>
    </w:p>
    <w:p w:rsidRDefault="0058433D" w:rsidP="0058433D" w:rsidR="0058433D">
      <w:r>
        <w:t>7. Boduljak Danijela, Split, Vukovarska 68, OIB: 18816490363, prijavio tražbinu</w:t>
      </w:r>
      <w:r w:rsidRPr="0018743B">
        <w:t xml:space="preserve"> </w:t>
      </w:r>
      <w:r>
        <w:t>u iznosu od 22.992,00 kn iz osnova  neto plaće</w:t>
      </w:r>
    </w:p>
    <w:p w:rsidRDefault="0058433D" w:rsidP="0058433D" w:rsidR="0058433D">
      <w:r>
        <w:t>8. Botić Kristina, Kaštel Štafilić, Put Divulja 38, OIB: 13830511189, prijavio tražbinu</w:t>
      </w:r>
      <w:r w:rsidRPr="0018743B">
        <w:t xml:space="preserve"> </w:t>
      </w:r>
      <w:r>
        <w:t>u iznosu od 2.317,33 kn iz osnova  neto plaće</w:t>
      </w:r>
    </w:p>
    <w:p w:rsidRDefault="00B12A3F" w:rsidP="00B12A3F" w:rsidR="00B12A3F">
      <w:r>
        <w:t xml:space="preserve">9.BROWNELL MATTHEW BOGART, OIB:26496265503,Split, Antuna Mihanovića 17, prijavio tražbinu u iznosu od </w:t>
      </w:r>
      <w:r>
        <w:tab/>
        <w:t>9.613,20</w:t>
      </w:r>
      <w:r w:rsidR="008F2BF3">
        <w:t xml:space="preserve"> </w:t>
      </w:r>
      <w:r>
        <w:t>kn s osnova</w:t>
      </w:r>
      <w:r>
        <w:tab/>
      </w:r>
      <w:r w:rsidR="008F2BF3">
        <w:t>n</w:t>
      </w:r>
      <w:r>
        <w:t xml:space="preserve">eto plaća 03/2017 </w:t>
      </w:r>
      <w:r>
        <w:tab/>
      </w:r>
    </w:p>
    <w:p w:rsidRDefault="00B12A3F" w:rsidP="00B12A3F" w:rsidR="00B12A3F">
      <w:r>
        <w:t>10.BUJ ANTE, OIB:</w:t>
      </w:r>
      <w:r>
        <w:tab/>
        <w:t>22037141334,</w:t>
      </w:r>
      <w:r>
        <w:tab/>
        <w:t>Jelsa, Jelsa 192, prijavio tražbinu u iznosu od</w:t>
      </w:r>
    </w:p>
    <w:p w:rsidRDefault="00B12A3F" w:rsidP="00B12A3F" w:rsidR="00B12A3F">
      <w:r>
        <w:t>10.315,15 kn s osnova otpremnine  , neto plaća 06/2017, dio neto plaća 03, 04, 05, 07/2017</w:t>
      </w:r>
    </w:p>
    <w:p w:rsidRDefault="00B12A3F" w:rsidP="00B12A3F" w:rsidR="00B12A3F">
      <w:r>
        <w:t>11.CETINIĆ MARINA,OIB:</w:t>
      </w:r>
      <w:r>
        <w:tab/>
        <w:t>17603989271,</w:t>
      </w:r>
      <w:r>
        <w:tab/>
        <w:t>Vela Luka, Ulica 19 7/1, prijavio tražbinu u iznosu od 4.196,68 kn s osnova dijla  neto plaće 03,04,05,06/2017</w:t>
      </w:r>
      <w:r>
        <w:tab/>
        <w:t>4.196,68</w:t>
      </w:r>
    </w:p>
    <w:p w:rsidRDefault="00B12A3F" w:rsidP="00B12A3F" w:rsidR="00B12A3F">
      <w:r>
        <w:t>12.CRNKOVIĆ BORIS,OIB:47895686161</w:t>
      </w:r>
      <w:r>
        <w:tab/>
        <w:t>Skrad, Josipa Blaževića- Blaža 3, prijavio tražbinu u iznosu od 16.467,48 kn s osnova neto plaća 06/2017, dio neto plaća 03,04,05,07/2017</w:t>
      </w:r>
    </w:p>
    <w:p w:rsidRDefault="00B12A3F" w:rsidP="00B12A3F" w:rsidR="00B12A3F">
      <w:r w:rsidRPr="006523AF">
        <w:t>13</w:t>
      </w:r>
      <w:r>
        <w:t>.</w:t>
      </w:r>
      <w:r w:rsidRPr="006523AF">
        <w:t>CUKON JOSIP</w:t>
      </w:r>
      <w:r>
        <w:t>,OIB:</w:t>
      </w:r>
      <w:r w:rsidRPr="006523AF">
        <w:t>21165141392</w:t>
      </w:r>
      <w:r>
        <w:t>,</w:t>
      </w:r>
      <w:r w:rsidRPr="006523AF">
        <w:t>Medulin, Pomer 49</w:t>
      </w:r>
      <w:r>
        <w:t xml:space="preserve">, prijavio tražbinu u iznosu od </w:t>
      </w:r>
      <w:r w:rsidRPr="006523AF">
        <w:t>1.075,20</w:t>
      </w:r>
      <w:r>
        <w:t xml:space="preserve"> kn s osnova  d</w:t>
      </w:r>
      <w:r w:rsidRPr="006523AF">
        <w:t>io neto plaće 03/2017</w:t>
      </w:r>
    </w:p>
    <w:p w:rsidRDefault="00B12A3F" w:rsidP="00B12A3F" w:rsidR="00B12A3F">
      <w:r>
        <w:t>14.DELIĆ ZDRAVKO, OIB:48312823122</w:t>
      </w:r>
      <w:r>
        <w:tab/>
        <w:t>Trogir, Balančane 23G, prijavio tražbinu u iznosu od 418.487,14</w:t>
      </w:r>
      <w:r>
        <w:tab/>
        <w:t xml:space="preserve"> kn s osnova otpremnine i dio neto plaća 03,04,05,06/2017 </w:t>
      </w:r>
    </w:p>
    <w:p w:rsidRDefault="00B12A3F" w:rsidP="00B12A3F" w:rsidR="00B12A3F">
      <w:r>
        <w:t>15.ĐUKLA IRMANA, OIB:</w:t>
      </w:r>
      <w:r>
        <w:tab/>
        <w:t>78191886827</w:t>
      </w:r>
      <w:r>
        <w:tab/>
        <w:t>Dugopolje, Bosanska 9, prijavio tražbinuu iznosu od 64.303,51 kn s osnova otpremnine 12544,66 dio neto plaća 03, 04, 05 /2017, neto plaća 06,07/2017</w:t>
      </w:r>
    </w:p>
    <w:p w:rsidRDefault="00B12A3F" w:rsidP="00B12A3F" w:rsidR="00B12A3F">
      <w:r>
        <w:t>16.ENGLUND PER DANIEL, OIB:83821069438</w:t>
      </w:r>
      <w:r>
        <w:tab/>
        <w:t>Kaštel Novi, Cesta dr. F. Tuđmana 1032, prijavio tražbinu u iznosu od</w:t>
      </w:r>
      <w:r>
        <w:tab/>
        <w:t>53.291,19</w:t>
      </w:r>
      <w:r w:rsidR="008F2BF3">
        <w:t xml:space="preserve"> </w:t>
      </w:r>
      <w:r>
        <w:t>kn s osnova dio neto plaća 03, 04, 05 /2017, neto plaća 06,07/2017</w:t>
      </w:r>
    </w:p>
    <w:p w:rsidRDefault="00B12A3F" w:rsidP="00B12A3F" w:rsidR="00B12A3F">
      <w:r>
        <w:t xml:space="preserve">17.GORGIJEVSKA ŠESTANOVIĆ NELI, OIB:99900640508,Lumbarda, Lumbarda 540, prijavio tražbinu u iznosu od </w:t>
      </w:r>
      <w:r>
        <w:tab/>
        <w:t>10.719,42 kn s osnovadio neto plaća 03, 04, 05, 06/2017</w:t>
      </w:r>
    </w:p>
    <w:p w:rsidRDefault="00B12A3F" w:rsidP="00B12A3F" w:rsidR="00B12A3F">
      <w:r>
        <w:t>18.HASANAGIĆ ANTONIA,OIB:88420618815,Trogir, Cesta Plano 27, prijavio tražbinu u iznosu od 1.387,68 kn s osnovadio neto plaća 03, 04 /2017</w:t>
      </w:r>
      <w:r>
        <w:tab/>
      </w:r>
    </w:p>
    <w:p w:rsidRDefault="00B12A3F" w:rsidP="00B12A3F" w:rsidR="00B12A3F">
      <w:r>
        <w:t xml:space="preserve">19.HOWARD LUKE JOHN, OIB:42184669877,Seget Donji, Put Jakova Rotonda 26, prijavio tražbinu u iznosu od </w:t>
      </w:r>
      <w:r>
        <w:tab/>
        <w:t>54.225,65</w:t>
      </w:r>
      <w:r w:rsidR="008F2BF3">
        <w:t xml:space="preserve"> </w:t>
      </w:r>
      <w:r>
        <w:t>kn s osnova neto plaća 06/2017, dio neto plaća 03, 04, 05, 07/2017</w:t>
      </w:r>
      <w:r>
        <w:tab/>
      </w:r>
    </w:p>
    <w:p w:rsidRDefault="00B12A3F" w:rsidP="00B12A3F" w:rsidR="00B12A3F">
      <w:r w:rsidRPr="001B138D">
        <w:t>20.JAKELIĆ MARICA</w:t>
      </w:r>
      <w:r>
        <w:t>,OIB:</w:t>
      </w:r>
      <w:r w:rsidRPr="001B138D">
        <w:t>66447920172</w:t>
      </w:r>
      <w:r w:rsidRPr="001B138D">
        <w:tab/>
        <w:t>Split, Šime Ljubića 15</w:t>
      </w:r>
      <w:r>
        <w:t xml:space="preserve">, prijavio tražbinu u iznosu od </w:t>
      </w:r>
      <w:r w:rsidRPr="001B138D">
        <w:t>31.514,26</w:t>
      </w:r>
      <w:r w:rsidRPr="001B138D">
        <w:tab/>
      </w:r>
      <w:r>
        <w:t xml:space="preserve">kn s osnova </w:t>
      </w:r>
      <w:r w:rsidRPr="001B138D">
        <w:t>neto plaća 06/2017, dio neto plaća 03, 04, 05, /2017, naknada za neiskorišteni god.odmor</w:t>
      </w:r>
    </w:p>
    <w:p w:rsidRDefault="00B12A3F" w:rsidP="00B12A3F" w:rsidR="00B12A3F">
      <w:r>
        <w:t>21.JOVANOVIĆ JELENA,OIB:26045629355,Mali Lošinj, Sv. Marije 14, prijavio tražbinu u iznosu od 3.225,60 kn s osnova dijela neto plaća 03, 04, 05 /2017</w:t>
      </w:r>
    </w:p>
    <w:p w:rsidRDefault="00B12A3F" w:rsidP="00B12A3F" w:rsidR="00B12A3F">
      <w:r>
        <w:t xml:space="preserve">22.LABROVIĆ DANIJELA, OIB:46242073890,Kaštel Štafilić, Rotondova ulica 5, prijavio tražbinu u iznosu od </w:t>
      </w:r>
      <w:r>
        <w:tab/>
        <w:t>6.997,38 kn s osnova</w:t>
      </w:r>
      <w:r>
        <w:tab/>
        <w:t>otpremninea 1.866,67 dio neto plaća 03, 04, 05,06/2017, neisk.god. odmor</w:t>
      </w:r>
    </w:p>
    <w:p w:rsidRDefault="00B12A3F" w:rsidP="00B12A3F" w:rsidR="00B12A3F">
      <w:r>
        <w:t xml:space="preserve">23.LINDBLAD HANS MAGNUS, OIB:25736703271,Kaštel Novi, Bažalovica II 12, prijavio tražbinu u iznosu od 40.967,82 kn s osnova </w:t>
      </w:r>
      <w:r>
        <w:tab/>
        <w:t>dijela neto plaća 03, 04, 05,07 /2017, neto plaća 06/2017</w:t>
      </w:r>
    </w:p>
    <w:p w:rsidRDefault="00B12A3F" w:rsidP="00B12A3F" w:rsidR="00B12A3F">
      <w:r>
        <w:t xml:space="preserve">24.MARELIĆ JULIO, OIB:90640037860,Čara, Čara 327, prijavio tražbinu u iznosu od 12.264,00 kn s osnov </w:t>
      </w:r>
      <w:r>
        <w:tab/>
        <w:t>neto plaća 03, 04, 05, 06/2017</w:t>
      </w:r>
    </w:p>
    <w:p w:rsidRDefault="00B12A3F" w:rsidP="00B12A3F" w:rsidR="00B12A3F">
      <w:r>
        <w:t>25.MARINOVIĆ DARIO,OIB:99047616774,Split, Kneza Višeslava 14, prijavio tražbinu u iznosu od 4.401,60 kn s osnova dijela neto plaća 03, 04, 05, 06/2017</w:t>
      </w:r>
    </w:p>
    <w:p w:rsidRDefault="00B12A3F" w:rsidP="00B12A3F" w:rsidR="00B12A3F">
      <w:r>
        <w:t>26.MARTIN KLAUS DIETER, OIB:37934035727</w:t>
      </w:r>
      <w:r>
        <w:tab/>
        <w:t xml:space="preserve"> ,Split, Vinogradarska 56, prijavio tražbinu u iznosu od 10.195.241,28</w:t>
      </w:r>
      <w:r>
        <w:tab/>
        <w:t>kn s osnova bruto plaće od 2012.godine do 2018.godine, kamate</w:t>
      </w:r>
    </w:p>
    <w:p w:rsidRDefault="00B12A3F" w:rsidP="00B12A3F" w:rsidR="00B12A3F">
      <w:r w:rsidRPr="00B319F7">
        <w:t>27.MARTINIĆ JURE</w:t>
      </w:r>
      <w:r w:rsidRPr="00B319F7">
        <w:tab/>
      </w:r>
      <w:r>
        <w:t>, OIB:</w:t>
      </w:r>
      <w:r w:rsidRPr="00B319F7">
        <w:t>68273767679</w:t>
      </w:r>
      <w:r>
        <w:t>,</w:t>
      </w:r>
      <w:r w:rsidRPr="00B319F7">
        <w:tab/>
        <w:t>Split, Marina Getaldića 13</w:t>
      </w:r>
      <w:r>
        <w:t xml:space="preserve">, prijavio tražbinu u iznosu od </w:t>
      </w:r>
      <w:r w:rsidRPr="00B319F7">
        <w:t>2.036,62</w:t>
      </w:r>
      <w:r>
        <w:t xml:space="preserve"> kn s osnova </w:t>
      </w:r>
      <w:r w:rsidRPr="00B319F7">
        <w:t>di</w:t>
      </w:r>
      <w:r>
        <w:t>jela</w:t>
      </w:r>
      <w:r w:rsidRPr="00B319F7">
        <w:t xml:space="preserve"> neto plaća 03, 04 /2017</w:t>
      </w:r>
    </w:p>
    <w:p w:rsidRDefault="00B12A3F" w:rsidP="00B12A3F" w:rsidR="00B12A3F">
      <w:r>
        <w:t>28.MATKOVIĆ SUZANA, OIB:13635640668,Jelsa, Vrbovska 344, prijavio tražbinu u iznosu od 2.223,74 kn s osnova dijela neto plaća 03, 04, 05/2017</w:t>
      </w:r>
    </w:p>
    <w:p w:rsidRDefault="00B12A3F" w:rsidP="00B12A3F" w:rsidR="00B12A3F">
      <w:r>
        <w:t>29.MEŠETOVIĆ JASMIN, OIB:19018157344,Pula, Banjole, Volome 171,  prijavio tražbinu u iznosu od 37.786,80 kn s osnova otpremnine 12703,37 dio neto plaća 03, 04, 05,06/2017</w:t>
      </w:r>
    </w:p>
    <w:p w:rsidRDefault="00B12A3F" w:rsidP="00B12A3F" w:rsidR="00B12A3F">
      <w:r>
        <w:t>30.MILINA MARIO, OIB:39757574469,Lumbarda, Lumbarda 390 , prijavio tražbinu u iznosu od 4.401,60 kn s osnova dijela neto plaća 03, 04, 05, 06/2017</w:t>
      </w:r>
    </w:p>
    <w:p w:rsidRDefault="00B12A3F" w:rsidP="00B12A3F" w:rsidR="00B12A3F">
      <w:r>
        <w:t>31.NINČEVIĆ SNJEŽANA,OIB:70798555324,Split, Put Duilova 6, prijavio tražbinu u iznosu od 32.674,30 kn s osnova otpremnina 9228,33 dio neto plaća 03, 04, 05/2017,  neto plaća 06/2017, neisk.god. odmor</w:t>
      </w:r>
    </w:p>
    <w:p w:rsidRDefault="00B12A3F" w:rsidP="00B12A3F" w:rsidR="00B12A3F">
      <w:r>
        <w:t>32.PADOVAN JELICA,OIB:76590786696,Vela Luka, Ulica 41 br 8, prijavio tražbinu u iznosu od 6.880,32 kn s onova dijela neto plaća 03, 04, 05, 06/2017</w:t>
      </w:r>
    </w:p>
    <w:p w:rsidRDefault="00B12A3F" w:rsidP="00B12A3F" w:rsidR="00B12A3F">
      <w:r>
        <w:t xml:space="preserve">33.PRIJIĆ SANJA,OIB:08810368347,Split, Tolstojeva 14, prijavio tražbinu u iznosu od </w:t>
      </w:r>
    </w:p>
    <w:p w:rsidRDefault="00B12A3F" w:rsidP="00B12A3F" w:rsidR="00B12A3F">
      <w:r>
        <w:t xml:space="preserve">35.072,30 kn s onova </w:t>
      </w:r>
      <w:r>
        <w:tab/>
        <w:t>dijela  neto plaća 03, 04, 05 /2017, neto plaće 06,07/2017</w:t>
      </w:r>
    </w:p>
    <w:p w:rsidRDefault="00B12A3F" w:rsidP="00B12A3F" w:rsidR="00B12A3F">
      <w:r>
        <w:t>34.RADOLOVIĆ RIO, OIB:</w:t>
      </w:r>
      <w:r>
        <w:tab/>
        <w:t>40021687173</w:t>
      </w:r>
      <w:r>
        <w:tab/>
        <w:t>,Pula, Musilska ulica 5, prijavio tražbinu u iznosu od 11.952,51 kn s osnova  opremnine 3280,00 dio neto plaća 03, 04, 05,07/2017,  neto plaća 06/2017</w:t>
      </w:r>
    </w:p>
    <w:p w:rsidRDefault="00B12A3F" w:rsidP="00B12A3F" w:rsidR="00B12A3F">
      <w:r>
        <w:t>35.ŠARIĆ (RADONJIĆ) MIA,OIB:</w:t>
      </w:r>
      <w:r>
        <w:tab/>
        <w:t>69782275767</w:t>
      </w:r>
      <w:r>
        <w:tab/>
        <w:t>,Sinj, Budimiri, Budimiri 78, prijavio tražbinu u iznosu od 1.428,51 kn s osnova dijela neto plaća 03/ 2017</w:t>
      </w:r>
    </w:p>
    <w:p w:rsidRDefault="00B12A3F" w:rsidP="00B12A3F" w:rsidR="00B12A3F">
      <w:r>
        <w:t>37.ROMANO IVAN-DAVID, OIB:</w:t>
      </w:r>
      <w:r>
        <w:tab/>
        <w:t>92065956553</w:t>
      </w:r>
      <w:r>
        <w:tab/>
        <w:t xml:space="preserve">Pula, Budicinova ulica 10, prijavio tražbinu u iznosu od </w:t>
      </w:r>
      <w:r>
        <w:tab/>
        <w:t>6.877,38</w:t>
      </w:r>
      <w:r w:rsidR="008F2BF3">
        <w:t xml:space="preserve"> </w:t>
      </w:r>
      <w:r>
        <w:t xml:space="preserve">kn s osnova </w:t>
      </w:r>
      <w:r>
        <w:tab/>
        <w:t>dijela neto plaća 03, 04, 05 /2017, neto plaće 06/2017</w:t>
      </w:r>
    </w:p>
    <w:p w:rsidRDefault="00B12A3F" w:rsidP="00B12A3F" w:rsidR="00B12A3F">
      <w:r>
        <w:t>38.ROSIĆ BORISLAV, OIB:92303487375</w:t>
      </w:r>
      <w:r>
        <w:tab/>
        <w:t xml:space="preserve">,Blato, 82 ulica br 8, prijavio tražbinu u iznosu od </w:t>
      </w:r>
    </w:p>
    <w:p w:rsidRDefault="00B12A3F" w:rsidP="00B12A3F" w:rsidR="00B12A3F">
      <w:r>
        <w:t>5.626,99 kn s onova dijela neto plaća 03, 04, 05 /2017, neto plaće 06/2017</w:t>
      </w:r>
    </w:p>
    <w:p w:rsidRDefault="00B12A3F" w:rsidP="00B12A3F" w:rsidR="00B12A3F">
      <w:r>
        <w:t>39.SAEED YOOSUF, OIB:12779978157,</w:t>
      </w:r>
      <w:r>
        <w:tab/>
        <w:t xml:space="preserve">Kaštel Štafilić, Put Dragočeva 34, prijavio tražbinu u iznosu od 51.071,52 kn  s onova </w:t>
      </w:r>
      <w:r>
        <w:tab/>
        <w:t>dijela neto plaća 03, 04, 05 /2017, neto plaće 06,07/2017</w:t>
      </w:r>
    </w:p>
    <w:p w:rsidRDefault="00B12A3F" w:rsidP="00B12A3F" w:rsidR="00B12A3F">
      <w:r>
        <w:t>40.SIKIRICA JOŠKO, OIB:77834393113</w:t>
      </w:r>
      <w:r>
        <w:tab/>
        <w:t xml:space="preserve">Trogir, MastrinkA, Kneza Trpimira 6,  prijavio tražbinu u iznosu od 3.775,06 kn s osnova </w:t>
      </w:r>
      <w:r>
        <w:tab/>
        <w:t>dijela neto plaća 03, 04, 05/2017</w:t>
      </w:r>
    </w:p>
    <w:p w:rsidRDefault="00FE7F21" w:rsidP="00B12A3F" w:rsidR="00B12A3F">
      <w:r w:rsidRPr="00B319F7">
        <w:t>41.SKJORDAHL MARTIN SCOTT</w:t>
      </w:r>
      <w:r>
        <w:t>, OIB:</w:t>
      </w:r>
      <w:r w:rsidRPr="00B319F7">
        <w:t>2019683513</w:t>
      </w:r>
      <w:r>
        <w:t>,</w:t>
      </w:r>
      <w:r w:rsidRPr="00B319F7">
        <w:t>Trogir, Put Muline 13</w:t>
      </w:r>
      <w:r>
        <w:t xml:space="preserve">, prijavio tražbinu u iznosu od </w:t>
      </w:r>
      <w:r w:rsidRPr="00B319F7">
        <w:t>30.884,48</w:t>
      </w:r>
      <w:r>
        <w:t xml:space="preserve"> kn s osnova </w:t>
      </w:r>
      <w:r w:rsidRPr="00B319F7">
        <w:tab/>
        <w:t>d</w:t>
      </w:r>
      <w:r>
        <w:t>jela</w:t>
      </w:r>
      <w:r w:rsidRPr="00B319F7">
        <w:t>o neto plaća 03, 04, 05, 06/2017</w:t>
      </w:r>
    </w:p>
    <w:p w:rsidRDefault="00CC4F6A" w:rsidP="00CC4F6A" w:rsidR="00CC4F6A">
      <w:r>
        <w:t>42.ŠOKIĆ FILIP,OIB:64717390563, Zagreb, Milke Trnine 42, prijavio tražbinu u iznosu od 16.352,08 kn s osnova dijela neto plaća 03, 04, 05 /2017, neto plaće 06/2017</w:t>
      </w:r>
    </w:p>
    <w:p w:rsidRDefault="00CC4F6A" w:rsidP="00CC4F6A" w:rsidR="00CC4F6A">
      <w:r>
        <w:t>43.GRBIĆ NERA, OIB:97002877976,Split, Put sv. Mande 34, prijavio tražbinu u iznosu od 12.842,32 kn s osnova dijela neto plaća 03, 04, 05, 06/2017</w:t>
      </w:r>
    </w:p>
    <w:p w:rsidRDefault="00CC4F6A" w:rsidP="00CC4F6A" w:rsidR="00CC4F6A">
      <w:r>
        <w:t xml:space="preserve">44.TADIN JOSIP,OIB:23778720968,Kaštel Kambelovac, Lapotići 30, prijavio tražvinu u iznosu od 51,77 kn s osnova </w:t>
      </w:r>
      <w:r>
        <w:tab/>
        <w:t>dijela neto plaće  03 /2017</w:t>
      </w:r>
    </w:p>
    <w:p w:rsidRDefault="00CC4F6A" w:rsidP="00CC4F6A" w:rsidR="00CC4F6A">
      <w:r>
        <w:t>45.TOMIĆ BORIS, OIB:19366571916,Mali Lošinj, Jamina 14,  prijavio tražbinu u iznosu od 5.958,40 kn s osnov dijela neto plaća 03, 04 /2017</w:t>
      </w:r>
    </w:p>
    <w:p w:rsidRDefault="00AF65B6" w:rsidP="00AF65B6" w:rsidR="00AF65B6">
      <w:r>
        <w:t>46.TRBUHOVIĆ MIRA,OIB:10544553989</w:t>
      </w:r>
      <w:r>
        <w:tab/>
        <w:t>,Vrbanj, Vrbanj 253, prijavio tražbinu u iznosu od 10.315,15</w:t>
      </w:r>
      <w:r w:rsidR="008F2BF3">
        <w:t xml:space="preserve"> </w:t>
      </w:r>
      <w:r>
        <w:t>kn s osnova  otpremnine 1640,00 dio neto plaća 03, 04, 05, 07/2017,  neto plaća 06/2017</w:t>
      </w:r>
    </w:p>
    <w:p w:rsidRDefault="00AF65B6" w:rsidP="00AF65B6" w:rsidR="00AF65B6">
      <w:r>
        <w:t xml:space="preserve">47.TUTTLE CHRISTOPHER GERARLD,OIB:05745455814,Split, Spinčićeva 2a, prijavio tražbinu u iznosu od 24.408,49 kn s osnova </w:t>
      </w:r>
      <w:r>
        <w:tab/>
        <w:t>dijela neto plaća 03, 04, 05/2017</w:t>
      </w:r>
    </w:p>
    <w:p w:rsidRDefault="00AF65B6" w:rsidP="00AF65B6" w:rsidR="00AF65B6">
      <w:r>
        <w:t>48.ZARO JADRANKA, OIB:43814565709</w:t>
      </w:r>
      <w:r>
        <w:tab/>
        <w:t xml:space="preserve"> , Zagreb, Jalovečka 9, prijavio tražbinu u iznosu od 25.886,70</w:t>
      </w:r>
      <w:r w:rsidR="008F2BF3">
        <w:t xml:space="preserve"> </w:t>
      </w:r>
      <w:r>
        <w:t>kn s osnova dijela neto plaća 03, 04, 05, 06/2017, neikorišteni god.odmor</w:t>
      </w:r>
    </w:p>
    <w:p w:rsidRDefault="00AF65B6" w:rsidP="00AF65B6" w:rsidR="00AF65B6">
      <w:r>
        <w:t>49.ANA  GURDULIĆ, OIB:</w:t>
      </w:r>
      <w:r>
        <w:tab/>
        <w:t>86052410550,</w:t>
      </w:r>
      <w:r>
        <w:tab/>
        <w:t>Jelsa 305,  Jelsa, prijavio tražbinu u iznosu od 17.388,46 kn s osnova otpremnine 5310,00 dio neto plaća 07/2017, neto plaća 08/2017 neikorišteni god.odmor</w:t>
      </w:r>
    </w:p>
    <w:p w:rsidRDefault="00AF65B6" w:rsidP="00AF65B6" w:rsidR="00AF65B6">
      <w:r>
        <w:t>50.VRVILO-ČERINA IVANA, OIB:24521940963</w:t>
      </w:r>
      <w:r>
        <w:tab/>
        <w:t>,Split, Karlovačka 18, prijavio tražbinuu iznosu od 2.304,76</w:t>
      </w:r>
      <w:r w:rsidR="008F2BF3">
        <w:t xml:space="preserve"> </w:t>
      </w:r>
      <w:r>
        <w:t>kn s osnova  dijela neto plaća 12/2017</w:t>
      </w:r>
    </w:p>
    <w:p w:rsidRDefault="00AF65B6" w:rsidP="00AF65B6" w:rsidR="00AF65B6">
      <w:r>
        <w:t>51.Grad  Kaštela,OIB:08727843572</w:t>
      </w:r>
      <w:r>
        <w:tab/>
        <w:t>,Kaštel Sućurac, Braće Radić 1, prijavio tražbinu u iznosu od 52.087,36 kn s osnova poreza i prireza na dohodak 03/2017 – 09/2018</w:t>
      </w:r>
    </w:p>
    <w:p w:rsidRDefault="00AF65B6" w:rsidP="00AF65B6" w:rsidR="00AF65B6">
      <w:r>
        <w:t>52.Grad Split,OIB:78755598868,Obala kneza Branimira 17, Split</w:t>
      </w:r>
      <w:r>
        <w:tab/>
        <w:t>, prijavio tražbinu u iznosu od 288.160,59 kn s osnova poreza i prireza na dohodak 03/2017 – 09/2018</w:t>
      </w:r>
    </w:p>
    <w:p w:rsidRDefault="00AF65B6" w:rsidP="00AF65B6" w:rsidR="00AF65B6">
      <w:r>
        <w:t>53.Grad Stari Grad,OIB:95584171878,Ul. Novo Riva 3, Stari Grad, prijavio tražbinu u iznosu od 251,30 kn s osnova poreza  i prirez na dohodak 03/2017 – 09/2018</w:t>
      </w:r>
    </w:p>
    <w:p w:rsidRDefault="00AF65B6" w:rsidP="00AF65B6" w:rsidR="00AF65B6">
      <w:r>
        <w:t>54.Grad Zagreb, OIB:</w:t>
      </w:r>
      <w:r>
        <w:tab/>
        <w:t>61817894937,</w:t>
      </w:r>
      <w:r>
        <w:tab/>
        <w:t>Trg Stjepana Radića 1, Zagreb, prijavio tražbinu u iznosu od 11.917,43 kn s osnova poreza i prirez na dohodak 03/2017 – 09/2018</w:t>
      </w:r>
    </w:p>
    <w:p w:rsidRDefault="00AF65B6" w:rsidP="00AF65B6" w:rsidR="00AF65B6">
      <w:r>
        <w:t>55.Općina Jelsa, OIB:</w:t>
      </w:r>
      <w:r>
        <w:tab/>
        <w:t>94187441810</w:t>
      </w:r>
      <w:r>
        <w:tab/>
        <w:t>,Jelsa 404, Jelsa, prijavio tražbinu u iznosu od 1.327,47 kn s osnova poreza i prirez na dohodak 03/2017 – 09/2018</w:t>
      </w:r>
    </w:p>
    <w:p w:rsidRDefault="000316AE" w:rsidP="000316AE" w:rsidR="000316AE">
      <w:r>
        <w:t>56.Općina VELA LUKA,OIB:00935002462,Obala 3 br 19, Vela Luka, prijavio tražbinu u iznosu od 213,48 kn so snova porez i prireza na dohodak 03/2017–09/2018</w:t>
      </w:r>
    </w:p>
    <w:p w:rsidRDefault="000316AE" w:rsidP="000316AE" w:rsidR="000316AE">
      <w:r>
        <w:t>57.Općina Skrad, OIB:37326349433,Josipa Blaževića Blaža 8, Skrad , prijavio tražbinu u iznosu od 2.883,14 kn s osnova poreza i prireza na dohodak 03/2017 – 09/2018</w:t>
      </w:r>
    </w:p>
    <w:p w:rsidRDefault="000316AE" w:rsidP="000316AE" w:rsidR="000316AE">
      <w:r>
        <w:t>58.Općina Medulin,OIB:70537271639,Centar 223, Medulin, prijavio tražbinu u iznosu od 3.620,26 kn s osnova poreza i prireza na dohodak 03/2017 – 09/2018</w:t>
      </w:r>
    </w:p>
    <w:p w:rsidRDefault="000316AE" w:rsidP="000316AE" w:rsidR="000316AE">
      <w:r>
        <w:t>59.Grad Trogir,OIB:84400309496,Trg Ivana Pavla II br.1/II.,Trogir,  prijavio tražbinu u iznosu od 251.776,16 kn s osnova poreza i prireza na dohodak 03/2017 – 09/2018</w:t>
      </w:r>
    </w:p>
    <w:p w:rsidRDefault="000316AE" w:rsidP="000316AE" w:rsidR="000316AE">
      <w:r>
        <w:t>60.Općina Dugopolje, OIB:57240842564,Trg Franje Tuđmana 1, Dugopolje, prijavio tražbinu u izosu od 14.213,04 kn s osnova poreza i prireza na dohodak 03/2017 – 09/2018</w:t>
      </w:r>
    </w:p>
    <w:p w:rsidRDefault="000316AE" w:rsidP="000316AE" w:rsidR="000316AE">
      <w:r>
        <w:t>61.Općina Seget,OIB:03663954500,</w:t>
      </w:r>
      <w:r>
        <w:tab/>
        <w:t xml:space="preserve">Trg hrvatskog viteza Špiro Ševo Frzelin 1. ,Seget Donji, prijavio tražbinu u iznosu od </w:t>
      </w:r>
      <w:r>
        <w:tab/>
        <w:t>13.606,74 kn s osnova poreza i prireza na dohodak 03/2017 – 09/2018</w:t>
      </w:r>
    </w:p>
    <w:p w:rsidRDefault="000316AE" w:rsidP="000316AE" w:rsidR="000316AE">
      <w:r>
        <w:t>62.Grad Pula,OIB:79517841355, Pula, Forum 1, prijavio tražbinu u iznosu od 255,92 kn s osnova  poreza i prireza na dohodak 03/2017 – 09/2018</w:t>
      </w:r>
    </w:p>
    <w:p w:rsidRDefault="000316AE" w:rsidP="000316AE" w:rsidR="000316AE">
      <w:r>
        <w:t>63.Općina Blato,OIB:</w:t>
      </w:r>
      <w:r>
        <w:tab/>
        <w:t>40097918961,</w:t>
      </w:r>
      <w:r>
        <w:tab/>
        <w:t>Trg Franje Tuđmana 4, Blato</w:t>
      </w:r>
      <w:r>
        <w:tab/>
        <w:t>, prijavio tražbinu u iznosu od 107,70 kn s osnova poreza i prireza na dohodak 03/2017 – 09/2018</w:t>
      </w:r>
    </w:p>
    <w:p w:rsidRDefault="000316AE" w:rsidP="000316AE" w:rsidR="000316AE">
      <w:r>
        <w:t>64.Hrvatski zavod za mirovinsko osiguranje OIB:84397956623,Zagreb, prijavio tražbinu u iznosu od 566.807,42</w:t>
      </w:r>
      <w:r>
        <w:tab/>
        <w:t xml:space="preserve"> kn s osnova doprinosa MIO I stup plaće 03/2017 – 09/2018</w:t>
      </w:r>
    </w:p>
    <w:p w:rsidRDefault="000316AE" w:rsidP="000316AE" w:rsidR="000316AE">
      <w:r>
        <w:t>65.Hrvatski zavod za zdravstveno osiguranje,OIB:</w:t>
      </w:r>
      <w:r>
        <w:tab/>
        <w:t>02958272670,</w:t>
      </w:r>
      <w:r>
        <w:tab/>
        <w:t>Zagreb</w:t>
      </w:r>
      <w:r>
        <w:tab/>
        <w:t>,  prijavio tražbinu u iznosu od 438.370,94 s osnova doprinosa za zdravstveno i ozljede na radu za plaće 03/2017 – 09/2018</w:t>
      </w:r>
    </w:p>
    <w:p w:rsidRDefault="000316AE" w:rsidP="000316AE" w:rsidR="000316AE">
      <w:r>
        <w:t>66.Hrvatski zavod za zapošljavanje, OIB:40910925478,Zagreb,  prijavio tražbinu u iznosu od 52.010,59 kn sa osnova  doprinosa  za zapošljavanje za plaće 03/2017 – 09/2018,  nakn za zapošljavanje  osoba s invaliditetom</w:t>
      </w:r>
    </w:p>
    <w:p w:rsidRDefault="000316AE" w:rsidP="000316AE" w:rsidR="000316AE">
      <w:r>
        <w:t>67.Regos Središnji registar osiguranika,OIB:93161265507</w:t>
      </w:r>
      <w:r>
        <w:tab/>
        <w:t>, Zagreb, prijavio tražbinu  u iznosu od 43.148,07</w:t>
      </w:r>
      <w:r w:rsidR="008F2BF3">
        <w:t xml:space="preserve"> </w:t>
      </w:r>
      <w:r>
        <w:t xml:space="preserve">kn s osnova doprinosa  MIO II stup </w:t>
      </w:r>
    </w:p>
    <w:p w:rsidRDefault="000316AE" w:rsidP="000316AE" w:rsidR="000316AE">
      <w:r>
        <w:t>68.AORT, OIB:04323472109,Frankopanska 11, Zagreb, prijavio tražbinu uizosu od 439.025,93 kn s osnovuRješenja: Klasa UP/I-110-02-17-04/0100 URBROJ: 0479-2/15-17/0002 od 20.07.2017;  Klasa UP/I-110-02-17-04/0101 URBROJ: 0479-2/19-17/0002 od 20.07.2017;  Klasa UP/I-110-02-17-04/0102 URBROJ: 0479-2/12-17/0002 od 21.07.2017</w:t>
      </w:r>
    </w:p>
    <w:p w:rsidRDefault="005421A3" w:rsidP="005421A3" w:rsidR="005421A3"/>
    <w:p w:rsidRDefault="005421A3" w:rsidP="005421A3" w:rsidR="005421A3"/>
    <w:p w:rsidRDefault="005421A3" w:rsidP="005421A3" w:rsidR="005421A3">
      <w:r>
        <w:t>II. VIŠI ISPLATNI RED</w:t>
      </w:r>
    </w:p>
    <w:p w:rsidRDefault="00EC644D" w:rsidP="00EC644D" w:rsidR="00EC644D"/>
    <w:p w:rsidRDefault="00EC644D" w:rsidP="00EC644D" w:rsidR="00EC644D">
      <w:r>
        <w:t>1.Lučka uprava Novalja, Novalja, OIB:62485993187, Dalmatinska 18, 53291 Novalja, prijavio tražbinu u iznosu od 15.555,81 kn s osnova računa i kamata</w:t>
      </w:r>
      <w:r>
        <w:tab/>
      </w:r>
    </w:p>
    <w:p w:rsidRDefault="00EC644D" w:rsidP="00EC644D" w:rsidR="00EC644D">
      <w:r>
        <w:t>2.HRVATSKI TELEKOM d.d.,OIB:81793146560</w:t>
      </w:r>
      <w:r>
        <w:tab/>
        <w:t>, Roberta Frangeša Mihanovića 9,</w:t>
      </w:r>
      <w:r w:rsidRPr="00D3192E">
        <w:t xml:space="preserve"> </w:t>
      </w:r>
      <w:r>
        <w:t>prijavio tražbinu u iznosu od15.494,94 kn s osnova  pravomoćnih i ovršnih rješenja o ovrsi Ovrv-857/17, Ovrv-6395/175, izvadka iz poslovnih knjiga, kamate</w:t>
      </w:r>
      <w:r>
        <w:tab/>
      </w:r>
      <w:r>
        <w:tab/>
      </w:r>
    </w:p>
    <w:p w:rsidRDefault="00EC644D" w:rsidP="00EC644D" w:rsidR="00EC644D">
      <w:r>
        <w:t>3. BOTO d.o.o. SI29702917,</w:t>
      </w:r>
      <w:r>
        <w:tab/>
        <w:t>Prožinska vas 49 b, 3220 Štore, Slovenija,</w:t>
      </w:r>
      <w:r w:rsidRPr="00D3192E">
        <w:t xml:space="preserve"> </w:t>
      </w:r>
      <w:r>
        <w:t>prijavio tražbinu u iznosu od 109.486,52 kn  s osnova računa i kamate</w:t>
      </w:r>
    </w:p>
    <w:p w:rsidRDefault="00EC644D" w:rsidP="00EC644D" w:rsidR="00EC644D">
      <w:r>
        <w:t>4.DELTA AIR d.o.o.</w:t>
      </w:r>
      <w:r>
        <w:tab/>
        <w:t>OIB: 88371517489, Novska 26, Zagreb,</w:t>
      </w:r>
      <w:r w:rsidRPr="00D3192E">
        <w:t xml:space="preserve"> </w:t>
      </w:r>
      <w:r>
        <w:t>prijavio tražbinu u iznosu od 48.572,27 kn s osnova izvadka iz poslovnih knjiga, kamate, računi</w:t>
      </w:r>
    </w:p>
    <w:p w:rsidRDefault="00EC644D" w:rsidP="00EC644D" w:rsidR="00EC644D">
      <w:r>
        <w:t>5.AN</w:t>
      </w:r>
      <w:r w:rsidR="008F2BF3">
        <w:t>Ž</w:t>
      </w:r>
      <w:r>
        <w:t>E VALJEVAC S.P.,OIB:33866475454.Vanganel, 6000 Kopar, Slovenija</w:t>
      </w:r>
      <w:r>
        <w:tab/>
        <w:t>, prijavio tražbinu u iznosu od 58.372,28 kn s osnova ugovora o poslovnoj suradnji, računia</w:t>
      </w:r>
    </w:p>
    <w:p w:rsidRDefault="00EC644D" w:rsidP="00EC644D" w:rsidR="00EC644D">
      <w:r>
        <w:t>6.HEP ELEKTRA d.o.o.OIB:43965974818</w:t>
      </w:r>
      <w:r>
        <w:tab/>
        <w:t>,Ulica grada Vukovara 37, Zagreb,</w:t>
      </w:r>
      <w:r w:rsidRPr="00D3192E">
        <w:t xml:space="preserve"> </w:t>
      </w:r>
      <w:r>
        <w:t>prijavio tražbinu u iznosu od 9.222,51kn s osnova izvadka iz poslovnih knjiga</w:t>
      </w:r>
      <w:r>
        <w:tab/>
      </w:r>
    </w:p>
    <w:p w:rsidRDefault="00EC644D" w:rsidP="00EC644D" w:rsidR="00EC644D">
      <w:r>
        <w:t xml:space="preserve">7.RUAG Schweiz AG CHE 105.983.759 ,Seetalstrasse 175,6032 Emmen, Švicarska, prijavio tražbinu u iznosu od </w:t>
      </w:r>
      <w:r>
        <w:tab/>
        <w:t>6.277.155,47</w:t>
      </w:r>
      <w:r>
        <w:tab/>
        <w:t>izvadak iz poslovnih knjiga, sporazumi</w:t>
      </w:r>
      <w:r>
        <w:tab/>
      </w:r>
      <w:r>
        <w:tab/>
      </w:r>
    </w:p>
    <w:p w:rsidRDefault="00EC644D" w:rsidP="00EC644D" w:rsidR="00EC644D">
      <w:r>
        <w:t>8.ZRAČNA LUKA DUBROVNIK OIB:63145279942,Dobrota 24,Čilipi,  prijavio tražbinu u iznosu od 196.198,11</w:t>
      </w:r>
      <w:r w:rsidR="008F2BF3">
        <w:t xml:space="preserve"> </w:t>
      </w:r>
      <w:r>
        <w:t xml:space="preserve">kn s osnova izvadka iz poslovnih knjiga.  </w:t>
      </w:r>
      <w:r>
        <w:tab/>
      </w:r>
      <w:r>
        <w:tab/>
      </w:r>
      <w:r>
        <w:tab/>
      </w:r>
    </w:p>
    <w:p w:rsidRDefault="00EC644D" w:rsidP="00EC644D" w:rsidR="00EC644D">
      <w:r>
        <w:t>9.SUSTAV DE RUCHE d.o.o.,OIB:</w:t>
      </w:r>
      <w:r>
        <w:tab/>
        <w:t>06747243825</w:t>
      </w:r>
      <w:r>
        <w:tab/>
        <w:t>Janka Leskovara 13, Zagreb, prijavio tražbinu u iznosu 141.721,88 kn s osnova računa, ovjereni IOS, kamate</w:t>
      </w:r>
      <w:r>
        <w:tab/>
      </w:r>
    </w:p>
    <w:p w:rsidRDefault="00EC644D" w:rsidP="00EC644D" w:rsidR="00EC644D">
      <w:r>
        <w:t>10.Obalna kapitalna ulaganja d.o.o.,OIB:15595691260,Put Divulja 7, Kaštel Štafilić, prijavio tražbinu u iznosu od 4.812.514,60</w:t>
      </w:r>
      <w:r w:rsidR="008F2BF3">
        <w:t xml:space="preserve"> kn</w:t>
      </w:r>
      <w:r>
        <w:t xml:space="preserve"> s osnova ugovora o pružanju konzalting usluga, ugovor o zajmu </w:t>
      </w:r>
      <w:r>
        <w:tab/>
      </w:r>
      <w:r>
        <w:tab/>
      </w:r>
    </w:p>
    <w:p w:rsidRDefault="00EC644D" w:rsidP="00EC644D" w:rsidR="00EC644D">
      <w:r>
        <w:t>11.TEXO MOLIOR d.o.o.,OIB:14447744368,Put od Cavtata 41, Cavtat, prijavio tražbinu uiznosu od 1.062.707,00</w:t>
      </w:r>
      <w:r w:rsidR="008F2BF3">
        <w:t xml:space="preserve"> </w:t>
      </w:r>
      <w:r>
        <w:t xml:space="preserve">kn s osnova u Ugovora o poslovnoj tehničkoj suradnji, računi, kamate, Rješenje o ovrsi Ovrv. 561/16, </w:t>
      </w:r>
      <w:r>
        <w:tab/>
      </w:r>
      <w:r>
        <w:tab/>
      </w:r>
      <w:r>
        <w:tab/>
      </w:r>
    </w:p>
    <w:p w:rsidRDefault="00EC644D" w:rsidP="00EC644D" w:rsidR="00EC644D">
      <w:r>
        <w:t xml:space="preserve">12.HANSA-FLEX Croatia d.o.o.OIB:60365429880,Samoborska cesta 342, Zagreb, prijavio tražbinu u iznosu od 52.019,97 kn s osnova </w:t>
      </w:r>
      <w:r>
        <w:tab/>
        <w:t>Rješenje o ovrsi Ovrv 1181/16, kamate</w:t>
      </w:r>
      <w:r>
        <w:tab/>
      </w:r>
    </w:p>
    <w:p w:rsidRDefault="00EC644D" w:rsidP="00EC644D" w:rsidR="00EC644D">
      <w:r>
        <w:t>13.LUČKA UPRAVA  RIJEKA</w:t>
      </w:r>
      <w:r w:rsidR="008F2BF3">
        <w:t>,</w:t>
      </w:r>
      <w:r>
        <w:t>OIB:60521475400</w:t>
      </w:r>
      <w:r>
        <w:tab/>
        <w:t>Riva 1, 51000 Rijeka prijavio tražbinu u iznosu od 734,15kn s osnova  Izvod otvorenih stavki, računi, kamate</w:t>
      </w:r>
      <w:r>
        <w:tab/>
      </w:r>
    </w:p>
    <w:p w:rsidRDefault="00EC644D" w:rsidP="00EC644D" w:rsidR="00EC644D">
      <w:r>
        <w:t>14.I2i-145 d.o.o.SI85099015</w:t>
      </w:r>
      <w:r>
        <w:tab/>
        <w:t>, Dolenja vas 5, 3312 Prebold, Slovenija  prijavio tražbinu u iznosu od 34.236,82 kn s osnova računa, kamate</w:t>
      </w:r>
      <w:r>
        <w:tab/>
      </w:r>
    </w:p>
    <w:p w:rsidRDefault="00EC644D" w:rsidP="00EC644D" w:rsidR="00EC644D">
      <w:r>
        <w:t>15.M+INTERNATIONAL SERVICES d.o.o.,OIB:</w:t>
      </w:r>
      <w:r>
        <w:tab/>
        <w:t>91359432572</w:t>
      </w:r>
      <w:r>
        <w:tab/>
        <w:t>Ulica grada Vukovara 284, Zagreb, prijavio tražbinu u iznosu od 184.129,21 s osnova računa, kamate</w:t>
      </w:r>
      <w:r>
        <w:tab/>
      </w:r>
    </w:p>
    <w:p w:rsidRDefault="00EC644D" w:rsidP="00EC644D" w:rsidR="00EC644D">
      <w:r>
        <w:t>16.ADRIATIC CROATIA INTERNATIONAL CLUB d.d.,OIB:17195049659,</w:t>
      </w:r>
      <w:r>
        <w:tab/>
        <w:t>Maršala Tita 151,  Opatija, prijavio tražbinu u iznosu od 36.788,73 kn s osnova  Izvod otvorenih stavki, računi, kamate</w:t>
      </w:r>
      <w:r>
        <w:tab/>
      </w:r>
    </w:p>
    <w:p w:rsidRDefault="00EC644D" w:rsidP="00EC644D" w:rsidR="00EC644D">
      <w:r>
        <w:t>17.Lučka uprava Split,OIB:06992092556,</w:t>
      </w:r>
      <w:r>
        <w:tab/>
        <w:t>Gat sv. Duje 1, Split prijavio tražbinu u iznosu od 134.383,02 kn s osnova Izvadak iz poslovnih knjiga, računi, kamate</w:t>
      </w:r>
      <w:r>
        <w:tab/>
      </w:r>
    </w:p>
    <w:p w:rsidRDefault="00EC644D" w:rsidP="00EC644D" w:rsidR="00EC644D">
      <w:r>
        <w:t>18.Hillti  Izvođenje Instalacija za vodu u građe OIB:54508059518</w:t>
      </w:r>
      <w:r>
        <w:tab/>
        <w:t>, Lučica 818, Jelsa, prijavio tražbinu u iznosu od 6.550,00 kn s osnova računa</w:t>
      </w:r>
    </w:p>
    <w:p w:rsidRDefault="00EC644D" w:rsidP="00EC644D" w:rsidR="00EC644D">
      <w:r>
        <w:t xml:space="preserve">19.VENTEX d.o.o.,OIB:63398817957,Kostrena, Sveta Lucija, Dujmići 1/A, prijavio tražbinu u iznosu od  69.479,43 kn s osnova računa, kamate, trošak ovršnog postupka </w:t>
      </w:r>
      <w:r>
        <w:tab/>
      </w:r>
      <w:r>
        <w:tab/>
      </w:r>
    </w:p>
    <w:p w:rsidRDefault="00EC644D" w:rsidP="00EC644D" w:rsidR="00EC644D">
      <w:r>
        <w:t>20.Zrakoplovno-tehnički centar d.d.,OIB:34378227174,Sisačka 39 E, Velika Gorica, prijavio tražbinuu iznosu od 68.558,94 kn s osnova računi, kamate, odvjetnički troškovi za prijavu tražbine</w:t>
      </w:r>
      <w:r>
        <w:tab/>
      </w:r>
    </w:p>
    <w:p w:rsidRDefault="00EC644D" w:rsidP="00EC644D" w:rsidR="00EC644D">
      <w:r>
        <w:t>21.Grad Korčula OIB:92770362982,</w:t>
      </w:r>
      <w:r>
        <w:tab/>
        <w:t>Trg A. i S. Radića 1, Korčula</w:t>
      </w:r>
      <w:r>
        <w:tab/>
        <w:t xml:space="preserve"> prijavio tražbinu u iznosu od 57.768,46</w:t>
      </w:r>
      <w:r w:rsidR="008F2BF3">
        <w:t xml:space="preserve"> </w:t>
      </w:r>
      <w:r>
        <w:t>kn s osnova izvadak iz poslovnih knjiga</w:t>
      </w:r>
    </w:p>
    <w:p w:rsidRDefault="00EC644D" w:rsidP="00EC644D" w:rsidR="00EC644D">
      <w:r>
        <w:t>22.NIA TAXI j.d.o.o.</w:t>
      </w:r>
      <w:r>
        <w:tab/>
        <w:t>, OIB:36598575770,</w:t>
      </w:r>
      <w:r>
        <w:tab/>
        <w:t>Fažanska cesta 54 a, Vodnjan, prijavio tražbinu u iznosu od 61.170,72</w:t>
      </w:r>
      <w:r w:rsidR="008F2BF3">
        <w:t xml:space="preserve"> </w:t>
      </w:r>
      <w:r>
        <w:t>kn s osnova Ivoda iz poslovnih knjiga, kamate</w:t>
      </w:r>
    </w:p>
    <w:p w:rsidRDefault="00EC644D" w:rsidP="00EC644D" w:rsidR="00EC644D">
      <w:r>
        <w:t>23.Sveučilište u Splitu, Studentski centar Split,OIB:25975412650,Cvite Fiskovića 3, Split, prijavio tražbinuu izosu od 13.971,57 kn s osnova</w:t>
      </w:r>
      <w:r>
        <w:tab/>
        <w:t>Sudske nagodba posl, br. 15 Povrv 78/17 od 09.03.2017</w:t>
      </w:r>
      <w:r>
        <w:tab/>
      </w:r>
    </w:p>
    <w:p w:rsidRDefault="00EC644D" w:rsidP="00EC644D" w:rsidR="00EC644D">
      <w:r>
        <w:t xml:space="preserve">24. Županijska lučka uprava Rab,OIB:17820392036,Markantuna de Dominisa 3, Rab,prijavio tražbinu u iznosu od 16.546,04 kn s osnova pregleda dugovanja, računi </w:t>
      </w:r>
      <w:r>
        <w:tab/>
      </w:r>
      <w:r>
        <w:tab/>
      </w:r>
    </w:p>
    <w:p w:rsidRDefault="00EC644D" w:rsidP="00EC644D" w:rsidR="00EC644D">
      <w:r>
        <w:t>25.Svetovanje v letalstvu, Iztok Kisovar S.p.,SI173839825,Dolenja vas 5, 3312 Prebold, Slovenija, prijavio tražbinu u iznosu od 204.899,83</w:t>
      </w:r>
      <w:r>
        <w:tab/>
        <w:t xml:space="preserve"> kn s osnova računa, kamate</w:t>
      </w:r>
      <w:r>
        <w:tab/>
      </w:r>
      <w:r>
        <w:tab/>
      </w:r>
    </w:p>
    <w:p w:rsidRDefault="00EC644D" w:rsidP="00EC644D" w:rsidR="00EC644D">
      <w:r>
        <w:t>26.HEP ELEKTRA d.o.o.,OIB:43965974818,Ulica grada Vukovara 37, Zagreb, prijavio tražbinu u iznosu od 8.358,71</w:t>
      </w:r>
      <w:r w:rsidR="008F2BF3">
        <w:t xml:space="preserve"> </w:t>
      </w:r>
      <w:r>
        <w:t>kn s osnova izvadka iz poslovnih knjiga, računi</w:t>
      </w:r>
    </w:p>
    <w:p w:rsidRDefault="00EC644D" w:rsidP="00EC644D" w:rsidR="00EC644D">
      <w:r>
        <w:t xml:space="preserve">27.HRVATSKO DRUŠTVO SKLADATELJA,OIB:56668956985,Berislavićeva 9,  Zagreb, prijavio tražbinu u iznosu od </w:t>
      </w:r>
      <w:r>
        <w:tab/>
        <w:t>8.800,12 kn s osnova</w:t>
      </w:r>
      <w:r>
        <w:tab/>
        <w:t>Izvadka iz poslovnih knjiga, računa, kamate</w:t>
      </w:r>
    </w:p>
    <w:p w:rsidRDefault="00EC644D" w:rsidP="00EC644D" w:rsidR="00EC644D">
      <w:r>
        <w:t>28.EUROPEAN SEA PLANE SERVICE Gmbh,HRB131208,82290 Landsberied, Am Oberanger 3, Njemačka, prijavio tražbinu u iznosuod 12.652.718,16 kn s osnova</w:t>
      </w:r>
      <w:r>
        <w:tab/>
        <w:t xml:space="preserve">Ugovora o zakupu zrakoplova i najmu alata, računi za odvjetničke usluge </w:t>
      </w:r>
    </w:p>
    <w:p w:rsidRDefault="00EC644D" w:rsidP="00EC644D" w:rsidR="00EC644D">
      <w:r>
        <w:t>29.VODOVOD I KANALIZACIJA d.o.o.,OIB56826138353,Biokovska 3, Split, prijavio tražbinu u iznosu od 5.056,31kn s osnova Izvoda otvorenih stavki, račun, kamate</w:t>
      </w:r>
    </w:p>
    <w:p w:rsidRDefault="00EC644D" w:rsidP="00EC644D" w:rsidR="00EC644D">
      <w:r>
        <w:t xml:space="preserve">30.HRVATSKA AGENCIJA ZA CIVILNO </w:t>
      </w:r>
      <w:r w:rsidR="00494121">
        <w:t>Z</w:t>
      </w:r>
      <w:r>
        <w:t>RAKOPLOVSTVO, OIB:76108805525,</w:t>
      </w:r>
      <w:r>
        <w:tab/>
        <w:t>Ulica grada Vukovara 284, Zagreb, prijavio tražbinu u iznosu od 46.150,45</w:t>
      </w:r>
      <w:r w:rsidR="008F2BF3">
        <w:t xml:space="preserve"> </w:t>
      </w:r>
      <w:r>
        <w:t>kn s osnov</w:t>
      </w:r>
      <w:r>
        <w:tab/>
        <w:t>izvadka iz poslovnih knjiga, računi</w:t>
      </w:r>
      <w:r>
        <w:tab/>
      </w:r>
      <w:r>
        <w:tab/>
      </w:r>
    </w:p>
    <w:p w:rsidRDefault="00EC644D" w:rsidP="00EC644D" w:rsidR="00EC644D">
      <w:r>
        <w:t>31.HRVATSKA REGULATORNA AGENCIJA ZA MREŽNE DJELATNOSTI</w:t>
      </w:r>
      <w:r w:rsidR="008F2BF3">
        <w:t xml:space="preserve"> </w:t>
      </w:r>
      <w:r>
        <w:t>,OIB:87950783661,</w:t>
      </w:r>
      <w:r>
        <w:tab/>
        <w:t>Ulica Roberta Frangeša Mihanovića 9, Zagreb, prijavio tražbinu u iznosu od 4.202,90 kn s osnova računa, obračun kamata</w:t>
      </w:r>
    </w:p>
    <w:p w:rsidRDefault="00EC644D" w:rsidP="00EC644D" w:rsidR="00EC644D">
      <w:r>
        <w:t>32.CRO DIZAJN d.o.o,OIB:</w:t>
      </w:r>
      <w:r>
        <w:tab/>
        <w:t>02693601142,</w:t>
      </w:r>
      <w:r>
        <w:tab/>
        <w:t>Supilova 11c, Zagreb</w:t>
      </w:r>
      <w:r>
        <w:tab/>
        <w:t>, prijavio tražbinu u iznosu od 99.000,00kn s osnovu  računa</w:t>
      </w:r>
    </w:p>
    <w:p w:rsidRDefault="00EC644D" w:rsidP="00EC644D" w:rsidR="00EC644D">
      <w:r>
        <w:t xml:space="preserve">33.MARINETEK ADRIATIC d.o.o., OIB: </w:t>
      </w:r>
      <w:r>
        <w:tab/>
        <w:t>15333147550,</w:t>
      </w:r>
      <w:r>
        <w:tab/>
        <w:t>Velimira Škorpika 6,Šibenik,prijavio tražbinu u iznosu od 1.692.347,49 kn s osnova Izvod iz poslovnih knjiga, troškovi postupka, kamate</w:t>
      </w:r>
    </w:p>
    <w:p w:rsidRDefault="00EC644D" w:rsidP="00EC644D" w:rsidR="00EC644D">
      <w:r>
        <w:t xml:space="preserve">34.RH- Ministarstvo poljoprivrede,OIB:76767369197,Ulica grada Vukovara 78, Zagreb, prijavio tražbinu u iznosu od </w:t>
      </w:r>
      <w:r>
        <w:tab/>
        <w:t>11.053,79 kn s  osnova Analitička kartica, obračun kamata</w:t>
      </w:r>
    </w:p>
    <w:p w:rsidRDefault="00EC644D" w:rsidP="00EC644D" w:rsidR="00EC644D">
      <w:r>
        <w:t>35.ALCA ZAGREB d.o.o.,OIB:58353015102,Koledovčina 2, Zagreb,prijavio tražbinu u iznosu od 26.105,15 kn s osnova Izvoda otvorenih stavki, obračun kamata</w:t>
      </w:r>
    </w:p>
    <w:p w:rsidRDefault="00EC644D" w:rsidP="00EC644D" w:rsidR="00EC644D">
      <w:r>
        <w:t>36.GRAD NOVALJA,OIB:85290822507,Trg d. Franje Tuđmana 1, Novalja, prijavio tražbinu u iznosu od 60.000,00 kn s osnova kartica otvorenih stavki, ugovor o zakupu</w:t>
      </w:r>
    </w:p>
    <w:p w:rsidRDefault="00EC644D" w:rsidP="00EC644D" w:rsidR="00EC644D">
      <w:r>
        <w:t>37.MINISTARSTVO UNUTARNJIH POSLOVA HRVATSKE,OIB:36162371878, Zagreb,prijavio tražbinu u iznosu od 30.113,44</w:t>
      </w:r>
      <w:r w:rsidR="008F2BF3">
        <w:t xml:space="preserve"> </w:t>
      </w:r>
      <w:r>
        <w:t>kn s osnova prijedloga  za ovrhu</w:t>
      </w:r>
    </w:p>
    <w:p w:rsidRDefault="00EC644D" w:rsidP="00EC644D" w:rsidR="00EC644D">
      <w:r>
        <w:t>38.MINISTARSTVO FINANCIJA,OIB:18683136487, Zagreb, prijavio tražbinu u iznosu od 703.500,27 kn s osnova poreze i prireza na dohodak, doprinosi iz i na plaću, članarina tur.zajednici članarina HGK</w:t>
      </w:r>
    </w:p>
    <w:p w:rsidRDefault="00EC644D" w:rsidP="00EC644D" w:rsidR="00EC644D">
      <w:r>
        <w:t>39.NEOINFO d.o.o.,OIB:62453877529,Strojarska cesta 20, Zagreb, prijavio tražbinu u iznosu od 190.932,19</w:t>
      </w:r>
      <w:r>
        <w:tab/>
        <w:t xml:space="preserve"> kn s osnova računa, presuda Trgovačkog suda, Rješenje  Visokog trgovačkog suda, kamate</w:t>
      </w:r>
    </w:p>
    <w:p w:rsidRDefault="00EC644D" w:rsidP="00EC644D" w:rsidR="00EC644D">
      <w:r w:rsidRPr="00A60E44">
        <w:t>40.AEROLEGA d.o.o.</w:t>
      </w:r>
      <w:r>
        <w:t>, OIB:</w:t>
      </w:r>
      <w:r w:rsidRPr="00A60E44">
        <w:tab/>
        <w:t>02844609699</w:t>
      </w:r>
      <w:r>
        <w:t>,</w:t>
      </w:r>
      <w:r w:rsidRPr="00A60E44">
        <w:tab/>
        <w:t>Buzinski prilaz 28, Zagreb</w:t>
      </w:r>
      <w:r>
        <w:t xml:space="preserve">,prijavio tražbinu u iznosu od </w:t>
      </w:r>
      <w:r w:rsidRPr="00A60E44">
        <w:t>88.285,36</w:t>
      </w:r>
      <w:r>
        <w:t xml:space="preserve"> kn s osnova ra</w:t>
      </w:r>
      <w:r w:rsidRPr="00A60E44">
        <w:t>čun</w:t>
      </w:r>
      <w:r>
        <w:t>a</w:t>
      </w:r>
      <w:r w:rsidRPr="00A60E44">
        <w:t>, kamate</w:t>
      </w:r>
    </w:p>
    <w:p w:rsidRDefault="00EC644D" w:rsidP="00EC644D" w:rsidR="00EC644D">
      <w:r>
        <w:t>41.Automehaničarski obrt vl. Joško Radić,OIB:66820408548,Put Kave 16, Kaštel Sućurac, prijavio tražbinu u iznosu od 5.184,38 kn s osnova računi, izvod stavki</w:t>
      </w:r>
    </w:p>
    <w:p w:rsidRDefault="00EC644D" w:rsidP="00EC644D" w:rsidR="00EC644D">
      <w:r>
        <w:t>42.Županijska lučka uprava Vela Luka, OIB:51554907886</w:t>
      </w:r>
      <w:r>
        <w:tab/>
        <w:t>Ul. 58 br 15, Vela Luka, prijavio tražbinu u iznosu od</w:t>
      </w:r>
      <w:r>
        <w:tab/>
        <w:t>40.000,00 kn s osnova računa i Rješenje o ovrsi broj Ovrv-1099/2018</w:t>
      </w:r>
    </w:p>
    <w:p w:rsidRDefault="00EC644D" w:rsidP="00EC644D" w:rsidR="00EC644D">
      <w:r>
        <w:t>43.ČISTOĆA d.o.o.,OIB:38812451417,Put Plokita 81, Split, prijavio tražbinu u iznosu od 6.980,63</w:t>
      </w:r>
      <w:r w:rsidR="008F2BF3">
        <w:t xml:space="preserve"> </w:t>
      </w:r>
      <w:r>
        <w:t>kn s osnova pravomoćnog rješenja o ovrsi Ovrv-351/17, izvadak iz poslovnih knjiga, kamate</w:t>
      </w:r>
    </w:p>
    <w:p w:rsidRDefault="00EC644D" w:rsidP="00EC644D" w:rsidR="00EC644D">
      <w:r>
        <w:t>44.</w:t>
      </w:r>
      <w:r w:rsidRPr="00A60E44">
        <w:t>HRVATSKA RADIO TELEVIZIJA</w:t>
      </w:r>
      <w:r>
        <w:t>,OIB:</w:t>
      </w:r>
      <w:r w:rsidRPr="00A60E44">
        <w:t>68419124305</w:t>
      </w:r>
      <w:r>
        <w:t>,</w:t>
      </w:r>
      <w:r w:rsidRPr="00A60E44">
        <w:t>Prisavlje 3, Zagreb</w:t>
      </w:r>
      <w:r>
        <w:t>, prijavio tražbinu u iznosu od</w:t>
      </w:r>
      <w:r w:rsidR="00494121">
        <w:t xml:space="preserve"> </w:t>
      </w:r>
      <w:r w:rsidRPr="00A60E44">
        <w:t>2.353,24</w:t>
      </w:r>
      <w:r>
        <w:t xml:space="preserve"> kn s osnova i</w:t>
      </w:r>
      <w:r w:rsidRPr="00A60E44">
        <w:t>zvod</w:t>
      </w:r>
      <w:r>
        <w:t>a</w:t>
      </w:r>
      <w:r w:rsidRPr="00A60E44">
        <w:t xml:space="preserve"> iz poslovnih knjiga, računi, kamate</w:t>
      </w:r>
    </w:p>
    <w:p w:rsidRDefault="00EC644D" w:rsidP="00EC644D" w:rsidR="00EC644D">
      <w:r>
        <w:t>45.FINANCIJSKA AGENCIJA, OIB:85821130368,Ulica grada Vukovara 70, Zagreb, prijavio tražbinu u iznosu od  7.690,78 kn s osnova Izvoda iz poslovnih knjiga, računi, kamate</w:t>
      </w:r>
    </w:p>
    <w:p w:rsidRDefault="00EC644D" w:rsidP="00EC644D" w:rsidR="00EC644D">
      <w:r w:rsidRPr="008357F6">
        <w:t>46.SPLITSKA BANKA d.d.</w:t>
      </w:r>
      <w:r>
        <w:t>, OIB:</w:t>
      </w:r>
      <w:r w:rsidRPr="008357F6">
        <w:t>69326397242</w:t>
      </w:r>
      <w:r>
        <w:t>,</w:t>
      </w:r>
      <w:r w:rsidRPr="008357F6">
        <w:t>Domovinskog rata 61, Split</w:t>
      </w:r>
      <w:r>
        <w:t>, prijavio tražbinu  u iznosu od</w:t>
      </w:r>
      <w:r w:rsidRPr="008357F6">
        <w:tab/>
        <w:t>200.000,00</w:t>
      </w:r>
      <w:r>
        <w:t xml:space="preserve"> kn s osnova </w:t>
      </w:r>
      <w:r w:rsidRPr="008357F6">
        <w:t>Izvadak</w:t>
      </w:r>
      <w:r>
        <w:t>a</w:t>
      </w:r>
      <w:r w:rsidRPr="008357F6">
        <w:t xml:space="preserve"> iz poslovnih knjiga, Ugovori o izdavanju garancija, kamate</w:t>
      </w:r>
    </w:p>
    <w:p w:rsidRDefault="00EC644D" w:rsidP="00EC644D" w:rsidR="00EC644D">
      <w:r w:rsidRPr="008357F6">
        <w:t>47.ŽUPANIJSKA LUČKA UPRAVA Mali Lošinj</w:t>
      </w:r>
      <w:r>
        <w:t>, OIB:</w:t>
      </w:r>
      <w:r w:rsidRPr="008357F6">
        <w:t>54547924664</w:t>
      </w:r>
      <w:r>
        <w:t xml:space="preserve">, </w:t>
      </w:r>
      <w:r w:rsidRPr="008357F6">
        <w:t>Priko 64, Mali Lošinj</w:t>
      </w:r>
      <w:r>
        <w:t xml:space="preserve"> prijavio tražbinu u iznosu od </w:t>
      </w:r>
      <w:r w:rsidRPr="008357F6">
        <w:t>16.170,00</w:t>
      </w:r>
      <w:r>
        <w:t xml:space="preserve"> kn s osnova </w:t>
      </w:r>
      <w:r w:rsidRPr="008357F6">
        <w:t>Solemizirani ugovor o koncesiji, račun, izvadak iz poslovnih knjiga</w:t>
      </w:r>
    </w:p>
    <w:p w:rsidRDefault="00EC644D" w:rsidP="00EC644D" w:rsidR="00EC644D">
      <w:r w:rsidRPr="008357F6">
        <w:t>48.Odvjetničko društvo Šebetić i partneri j.t.d.</w:t>
      </w:r>
      <w:r>
        <w:t>, OIB:</w:t>
      </w:r>
      <w:r w:rsidRPr="008357F6">
        <w:t>76254111070</w:t>
      </w:r>
      <w:r>
        <w:t xml:space="preserve">, </w:t>
      </w:r>
      <w:r w:rsidRPr="008357F6">
        <w:t>Ignjata Đorđića 6, Zagreb</w:t>
      </w:r>
      <w:r>
        <w:t>, prijavio tražbinu u iznosu od</w:t>
      </w:r>
      <w:r w:rsidRPr="008357F6">
        <w:tab/>
        <w:t>280.456,50</w:t>
      </w:r>
      <w:r>
        <w:t xml:space="preserve"> kn s osnova  z</w:t>
      </w:r>
      <w:r w:rsidRPr="008357F6">
        <w:t>astupanj</w:t>
      </w:r>
      <w:r>
        <w:t>a</w:t>
      </w:r>
      <w:r w:rsidRPr="008357F6">
        <w:t xml:space="preserve"> u sudskom i upravnom postupku, specifikacija izvršenih pravnih radnji</w:t>
      </w:r>
    </w:p>
    <w:p w:rsidRDefault="00EC644D" w:rsidP="00EC644D" w:rsidR="00EC644D">
      <w:r w:rsidRPr="008357F6">
        <w:t>49.Radovan Kečkemet, vlasnik obrta Poslovne usluge Kečkemet</w:t>
      </w:r>
      <w:r>
        <w:t>,OIB:</w:t>
      </w:r>
      <w:r w:rsidRPr="008357F6">
        <w:t>58853288348</w:t>
      </w:r>
      <w:r>
        <w:t>,</w:t>
      </w:r>
      <w:r w:rsidRPr="008357F6">
        <w:t>Trogirska 6, Split</w:t>
      </w:r>
      <w:r w:rsidRPr="008357F6">
        <w:tab/>
      </w:r>
      <w:r>
        <w:t xml:space="preserve">, prijavio tražbinu u iznosu od  </w:t>
      </w:r>
      <w:r w:rsidRPr="008357F6">
        <w:t>20.448,03</w:t>
      </w:r>
      <w:r>
        <w:t xml:space="preserve"> kn s osnova ra</w:t>
      </w:r>
      <w:r w:rsidRPr="008357F6">
        <w:t>čun</w:t>
      </w:r>
      <w:r>
        <w:t>a</w:t>
      </w:r>
      <w:r w:rsidRPr="008357F6">
        <w:t>, kamate</w:t>
      </w:r>
    </w:p>
    <w:p w:rsidRDefault="00EC644D" w:rsidP="00EC644D" w:rsidR="00EC644D">
      <w:r>
        <w:t>50.Skenderović Senka,OIB: 58367649631,Skenderović Tin (mldb) OIB:</w:t>
      </w:r>
      <w:r w:rsidRPr="008357F6">
        <w:t xml:space="preserve"> </w:t>
      </w:r>
      <w:r>
        <w:t>14006349270, Luke Botića 22, Zadar i Sivić Ana,Palmotićeva 7, Subotica, Srbija, prijavili tražbinu u iznosu od 757.000,00 kn  s osnova Tužbe PN-155/16 pred Općinskim sudom u Zadru</w:t>
      </w:r>
    </w:p>
    <w:p w:rsidRDefault="00EC644D" w:rsidP="00EC644D" w:rsidR="00EC644D">
      <w:r w:rsidRPr="007C6C9B">
        <w:t>51.SLOBODNA DALMACIJA d.d.</w:t>
      </w:r>
      <w:r w:rsidRPr="007C6C9B">
        <w:tab/>
      </w:r>
      <w:r>
        <w:t>, OIB:</w:t>
      </w:r>
      <w:r w:rsidRPr="007C6C9B">
        <w:t>35075764438</w:t>
      </w:r>
      <w:r>
        <w:t>,</w:t>
      </w:r>
      <w:r w:rsidRPr="007C6C9B">
        <w:tab/>
        <w:t>Hrvatske mornarice 4, Split</w:t>
      </w:r>
      <w:r>
        <w:t xml:space="preserve">, prijavio tražbinu u iznosu od </w:t>
      </w:r>
      <w:r w:rsidRPr="007C6C9B">
        <w:tab/>
        <w:t>3.129,48</w:t>
      </w:r>
      <w:r>
        <w:t xml:space="preserve"> kn s osnova</w:t>
      </w:r>
      <w:r w:rsidRPr="007C6C9B">
        <w:tab/>
      </w:r>
      <w:r>
        <w:t>r</w:t>
      </w:r>
      <w:r w:rsidRPr="007C6C9B">
        <w:t>ačun</w:t>
      </w:r>
      <w:r>
        <w:t>a</w:t>
      </w:r>
      <w:r w:rsidRPr="007C6C9B">
        <w:t>, kamate</w:t>
      </w:r>
    </w:p>
    <w:p w:rsidRDefault="00EC644D" w:rsidP="00EC644D" w:rsidR="00EC644D">
      <w:r w:rsidRPr="007C6C9B">
        <w:t>52.Sveučilište u Rijeci STUDENTSKI CENTAR RIJEKA</w:t>
      </w:r>
      <w:r w:rsidRPr="007C6C9B">
        <w:tab/>
      </w:r>
      <w:r>
        <w:t>, OIB:</w:t>
      </w:r>
      <w:r w:rsidRPr="007C6C9B">
        <w:t>87500773013</w:t>
      </w:r>
      <w:r>
        <w:t>,</w:t>
      </w:r>
      <w:r w:rsidRPr="007C6C9B">
        <w:t>Radmile Matejčić 5, Rijeka</w:t>
      </w:r>
      <w:r>
        <w:t xml:space="preserve">, prijavio tražbinu u iznosu od </w:t>
      </w:r>
      <w:r w:rsidRPr="007C6C9B">
        <w:t>29.040,96</w:t>
      </w:r>
      <w:r>
        <w:t xml:space="preserve"> kn s osnova i</w:t>
      </w:r>
      <w:r w:rsidRPr="007C6C9B">
        <w:t>zvadk</w:t>
      </w:r>
      <w:r>
        <w:t>a</w:t>
      </w:r>
      <w:r w:rsidRPr="007C6C9B">
        <w:t xml:space="preserve"> otvorenih stavki, ugovori, računi, kamate, Rješenje o ovrsi</w:t>
      </w:r>
    </w:p>
    <w:p w:rsidRDefault="00EC644D" w:rsidP="00EC644D" w:rsidR="00EC644D">
      <w:r w:rsidRPr="007C6C9B">
        <w:t>53.MEDIA NET d.o.o.</w:t>
      </w:r>
      <w:r>
        <w:t>, OIB:</w:t>
      </w:r>
      <w:r w:rsidRPr="007C6C9B">
        <w:tab/>
        <w:t>60259436947</w:t>
      </w:r>
      <w:r>
        <w:t>,</w:t>
      </w:r>
      <w:r w:rsidRPr="007C6C9B">
        <w:tab/>
        <w:t>Petrinjska 42a, Zagreb</w:t>
      </w:r>
      <w:r>
        <w:t xml:space="preserve">, prijavio tražbinu u iznosu od </w:t>
      </w:r>
      <w:r w:rsidRPr="007C6C9B">
        <w:t>13.247,64</w:t>
      </w:r>
      <w:r>
        <w:t xml:space="preserve"> kn s osnova r</w:t>
      </w:r>
      <w:r w:rsidRPr="007C6C9B">
        <w:t>ačun</w:t>
      </w:r>
      <w:r>
        <w:t>a</w:t>
      </w:r>
      <w:r w:rsidRPr="007C6C9B">
        <w:t>, kamate</w:t>
      </w:r>
    </w:p>
    <w:p w:rsidRDefault="00EC644D" w:rsidP="00EC644D" w:rsidR="00EC644D">
      <w:r w:rsidRPr="007C6C9B">
        <w:t>54.PRESSCUT d.o.o.</w:t>
      </w:r>
      <w:r w:rsidRPr="007C6C9B">
        <w:tab/>
      </w:r>
      <w:r>
        <w:t>, OIB:</w:t>
      </w:r>
      <w:r w:rsidRPr="007C6C9B">
        <w:t>34672089688</w:t>
      </w:r>
      <w:r>
        <w:t>,</w:t>
      </w:r>
      <w:r w:rsidRPr="007C6C9B">
        <w:tab/>
        <w:t>Domagojeva 2, Zagreb</w:t>
      </w:r>
      <w:r>
        <w:t xml:space="preserve">, prijavio tražbinu u iznosu od </w:t>
      </w:r>
      <w:r w:rsidRPr="007C6C9B">
        <w:t>71.312,13</w:t>
      </w:r>
      <w:r>
        <w:t xml:space="preserve"> kn s osnova r</w:t>
      </w:r>
      <w:r w:rsidRPr="007C6C9B">
        <w:t>ačun</w:t>
      </w:r>
      <w:r>
        <w:t>a</w:t>
      </w:r>
      <w:r w:rsidRPr="007C6C9B">
        <w:t>, kamate</w:t>
      </w:r>
    </w:p>
    <w:p w:rsidRDefault="00EC644D" w:rsidP="00EC644D" w:rsidR="00EC644D">
      <w:r w:rsidRPr="007C6C9B">
        <w:t>55.ZRAČNA LUKA SPLIT d.o.o.</w:t>
      </w:r>
      <w:r>
        <w:t>,OIB:</w:t>
      </w:r>
      <w:r w:rsidRPr="007C6C9B">
        <w:t>83462362655</w:t>
      </w:r>
      <w:r>
        <w:t xml:space="preserve">, </w:t>
      </w:r>
      <w:r w:rsidRPr="007C6C9B">
        <w:t>Cesta dr. Franje Tuđmana 1270, Kaštel Štafilić</w:t>
      </w:r>
      <w:r w:rsidRPr="007C6C9B">
        <w:tab/>
      </w:r>
      <w:r>
        <w:t xml:space="preserve">, prijavio tražbinu u iznosu od  </w:t>
      </w:r>
      <w:r w:rsidRPr="007C6C9B">
        <w:t>475.998,47</w:t>
      </w:r>
      <w:r>
        <w:t xml:space="preserve"> kn s osnova i</w:t>
      </w:r>
      <w:r w:rsidRPr="007C6C9B">
        <w:t>zvadk</w:t>
      </w:r>
      <w:r>
        <w:t>a iz poslovnih knjiga, Ugovora</w:t>
      </w:r>
    </w:p>
    <w:p w:rsidRDefault="00EC644D" w:rsidP="00EC644D" w:rsidR="00EC644D">
      <w:r w:rsidRPr="007C6C9B">
        <w:t>56.NADIR d.o.o.</w:t>
      </w:r>
      <w:r>
        <w:t>,OIB:</w:t>
      </w:r>
      <w:r w:rsidRPr="007C6C9B">
        <w:t>66501108691</w:t>
      </w:r>
      <w:r w:rsidRPr="007C6C9B">
        <w:tab/>
      </w:r>
      <w:r>
        <w:t xml:space="preserve">, </w:t>
      </w:r>
      <w:r w:rsidRPr="007C6C9B">
        <w:t>Donja Bričina 2, Mali Lošinj</w:t>
      </w:r>
      <w:r>
        <w:t xml:space="preserve">, prijavio tražbinu u iznosu od </w:t>
      </w:r>
      <w:r w:rsidRPr="007C6C9B">
        <w:t>31.350,00</w:t>
      </w:r>
      <w:r w:rsidRPr="007C6C9B">
        <w:tab/>
      </w:r>
      <w:r>
        <w:t>s osnova r</w:t>
      </w:r>
      <w:r w:rsidRPr="007C6C9B">
        <w:t>ačun</w:t>
      </w:r>
      <w:r>
        <w:t>a</w:t>
      </w:r>
    </w:p>
    <w:p w:rsidRDefault="00EC644D" w:rsidP="00EC644D" w:rsidR="00EC644D">
      <w:r w:rsidRPr="007C6C9B">
        <w:t>57.Velpro-centar d.o.o.</w:t>
      </w:r>
      <w:r>
        <w:t>,OIB:</w:t>
      </w:r>
      <w:r w:rsidRPr="007C6C9B">
        <w:tab/>
        <w:t>46660800468</w:t>
      </w:r>
      <w:r>
        <w:t>,</w:t>
      </w:r>
      <w:r w:rsidRPr="007C6C9B">
        <w:tab/>
        <w:t>Marijana Čavića 1, Zagreb</w:t>
      </w:r>
      <w:r>
        <w:t xml:space="preserve">, prijavio tražbinu u iznosu od </w:t>
      </w:r>
      <w:r w:rsidRPr="007C6C9B">
        <w:t>64.823,38</w:t>
      </w:r>
      <w:r>
        <w:t xml:space="preserve"> kn s osnova i</w:t>
      </w:r>
      <w:r w:rsidRPr="007C6C9B">
        <w:t>zvod</w:t>
      </w:r>
      <w:r>
        <w:t>a</w:t>
      </w:r>
      <w:r w:rsidRPr="007C6C9B">
        <w:t xml:space="preserve"> otvorenih stavki, kamate</w:t>
      </w:r>
    </w:p>
    <w:p w:rsidRDefault="00EC644D" w:rsidP="00EC644D" w:rsidR="00EC644D">
      <w:r w:rsidRPr="007C6C9B">
        <w:t>58.Fond za zaštitu okoliša i energetsku učinkovitost</w:t>
      </w:r>
      <w:r>
        <w:t xml:space="preserve">,OIB: </w:t>
      </w:r>
      <w:r w:rsidRPr="007C6C9B">
        <w:t>85858625994</w:t>
      </w:r>
      <w:r>
        <w:t>,</w:t>
      </w:r>
      <w:r w:rsidRPr="007C6C9B">
        <w:tab/>
        <w:t>Radnička cesta 80, Zagreb</w:t>
      </w:r>
      <w:r>
        <w:t xml:space="preserve"> prijavio tražbinu u iznosu od </w:t>
      </w:r>
      <w:r w:rsidRPr="007C6C9B">
        <w:t>3.946,63</w:t>
      </w:r>
      <w:r>
        <w:t xml:space="preserve"> kn s osnova r</w:t>
      </w:r>
      <w:r w:rsidRPr="007C6C9B">
        <w:t>ačun</w:t>
      </w:r>
      <w:r>
        <w:t>a</w:t>
      </w:r>
      <w:r w:rsidRPr="007C6C9B">
        <w:t xml:space="preserve">,Rješenja o naknadi gospodarenja otpadnom ambalažom, kamate  </w:t>
      </w:r>
    </w:p>
    <w:p w:rsidRDefault="00EC644D" w:rsidP="00EC644D" w:rsidR="00EC644D">
      <w:r w:rsidRPr="007C6C9B">
        <w:t>59.PRIMACOŠPED d.o.o.</w:t>
      </w:r>
      <w:r>
        <w:t>,OIB:</w:t>
      </w:r>
      <w:r w:rsidRPr="007C6C9B">
        <w:t>92921096103</w:t>
      </w:r>
      <w:r>
        <w:t>,</w:t>
      </w:r>
      <w:r w:rsidRPr="007C6C9B">
        <w:t>Jankomir 25, Zagreb</w:t>
      </w:r>
      <w:r>
        <w:t xml:space="preserve">, prijavio tražbinu u iznosu od </w:t>
      </w:r>
      <w:r w:rsidRPr="007C6C9B">
        <w:t>914,58</w:t>
      </w:r>
      <w:r w:rsidR="004616EE">
        <w:t xml:space="preserve"> </w:t>
      </w:r>
      <w:r>
        <w:t>kn s osnova a</w:t>
      </w:r>
      <w:r w:rsidRPr="007C6C9B">
        <w:t>nalitička kartica kupaca, račun</w:t>
      </w:r>
    </w:p>
    <w:p w:rsidRDefault="00EC644D" w:rsidP="00EC644D" w:rsidR="00EC644D">
      <w:r w:rsidRPr="007C6C9B">
        <w:t>60.Dražen Vuković i Saša Lalić vlasnici Odvjetničkog ureda Dražen Vuković i Saša Lalić</w:t>
      </w:r>
      <w:r>
        <w:t>, OIB:</w:t>
      </w:r>
      <w:r w:rsidRPr="007C6C9B">
        <w:t>07783602611</w:t>
      </w:r>
      <w:r>
        <w:t>,</w:t>
      </w:r>
      <w:r w:rsidRPr="007C6C9B">
        <w:t>Hrvatske mornarice 1D, Split</w:t>
      </w:r>
      <w:r>
        <w:t xml:space="preserve">, prijavili tražbinu u iznosu od </w:t>
      </w:r>
      <w:r w:rsidRPr="007C6C9B">
        <w:t>47.814,16</w:t>
      </w:r>
      <w:r>
        <w:t xml:space="preserve"> kn</w:t>
      </w:r>
    </w:p>
    <w:p w:rsidRDefault="00EC644D" w:rsidP="00EC644D" w:rsidR="00EC644D">
      <w:r>
        <w:t>s osnova i</w:t>
      </w:r>
      <w:r w:rsidRPr="007C6C9B">
        <w:t>zvadk</w:t>
      </w:r>
      <w:r>
        <w:t>a</w:t>
      </w:r>
      <w:r w:rsidRPr="007C6C9B">
        <w:t xml:space="preserve"> otvorenih stavki, ugovori, računi, kamate</w:t>
      </w:r>
    </w:p>
    <w:p w:rsidRDefault="00EC644D" w:rsidP="00EC644D" w:rsidR="00EC644D">
      <w:r>
        <w:t>61.AIR TRACTOR d.o.o., OIB:37414479901,</w:t>
      </w:r>
      <w:r w:rsidR="004616EE">
        <w:t xml:space="preserve"> </w:t>
      </w:r>
      <w:r>
        <w:t xml:space="preserve">Jablanova 21, Osijek, prijavio tražbinu u iznosu od 137.374,00 kn s osnova izvadka otvorenih stavki, ugovori, računi, </w:t>
      </w:r>
    </w:p>
    <w:p w:rsidRDefault="00EC644D" w:rsidP="00EC644D" w:rsidR="00EC644D">
      <w:r>
        <w:t>62.AVIO GRUPA d.o.o., OIB:46392059754,Koturaška 69, Zagreb, prijavio tražbinuu iznosu od 125.233,49 kn s osnova računa</w:t>
      </w:r>
    </w:p>
    <w:p w:rsidRDefault="00EC644D" w:rsidP="00EC644D" w:rsidR="00EC644D">
      <w:r>
        <w:t>63.Hrvatski registar brodova, OIB:04601923208,Marasovićeva 67, Split, prijavio tražbinu u iznosu od 16.119,99 kn s osnova računa, kamate</w:t>
      </w:r>
    </w:p>
    <w:p w:rsidRDefault="0034155B" w:rsidP="005421A3" w:rsidR="0034155B">
      <w:pPr>
        <w:ind w:firstLine="708"/>
      </w:pPr>
    </w:p>
    <w:p w:rsidRDefault="005421A3" w:rsidP="005421A3" w:rsidR="005421A3">
      <w:pPr>
        <w:ind w:firstLine="708"/>
      </w:pPr>
      <w:r>
        <w:t>Stečajni upravitelj izjavljuje da priznaje tražbine vjerovnika  I. i II. višeg isplatnog reda koje su navedene kao priznate u tablici prijavljenih i ispitanih tražbina od 1</w:t>
      </w:r>
      <w:r w:rsidR="00431089">
        <w:t>2</w:t>
      </w:r>
      <w:r>
        <w:t>.2.2019. godine jer da se temelje na vjerodostojn</w:t>
      </w:r>
      <w:r w:rsidR="007A021E">
        <w:t>oj dokumentaciji dostavljenoj uz prijavu tražbina</w:t>
      </w:r>
      <w:r w:rsidR="00431089">
        <w:t xml:space="preserve">, </w:t>
      </w:r>
      <w:r w:rsidR="007A021E">
        <w:t>a</w:t>
      </w:r>
      <w:r w:rsidR="00971635">
        <w:t xml:space="preserve"> da se osporavaju tražbine vjerovnika  I. i II. višeg isplatnog reda koje su navedene kao osporene u tablici prijavljenih i ispitanih tražbina od 12.2.2019. i to iz razloga koji su navedeni  u tablici ispitanih tražbina u koloni  razlog osporavanja tražbine.</w:t>
      </w:r>
    </w:p>
    <w:p w:rsidRDefault="005421A3" w:rsidP="005421A3" w:rsidR="005421A3"/>
    <w:p w:rsidRDefault="004616EE" w:rsidP="005421A3" w:rsidR="004616EE">
      <w:r>
        <w:tab/>
        <w:t>Nadalje, stečajni upravitelj izjavljuje  kako sudu predlaže odacivanje prijava tražbina stečajnih vjerovnika i to</w:t>
      </w:r>
    </w:p>
    <w:p w:rsidRDefault="004616EE" w:rsidP="005421A3" w:rsidR="004616EE"/>
    <w:p w:rsidRDefault="004616EE" w:rsidP="004616EE" w:rsidR="004616EE">
      <w:r>
        <w:t xml:space="preserve">1.OTAGO Beteiligungsgesellschaft mbH,OIB:48235850947,Meierottosrrasse 1,10719 Berlin, Njemačka,  prijavio tražbinu u iznosu od 26.025.167,13 kn s osnova računa,Sporazuma o zajmovima </w:t>
      </w:r>
    </w:p>
    <w:p w:rsidRDefault="004616EE" w:rsidP="004616EE" w:rsidR="004616EE">
      <w:r>
        <w:t>2.JMUR Twin Otter Invest Gmbh,OIB:30124791391,Meierottostrasse 1, 10719 Berlin, Njemačka, prijavio tražbinu u iznosu od 1.846.658,12 kn s osnova Ugovor o zajmu, kamate</w:t>
      </w:r>
    </w:p>
    <w:p w:rsidRDefault="004616EE" w:rsidP="004616EE" w:rsidR="004616EE">
      <w:r>
        <w:t>3.JMUR Goose Invest Gmbh</w:t>
      </w:r>
      <w:r>
        <w:tab/>
        <w:t>6, OIB:1018702980,Meierottostrasse 1, 10719 Berlin, Njemačka, prijavio tražbinu u iznosu od 914.810,52 kn s osnova</w:t>
      </w:r>
      <w:r>
        <w:tab/>
        <w:t>Ugovor o zajmu, kamate</w:t>
      </w:r>
    </w:p>
    <w:p w:rsidRDefault="004616EE" w:rsidP="004616EE" w:rsidR="004616EE">
      <w:r>
        <w:t>4.KuW Vermogensverwaltung GmbH,OIB:</w:t>
      </w:r>
      <w:r>
        <w:tab/>
        <w:t>00229889878</w:t>
      </w:r>
      <w:r>
        <w:tab/>
        <w:t>Feldscheide 2, 24814 Sehestedt, Njemačka, prijavio tražbinu u iznosu od 10.847.628,56 kn s osnova Ugovor o zajmu, kamate</w:t>
      </w:r>
    </w:p>
    <w:p w:rsidRDefault="004616EE" w:rsidP="004616EE" w:rsidR="004616EE">
      <w:r>
        <w:t>5.KENORA  Vermogensverwaltung GmbH</w:t>
      </w:r>
      <w:r>
        <w:tab/>
        <w:t>, OIB:32608568261,Goethestrasse 83, 40237 Dusseldrf, Njemačka,  prijavio tražbinu u iznosu od 2.471.436,99</w:t>
      </w:r>
      <w:r>
        <w:tab/>
        <w:t xml:space="preserve"> s osnova Ugovor o zajmu, kamate</w:t>
      </w:r>
    </w:p>
    <w:p w:rsidRDefault="004616EE" w:rsidP="004616EE" w:rsidR="004616EE">
      <w:r>
        <w:t>6.Network Corporate Finance Gmbh</w:t>
      </w:r>
      <w:r>
        <w:tab/>
        <w:t xml:space="preserve">, OIB:16281045684,Meierottostrasse 1, 10719 Berlin, Njemačka, prijavio tražbinu u iznosu od 6.454.111,31 kn s osnova Ugovor o nalogu,  Nadopuna Ugovoru, Sporazum računi, kamate </w:t>
      </w:r>
    </w:p>
    <w:p w:rsidRDefault="004616EE" w:rsidP="004616EE" w:rsidR="004616EE">
      <w:r>
        <w:t>7.Karl Markus Dankl</w:t>
      </w:r>
      <w:r>
        <w:tab/>
        <w:t>53182170002</w:t>
      </w:r>
      <w:r>
        <w:tab/>
        <w:t>Schafhautlstr 11, 80937 Munchen, Njemačka, prijavio tražbinu u iznosu od 2.252.090,81kn s osnova Anex III dioničarskog sporazuma, ugovor o pružanje konzultantskih usluga</w:t>
      </w:r>
    </w:p>
    <w:p w:rsidRDefault="004616EE" w:rsidP="004616EE" w:rsidR="004616EE">
      <w:r>
        <w:t>8.AGATHIS FIVE PTE Ltd, OIB:89011418415,Kensington Gardens, No. U1317, Lot 7616, Jalan Jumidar Buyong, 87000 Labuan F.T. Malezija , prijavio tražbinu u iznosu od 63.612.347,35</w:t>
      </w:r>
      <w:r>
        <w:tab/>
        <w:t xml:space="preserve"> kn s osnova Otvorene stavke konvertibilnih kredita, kamate </w:t>
      </w:r>
    </w:p>
    <w:p w:rsidRDefault="004616EE" w:rsidP="004616EE" w:rsidR="004616EE">
      <w:r>
        <w:t>9.Klaus Dieter Martin</w:t>
      </w:r>
      <w:r>
        <w:tab/>
        <w:t xml:space="preserve">, OIB:37934035727,Vinogradska 56, Split, prijavio tražbinu u iznosu od 24.167.321,17 kn s osnova  plaće, ugovori o zajmu, ugovor o djelu, </w:t>
      </w:r>
    </w:p>
    <w:p w:rsidRDefault="004616EE" w:rsidP="004616EE" w:rsidR="004616EE">
      <w:r>
        <w:t xml:space="preserve">10.RADIO DALMACIJA d.o.o.,OIB:27746792432,Kralja Zvonimira 14 I/X, Split,prijavio tražbinu u iznosu od 71.396,78 kn s osnova  presuda Trgovačkog suda </w:t>
      </w:r>
    </w:p>
    <w:p w:rsidRDefault="004616EE" w:rsidP="004616EE" w:rsidR="004616EE">
      <w:r>
        <w:t>11.LUČKA UPRAVA PULA,OIB:98035365721,Riva 2, Pula, prijavio tražbinu u iznosu od 5.120,67kn s osnova</w:t>
      </w:r>
      <w:r>
        <w:tab/>
        <w:t>Ugovor o koncesiji od 01.08.2014.</w:t>
      </w:r>
    </w:p>
    <w:p w:rsidRDefault="004616EE" w:rsidP="004616EE" w:rsidR="004616EE"/>
    <w:p w:rsidRDefault="009D76B0" w:rsidP="004616EE" w:rsidR="009D76B0">
      <w:r>
        <w:tab/>
        <w:t>Prijave tražbina vjerovnika 1 – 9 da se odnose na vlasnike društva i da predstavljaju zajam kojim nadomještaju kapital društva u krizi, radi čega da bi se radilo o tražbinama nižih</w:t>
      </w:r>
    </w:p>
    <w:p w:rsidRDefault="009D76B0" w:rsidP="004616EE" w:rsidR="009D76B0">
      <w:r>
        <w:t>isplatnih redova a ne viših isplatnih redova.</w:t>
      </w:r>
    </w:p>
    <w:p w:rsidRDefault="009D76B0" w:rsidP="004616EE" w:rsidR="009D76B0"/>
    <w:p w:rsidRDefault="009D76B0" w:rsidP="004616EE" w:rsidR="009D76B0">
      <w:r>
        <w:tab/>
        <w:t>Prijave tražbina vjerovnika 10 – 11 predlaže se odbaciti zato što su podnesene izvan roka.</w:t>
      </w:r>
    </w:p>
    <w:p w:rsidRDefault="00494121" w:rsidP="004616EE" w:rsidR="009D76B0">
      <w:r>
        <w:tab/>
        <w:t>Punomoćnica vjerovnika odbačenih prijava tražbina od 1. do 7. ističe da obzirom  na razloge iz popisa stečajnog upravitelja stoji da se odbacuje</w:t>
      </w:r>
      <w:r w:rsidR="00705CB3">
        <w:t xml:space="preserve"> prijava</w:t>
      </w:r>
      <w:r>
        <w:t xml:space="preserve"> tražbina </w:t>
      </w:r>
      <w:r w:rsidR="00705CB3">
        <w:t xml:space="preserve">jer da </w:t>
      </w:r>
      <w:r>
        <w:t xml:space="preserve"> spada u ni</w:t>
      </w:r>
      <w:r w:rsidR="00705CB3">
        <w:t>ž</w:t>
      </w:r>
      <w:r>
        <w:t>i isplatni red</w:t>
      </w:r>
      <w:r w:rsidR="00705CB3">
        <w:t>, odnosno da</w:t>
      </w:r>
      <w:r>
        <w:t xml:space="preserve"> se radi o tražbini koja nadomješta kapital društva  u krizi. Prema propisu na koje se ovo odnosi a to bi bio čl.408 ZTD-a  za ovaj odbačaj vjerovnik bi trebao biti član društvo što nijedan od ovih vjerovnika nije. Ne ulazeći u dublju analizu u prijavljenim tražbinama ne radi se samo o zajmovima stoga vjerovnici ne priznaju  razlog za odbačaj tražbine. </w:t>
      </w:r>
    </w:p>
    <w:p w:rsidRDefault="00494121" w:rsidP="004616EE" w:rsidR="00494121">
      <w:r>
        <w:tab/>
      </w:r>
    </w:p>
    <w:p w:rsidRDefault="00494121" w:rsidP="004616EE" w:rsidR="00494121">
      <w:r>
        <w:tab/>
        <w:t xml:space="preserve">Punomoćnik vjerovnika AGATHIS FIVE PTE Ltd, OIB:89011418415,Kensington Gardens, No. U1317, Lot 7616, Jalan Jumidar Buyong, 87000 Labuan F.T. Malezija iz istih razloga ne priznaje odbačaj tražbine ovog vjerovnika. </w:t>
      </w:r>
    </w:p>
    <w:p w:rsidRDefault="00705CB3" w:rsidP="004616EE" w:rsidR="00705CB3"/>
    <w:p w:rsidRDefault="004D5B50" w:rsidP="004616EE" w:rsidR="004D5B50">
      <w:r>
        <w:tab/>
        <w:t xml:space="preserve">Punomoćnica  vjerovnika RUAG Schweiz AG CHE 105.983.759 ,Seetalstrasse 175,6032 Emmen, Švicarska, izjavljuje da se je u podnesku od 21.veljače 2019.  </w:t>
      </w:r>
      <w:r w:rsidR="00705CB3">
        <w:t>o</w:t>
      </w:r>
      <w:r>
        <w:t xml:space="preserve">vaj vjerovnik elaborirao razloge radi čega osporava izjašnjenje stečajnog upravitelja </w:t>
      </w:r>
      <w:r w:rsidR="00705CB3">
        <w:t xml:space="preserve"> u vezi </w:t>
      </w:r>
      <w:r>
        <w:t>osporava</w:t>
      </w:r>
      <w:r w:rsidR="00705CB3">
        <w:t xml:space="preserve">nja </w:t>
      </w:r>
      <w:r>
        <w:t xml:space="preserve"> tražbin</w:t>
      </w:r>
      <w:r w:rsidR="00705CB3">
        <w:t>e</w:t>
      </w:r>
      <w:r>
        <w:t xml:space="preserve"> ovog vjerovnika. Stečajni upravitelj proizvoljno i paušalo osporava tražbinu stečajnog vjerovnika koja se temelji na ugovorima i sporazumima između dužnika i vjerovnika koji su dostavljeni u spis. Također vezano uz depozit kojeg stečajni upravitelj navodi, stečajni vjerovnik ističe da je u skladu sa sporazumom iskoristio depozit za slučaj povreda i prijavio tražbinu umanjenu za iznos iskorištenog depozita. Nadalje, vezano uz navodno blokiranje zrakoplova </w:t>
      </w:r>
      <w:r w:rsidR="00705CB3">
        <w:t xml:space="preserve">dužnika, </w:t>
      </w:r>
      <w:r>
        <w:t>stečajni vjerovnik ističe da su zrakoplovi stavljeni izvan pogona u skladu sa sporazumom i na sam zahtjev stečajnog dužnika.</w:t>
      </w:r>
    </w:p>
    <w:p w:rsidRDefault="004D5B50" w:rsidP="004616EE" w:rsidR="004D5B50"/>
    <w:p w:rsidRDefault="004D5B50" w:rsidP="004616EE" w:rsidR="004D5B50">
      <w:r>
        <w:tab/>
        <w:t>Stečajni upravitelj u odnosu na primjedbe vjerovnika  iz prethodnog stavka izjavljuje</w:t>
      </w:r>
    </w:p>
    <w:p w:rsidRDefault="00705CB3" w:rsidP="004616EE" w:rsidR="004D5B50">
      <w:r>
        <w:t>k</w:t>
      </w:r>
      <w:r w:rsidR="004D5B50">
        <w:t xml:space="preserve">ako je svoje izjašnjenje vezano za tražbinu ovog vjerovnika u Tablici ispitanih tražbina iznio na temelju njemu dostupne dokumentacije i osobnih kontakata sa ovdje prisutnim zz. </w:t>
      </w:r>
      <w:r>
        <w:t>d</w:t>
      </w:r>
      <w:r w:rsidR="004D5B50">
        <w:t xml:space="preserve">užnika prije nastupanja pravnih posljedica otvaranja stečaja. Dakle </w:t>
      </w:r>
      <w:r>
        <w:t>,</w:t>
      </w:r>
      <w:r w:rsidR="004D5B50">
        <w:t>da bi se radilo da je ovaj vjerovnik iznad realnog pokrića naplatio se iz depozita i da je do zaustavljanja aviona došlo ne na zahtjev dužnika već ovog vjerovnika , radi čega je dužniku nastupila šteta.</w:t>
      </w:r>
    </w:p>
    <w:p w:rsidRDefault="004D5B50" w:rsidP="004616EE" w:rsidR="004D5B50"/>
    <w:p w:rsidRDefault="004D5B50" w:rsidP="004616EE" w:rsidR="004D5B50">
      <w:r>
        <w:tab/>
        <w:t xml:space="preserve">U ovaj čas vjerovnik i </w:t>
      </w:r>
      <w:r w:rsidR="006037F2">
        <w:t>zakonski zastupanik</w:t>
      </w:r>
      <w:r>
        <w:t xml:space="preserve"> dužnika</w:t>
      </w:r>
      <w:r w:rsidR="0070759F">
        <w:t xml:space="preserve"> </w:t>
      </w:r>
      <w:r w:rsidR="006037F2">
        <w:t xml:space="preserve"> prije nastupanja pravih posljedica stečaja, </w:t>
      </w:r>
      <w:r>
        <w:t xml:space="preserve"> izjavljuje u odnosu na primjedbe vjerovnika  RUAG Schweiz AG CHE a tiču se iskorištenog depozita da prema stajalištu ovog vjerovnika depozit ili barem dio treba vratiti u stečajnu masu, a odluku o korištenju depozita da bi  trebao donijeti sud a ne vjerovnik.</w:t>
      </w:r>
    </w:p>
    <w:p w:rsidRDefault="004D5B50" w:rsidP="004616EE" w:rsidR="004D5B50"/>
    <w:p w:rsidRDefault="004D5B50" w:rsidP="004616EE" w:rsidR="004D5B50">
      <w:r>
        <w:tab/>
        <w:t xml:space="preserve">Punomoćnica vjerovnika RUAG Schweiz AG CHE izjavljuje da nema nikakve osnove za povrat depozita na koji se referirao stečajni upravitelj i zz. dužnika prije nastupanja pravnih posljedica otvaranja stečaja, obzirom da upravo ovaj vjerovnik ima pravo na namirenje iz depozita. </w:t>
      </w:r>
    </w:p>
    <w:p w:rsidRDefault="004D5B50" w:rsidP="004616EE" w:rsidR="004D5B50">
      <w:r>
        <w:tab/>
      </w:r>
    </w:p>
    <w:p w:rsidRDefault="004D5B50" w:rsidP="004616EE" w:rsidR="004D5B50">
      <w:r>
        <w:tab/>
        <w:t>Punomoćnik vjerovnika Klausa Dieter Martina u ovaj čas izjavljuje kako osporava tražbine vjerovnika koje je priznao stečajni upravitelj i to:</w:t>
      </w:r>
    </w:p>
    <w:p w:rsidRDefault="006037F2" w:rsidP="004616EE" w:rsidR="006037F2"/>
    <w:p w:rsidRDefault="0070759F" w:rsidP="004616EE" w:rsidR="004D5B50">
      <w:r>
        <w:t>1.</w:t>
      </w:r>
      <w:r w:rsidR="004D5B50">
        <w:t xml:space="preserve">Tražbina vjerovnika pod red. br. 15. </w:t>
      </w:r>
      <w:r>
        <w:t>M+INTERNATIONAL SERVICES d.o.o., , u cijelosti</w:t>
      </w:r>
    </w:p>
    <w:p w:rsidRDefault="0070759F" w:rsidP="004616EE" w:rsidR="0070759F">
      <w:r>
        <w:t>2.Tražbina vjerovnika pod red. br.17. LUČKA UPRAVA SPLIT u cijelosti</w:t>
      </w:r>
    </w:p>
    <w:p w:rsidRDefault="0070759F" w:rsidP="004616EE" w:rsidR="0070759F">
      <w:r>
        <w:t>3.Tražbina vjerovnika pod red. br. 21. GRAD KORČULA u cijelosti</w:t>
      </w:r>
    </w:p>
    <w:p w:rsidRDefault="0070759F" w:rsidP="004616EE" w:rsidR="0070759F">
      <w:r>
        <w:t>4.Tražbina vjerovnika pod red. br. 39 NEOINFO d.o.o. u cijelosti</w:t>
      </w:r>
    </w:p>
    <w:p w:rsidRDefault="0070759F" w:rsidP="004616EE" w:rsidR="0070759F"/>
    <w:p w:rsidRDefault="0070759F" w:rsidP="004616EE" w:rsidR="0070759F">
      <w:r>
        <w:tab/>
        <w:t>Zakonski zastupnik vjerovnika  Ministarstva financija, izjavljuje da povlači dio tražbine u II višem isplatnom redu u iznosu od 673.900,08 kn  iz razloga jer je stečajni upravitelj ove tražbine priznao kao tražbine I višeg isplatnog reda.</w:t>
      </w:r>
    </w:p>
    <w:p w:rsidRDefault="0070759F" w:rsidP="004616EE" w:rsidR="0070759F"/>
    <w:p w:rsidRDefault="005421A3" w:rsidP="0070759F" w:rsidR="005421A3">
      <w:pPr>
        <w:ind w:firstLine="708"/>
      </w:pPr>
      <w:r>
        <w:t>Sud donosi sljedeći:</w:t>
      </w:r>
    </w:p>
    <w:p w:rsidRDefault="005421A3" w:rsidP="005421A3" w:rsidR="005421A3">
      <w:pPr>
        <w:jc w:val="center"/>
      </w:pPr>
      <w:r>
        <w:t xml:space="preserve">z a k lj u č a k </w:t>
      </w:r>
    </w:p>
    <w:p w:rsidRDefault="005421A3" w:rsidP="005421A3" w:rsidR="005421A3">
      <w:pPr>
        <w:jc w:val="center"/>
      </w:pPr>
    </w:p>
    <w:p w:rsidRDefault="005421A3" w:rsidP="0070759F" w:rsidR="005421A3">
      <w:pPr>
        <w:ind w:firstLine="708"/>
      </w:pPr>
      <w:r>
        <w:t xml:space="preserve">Sukladno izjašnjenju stečajnog upravitelja </w:t>
      </w:r>
      <w:r w:rsidR="0070759F">
        <w:t xml:space="preserve">i vjerovnika </w:t>
      </w:r>
      <w:r>
        <w:t>na ispitnom ročištu stečajni sudac izradit će tablicu ispitanih tražbina te donijeti rješenje o utvrđivanju</w:t>
      </w:r>
      <w:r w:rsidR="0070759F">
        <w:t xml:space="preserve"> i osporavanju </w:t>
      </w:r>
      <w:r>
        <w:t xml:space="preserve"> tražbina</w:t>
      </w:r>
      <w:r w:rsidR="0070759F">
        <w:t xml:space="preserve"> </w:t>
      </w:r>
      <w:r>
        <w:t>, time da će pisani otpravak biti dostavljen stečajnom upravitelju i vjerovni</w:t>
      </w:r>
      <w:r w:rsidR="0070759F">
        <w:t xml:space="preserve">cima </w:t>
      </w:r>
      <w:r>
        <w:t xml:space="preserve"> čija je tražbina osporena. </w:t>
      </w:r>
    </w:p>
    <w:p w:rsidRDefault="0070759F" w:rsidP="0070759F" w:rsidR="0070759F">
      <w:pPr>
        <w:ind w:firstLine="708"/>
      </w:pPr>
    </w:p>
    <w:p w:rsidRDefault="005421A3" w:rsidP="005421A3" w:rsidR="005421A3">
      <w:pPr>
        <w:ind w:firstLine="708"/>
      </w:pPr>
      <w:r>
        <w:t xml:space="preserve">Otpravak rješenja bit će istaknut na e-oglasnoj ploči ovog suda. </w:t>
      </w:r>
    </w:p>
    <w:p w:rsidRDefault="006037F2" w:rsidP="0070759F" w:rsidR="005421A3">
      <w:r>
        <w:t xml:space="preserve">Dovršeno u </w:t>
      </w:r>
      <w:r w:rsidR="006110D7">
        <w:t>12,45</w:t>
      </w:r>
    </w:p>
    <w:p w:rsidRDefault="005421A3" w:rsidP="006110D7" w:rsidR="005421A3">
      <w:pPr>
        <w:jc w:val="center"/>
      </w:pPr>
      <w:r>
        <w:t>I Z V J E Š T A J N O      R O Č I Š T E</w:t>
      </w:r>
    </w:p>
    <w:p w:rsidRDefault="005421A3" w:rsidP="005421A3" w:rsidR="005421A3">
      <w:r>
        <w:t>Početak u 1</w:t>
      </w:r>
      <w:r w:rsidR="0070759F">
        <w:t>2</w:t>
      </w:r>
      <w:r>
        <w:t>,</w:t>
      </w:r>
      <w:r w:rsidR="0070759F">
        <w:t>50</w:t>
      </w:r>
      <w:r>
        <w:t xml:space="preserve"> sati.</w:t>
      </w:r>
    </w:p>
    <w:p w:rsidRDefault="005421A3" w:rsidP="005421A3" w:rsidR="005421A3"/>
    <w:p w:rsidRDefault="005421A3" w:rsidP="005421A3" w:rsidR="005421A3">
      <w:r>
        <w:tab/>
        <w:t>Utvrđuje se da su na izvještajnom ročištu prisutni  isti vjerovnici koji su bili prisutni na ispitnom ročištu.</w:t>
      </w:r>
    </w:p>
    <w:p w:rsidRDefault="005421A3" w:rsidP="005421A3" w:rsidR="005421A3"/>
    <w:p w:rsidRDefault="005421A3" w:rsidP="005421A3" w:rsidR="005421A3">
      <w:pPr>
        <w:ind w:firstLine="708"/>
      </w:pPr>
      <w:r>
        <w:tab/>
        <w:t xml:space="preserve">Utvrđuje se da je stečajni upravitelj ovom sudu </w:t>
      </w:r>
      <w:r w:rsidR="0034155B">
        <w:t>12</w:t>
      </w:r>
      <w:r>
        <w:t xml:space="preserve">. 2.2019. godine dostavio izvješće o gospodarskom položaju stečajnog dužnika i njegovim uzrocima i predračun troškova stečajnog postupka te da su predmetna pismena  istaknuta na e-oglasnoj ploči dana </w:t>
      </w:r>
      <w:r w:rsidR="0034155B">
        <w:t>13</w:t>
      </w:r>
      <w:r>
        <w:t>.2.2019. godine.</w:t>
      </w:r>
    </w:p>
    <w:p w:rsidRDefault="005421A3" w:rsidP="005421A3" w:rsidR="005421A3"/>
    <w:p w:rsidRDefault="005421A3" w:rsidP="005421A3" w:rsidR="005421A3">
      <w:r>
        <w:tab/>
        <w:t xml:space="preserve">Stečajni upravitelj izjavljuje kako ostaje u cijelosti kod izvješća o gospodarskom položaju stečajnog dužnika i njegovim uzrocima od </w:t>
      </w:r>
      <w:r w:rsidR="0034155B">
        <w:t>12</w:t>
      </w:r>
      <w:r>
        <w:t>. 2.201</w:t>
      </w:r>
      <w:r w:rsidR="006037F2">
        <w:t>9.godine  te predloženih odluka, dodatno navodi kako je izvješće o gospodarskom položaju dužnika osobito popis i procjena imovine stečajnog dužnika izvršena na temelju ne</w:t>
      </w:r>
      <w:r w:rsidR="00705CB3">
        <w:t xml:space="preserve">potpune </w:t>
      </w:r>
      <w:r w:rsidR="006037F2">
        <w:t xml:space="preserve">dokumentacije, obzirom da knjigovodstvo </w:t>
      </w:r>
      <w:r w:rsidR="00705CB3">
        <w:t xml:space="preserve">dužnika </w:t>
      </w:r>
      <w:r w:rsidR="006037F2">
        <w:t>u zadnje 2 godine nije vođeno, radi čega je i predložena prodaja imovine –pokretnina dužnika na temelju dostupne knjigovodstvene evidencije, time da se odluka dopuni da se prodaja vrši uz obračun amortizacije za vrijeme dok nije vođeno knjigovodstvo dužnika i to da umanjenje bude 20% za svaku godinu.</w:t>
      </w:r>
    </w:p>
    <w:p w:rsidRDefault="006037F2" w:rsidP="005421A3" w:rsidR="006037F2">
      <w:r>
        <w:tab/>
        <w:t>Također se predlaže da se prodaja obavlja u stečajnom postupku pred sudom nakon prikupljanja ponuda time da će se obavijest o prodaji odnosno zaključak o prodaji istaknuti na mrežnim stranicama FINE  i suda te u dnevnom  tisku gdje se pokretnine nalaze. Ovo sve iz razloga što su pokretnine dužnika disperzirane  na više lokacija od Pule do Lastova pa bi procjena tih pokretnina uz angažiranje vještaka iziskivala značajne troškove,a po ocjeni stečajnog upravitelja takva radnja ne bi bila nužna jer će se tržišna vrijednost utvrditi pred sudom. Svakako, kod prodaje pokretnina treba voditi računa o cjelinama  na koje se te pokretnine odnose i kao takve ih prodavati zajedno a ne pojedinačno, naravno s mogućnošću izmjene ove odluke ako za to bude interesa potencijalnih ponuditelja.</w:t>
      </w:r>
    </w:p>
    <w:p w:rsidRDefault="006037F2" w:rsidP="005421A3" w:rsidR="006037F2"/>
    <w:p w:rsidRDefault="006037F2" w:rsidP="005421A3" w:rsidR="006037F2">
      <w:r>
        <w:tab/>
      </w:r>
      <w:r w:rsidR="00705CB3">
        <w:t>Pre</w:t>
      </w:r>
      <w:r>
        <w:t xml:space="preserve">dlaže se </w:t>
      </w:r>
      <w:r w:rsidR="00705CB3">
        <w:t xml:space="preserve">nadalje </w:t>
      </w:r>
      <w:r>
        <w:t>angažiranje odvjetnika za vođenje kako već pokrenutih sporova tako i vođenja postupka i pravnih poslova za koje se traži stručna pomoć odvjetnika u stečajnom postupku . Prijedlog stečajnog upravitelja je da u odnosu na parnične postupke u tijeku i one koji budu naknadno pokrenuti angažirani odvjetnici vode na temelju sklopljenog ugovora prema uspjehu u sporu tako da troškovi ne opterećuju stečajnu masu. Naravno o svemu ovome stečajni vjerovnici i tijela stečajnog postupka biti će na vrijeme obaviješteni.</w:t>
      </w:r>
    </w:p>
    <w:p w:rsidRDefault="005421A3" w:rsidP="005421A3" w:rsidR="005421A3"/>
    <w:p w:rsidRDefault="0063462A" w:rsidP="005421A3" w:rsidR="0063462A">
      <w:r>
        <w:tab/>
        <w:t>Punomoćnik vjerovnika Zračna luka Split, obavještava sud kako je točno da se kontejner sa stvarima stečajnog dužnika nalazi na lokaciji ovog vjerovnika i da je ovaj vjerovnik obavijestio stečajnog upravitelja i sud radi njegova preuzimanja</w:t>
      </w:r>
      <w:r w:rsidR="00705CB3">
        <w:t>,</w:t>
      </w:r>
      <w:r>
        <w:t xml:space="preserve"> tako da to treba u najskorije vrijeme učiniti. Ovaj vjerovnik, međutim, djelomično prigovara izvješću a tiče se popisa imovine dužnika gdje se navodi da bi se na lokaciji ovog vjerovnika nalazio i gumenjak. Ovaj vjerovnik odgovorno izjavljuje da na toj lokaciji ako se na nju mislilo, ne postoji nikakav gumenjak koji bi bio dio imovine dužnika.</w:t>
      </w:r>
    </w:p>
    <w:p w:rsidRDefault="0063462A" w:rsidP="005421A3" w:rsidR="0063462A"/>
    <w:p w:rsidRDefault="0063462A" w:rsidP="005421A3" w:rsidR="0063462A">
      <w:r>
        <w:tab/>
        <w:t>Zakonski zastupnik vjerovnika Republike Hrvatske i punomoćnica vjerovnika Lučke uprave Split, izjavljuju da ne bi imali primjedbe na izvješće stečajnog upravitelja  od 12.2.2019., međutim predlažu dopunu odluke , a na temelju rješenja Lučke kapetanije Split, da se žurno pristupi uklanjanju objekata i pontona koji se nalaze u trajektnoj luci u Split, kako bi luka mogla obavljati djelatnost na toj lokaciji.</w:t>
      </w:r>
    </w:p>
    <w:p w:rsidRDefault="0063462A" w:rsidP="005421A3" w:rsidR="0063462A"/>
    <w:p w:rsidRDefault="0063462A" w:rsidP="005421A3" w:rsidR="0063462A">
      <w:r>
        <w:tab/>
        <w:t xml:space="preserve">Stečajni upravitelj izjavljuje da je podatke o imovini u svom izvješću od 12.2.2019. naveo prema podacima iz knjigovodstva dužnika. </w:t>
      </w:r>
    </w:p>
    <w:p w:rsidRDefault="0063462A" w:rsidP="005421A3" w:rsidR="0063462A"/>
    <w:p w:rsidRDefault="0063462A" w:rsidP="005421A3" w:rsidR="0063462A">
      <w:r>
        <w:tab/>
        <w:t>Nadalje, stečajni upravitelj u odnosu na primjedbe vjerovnika RH i Lučke uprave Split  u vezi uklanjanja opreme i pontona u trajektnoj luci Split, izjavljuje da to u ovaj čas nije moguću u stečajnom postupku jer nema unovčene mase iz koje bi se podmirili ovi troškovi. Jedino i najbrži način micanja ove opreme  je njezino unovčenje  i to će biti prvi prioritet stečajnog upravitelja u postupku prodaje.</w:t>
      </w:r>
    </w:p>
    <w:p w:rsidRDefault="0063462A" w:rsidP="005421A3" w:rsidR="0063462A"/>
    <w:p w:rsidRDefault="0063462A" w:rsidP="005421A3" w:rsidR="0063462A">
      <w:r>
        <w:tab/>
        <w:t>Punomoćnik izlučnog vjerovnika RIANA MONTENEGRO HOLDING d.o.o.  izjavljuje da je dana 21.ožujka 2017. godine sklopljen ugovor o kupoprodaji 17 čamaca, određenog broja kontejnera i 3 tanka za gorivo, te se ovaj izlučni vjerovnik nalazi u posjedu predmetnih stvari i ovaj izlučni vjerovnik je o tome obavijestio stečajnog upravitelja kroz izlučni zahtjev.</w:t>
      </w:r>
    </w:p>
    <w:p w:rsidRDefault="0063462A" w:rsidP="005421A3" w:rsidR="0063462A"/>
    <w:p w:rsidRDefault="007E4D01" w:rsidP="005421A3" w:rsidR="007E4D01">
      <w:r>
        <w:tab/>
        <w:t>Ovdje postoji problem što je izlučni vjerovnik sukladno kupoprodajnom ugovoru u cijelosti platio cijenu, stupio u posjed predmetnih pokretnina, međutim, stečajni dužnik prije otvaranja stečaja nije kupcu predao dokumentaciju odnosno isprave koje se odnose na prodane pokretnine niti ispostavio račun, obzirom da je kupac na temelju predračuna izvršio plaćanje kupljenih stvari. Sve je to uz izlučni zahtjev dostavljeno u sudski spis i na znanje stečajnom upravitelju. S tim u vezi se traži da se stečajni upravitelj u što kraćem roku izjasni o izlučnom pravu ovog vjerovnika.</w:t>
      </w:r>
    </w:p>
    <w:p w:rsidRDefault="007E4D01" w:rsidP="005421A3" w:rsidR="007E4D01"/>
    <w:p w:rsidRDefault="007E4D01" w:rsidP="005421A3" w:rsidR="007E4D01">
      <w:r>
        <w:tab/>
        <w:t>U odnosu na istaknuti izlučni zahtjev i očitovanje vjerovnika RIANA MONTENEGRO HOLDING  stečajni upravitelj izjavljuje  da nema podataka o isplati kupoprodajne cijene za stvari stečajnog dužnika koje su navedene  u kupoprodajnom ugovoru, što svakako otežava izjašnjenje stečajnog upravitelja o podnesenom izlučnom zahtjevu ovog vjerovnika.</w:t>
      </w:r>
    </w:p>
    <w:p w:rsidRDefault="007E4D01" w:rsidP="005421A3" w:rsidR="007E4D01">
      <w:r>
        <w:tab/>
        <w:t xml:space="preserve">Punomoćnik izlučnog vjerovnika u odnosu na netom iznesene navode stečajnog upravitelja izjavljuje da je izlučni vjerovnik sukladno uputi  stečajnog dužnika, prije otvaranja stečaja kupoprodajnu cijenu dijelom platio za podmirivanje dospjelih plaća zaposlenika stečajnog dužnika, a dijelom na račun stečajnog dužnika o čemu su dostavljeni dokazi. Iznos od 225.000,00  EUR-a je uplaćen direktno na račun stečajnog dužnika, a ostali iznos 74.000,00 EUR-a je uplaćen za podmirivanje dospjelih obveza zaposlenika dužnika po uputi dužnika. </w:t>
      </w:r>
    </w:p>
    <w:p w:rsidRDefault="007E4D01" w:rsidP="005421A3" w:rsidR="007E4D01">
      <w:r>
        <w:tab/>
        <w:t>Punomoćnik vjerovnika Klaus Dieter Martin u odnosu na izlučni zahtjev RIANA MONTENEGRO HOLDING izjavljuje kako ovaj kupac nije platio račun u potpunosti, naime platio je samo neto cijenu, a odbio je platiti PDV zato nije ispostavljen račun.</w:t>
      </w:r>
    </w:p>
    <w:p w:rsidRDefault="007E4D01" w:rsidP="005421A3" w:rsidR="007E4D01"/>
    <w:p w:rsidRDefault="007E4D01" w:rsidP="005421A3" w:rsidR="007E4D01">
      <w:r>
        <w:tab/>
        <w:t xml:space="preserve">Punomoćnik vjerovnika RIANA MONTENEGRO HOLDING izjavljuje da je ovaj vjerovnik uplatio u cijelosti cijenu po kupoprodajnom ugovoru i predračunu i time u cijelosti ispunio svoju obvezu. </w:t>
      </w:r>
    </w:p>
    <w:p w:rsidRDefault="007E4D01" w:rsidP="005421A3" w:rsidR="007E4D01">
      <w:r>
        <w:tab/>
      </w:r>
    </w:p>
    <w:p w:rsidRDefault="007E4D01" w:rsidP="005421A3" w:rsidR="007E4D01">
      <w:r>
        <w:tab/>
        <w:t>Punomoćnik</w:t>
      </w:r>
      <w:r w:rsidRPr="007E4D01">
        <w:t xml:space="preserve"> </w:t>
      </w:r>
      <w:r>
        <w:t xml:space="preserve">vjerovnika Klaus Dieter Martin izjavljuje da uvidom u priložene ugovore i bankarske potvrde utvrdili kako nije vidljivo da je društvo  RIANA MONTENEGRO HOLDING temeljem čl.3. ugovora o kupoprodaji svakog ugovora stekla vlasništvo predmeta kupoprodaje. Kupoprodajna cijena određena je čl.3. st.1. ugovora u iznosu od 100.000,00 EUR-a sukladno čl.3. st.4. kupac stječe pravo vlasništva tek po isplati ukupne kupoprodajne cijene u ugovorenom roku. Pri tome su i kupoprodajna cijena i rok plaćanja ugovoreni kao bitni sastojci ugovora. </w:t>
      </w:r>
    </w:p>
    <w:p w:rsidRDefault="006110D7" w:rsidP="005421A3" w:rsidR="006110D7"/>
    <w:p w:rsidRDefault="007E4D01" w:rsidP="005421A3" w:rsidR="007E4D01">
      <w:r>
        <w:tab/>
        <w:t>Sukladno bankarskim potvrdama ukupno je uplaćen iznos od 82.066,84  EUR-a što ne pokriva ukupnu kupoprodajnu cijenu niti jednog od sklopljenih ugovora.</w:t>
      </w:r>
    </w:p>
    <w:p w:rsidRDefault="006110D7" w:rsidP="005421A3" w:rsidR="006110D7">
      <w:r>
        <w:t xml:space="preserve"> </w:t>
      </w:r>
    </w:p>
    <w:p w:rsidRDefault="006110D7" w:rsidP="005421A3" w:rsidR="006110D7">
      <w:r>
        <w:t xml:space="preserve"> </w:t>
      </w:r>
      <w:r>
        <w:tab/>
        <w:t xml:space="preserve">Punomoćnik izlučnog vjerovnika izjavljuje da je u spis dostavljena cjelokupna dokumentacija o transferu novca zajedno sa dokazom o uplati, dakle, dokaz o uplati obje transakcije i prema stečajnom dužniku i radnicima stečajnog dužnika po uputi odgovorne osobe dužnika. </w:t>
      </w:r>
    </w:p>
    <w:p w:rsidRDefault="006110D7" w:rsidP="005421A3" w:rsidR="006110D7">
      <w:r>
        <w:tab/>
      </w:r>
    </w:p>
    <w:p w:rsidRDefault="006110D7" w:rsidP="005421A3" w:rsidR="006110D7">
      <w:r>
        <w:tab/>
        <w:t>Punomoćnice vjerovnika Lučke uprave Rijeka, predlažu da se dio izvješća koji se odnosi na obveze stečajne mase nadopuni sa konstatacijom ostalih obveza stečajne mase koji na današnji dan iznose 84.546,27 kn  ovom vjerovniku osnovom još uvijek važećeg ugovora o koncesiji te se odnosi i na neplaćeni fiksni dio koncesijske naknade i neplaćene učinjene troškove struje. Specifikaciju tražbine s računima dostavili smo u sudski spis.</w:t>
      </w:r>
    </w:p>
    <w:p w:rsidRDefault="006110D7" w:rsidP="005421A3" w:rsidR="006110D7"/>
    <w:p w:rsidRDefault="006110D7" w:rsidP="006110D7" w:rsidR="006110D7">
      <w:pPr>
        <w:ind w:firstLine="708"/>
      </w:pPr>
      <w:r>
        <w:t xml:space="preserve"> Predlaže se  dopuna točke 6. Prijedloga zaključka:Prihvaća se predračun troškova stečajnog postupka i ostalih obveza stečajne mase kako je naprijed navedeno.</w:t>
      </w:r>
    </w:p>
    <w:p w:rsidRDefault="006110D7" w:rsidP="005421A3" w:rsidR="006110D7"/>
    <w:p w:rsidRDefault="006110D7" w:rsidP="006110D7" w:rsidR="006110D7">
      <w:r>
        <w:tab/>
        <w:t>Punomoćnica vjerovnika Lučke uprave Rijeka  ističe da i ova lučka uprava kao i Lučka uprava Split ima problema s imovinom a tiče se 2 pontona i 3 kontejnera koji se nalaze na najatraktivnijem dijelu lučke obale, stvaraju troškove koji se  ne mogu namiriti, a da ih nema Lučka uprava Rijeka  bi imala neke prihode, uz napomenu da 2 pontona  nisu upisana u Upisnik plutajućih objekata Lučke kapetanije Rijeka kao vlasništvo stečajnog dužnika niti nekoga trećega radi čega se ne može utvrditi niti vlasništvo niti razlučno. Prilaže se podnesak iz kojeg je razvidno koliko je od tih 27 pontona upisano u Upisnike plutajućih objekata na području RH.</w:t>
      </w:r>
    </w:p>
    <w:p w:rsidRDefault="006110D7" w:rsidP="006110D7" w:rsidR="006110D7"/>
    <w:p w:rsidRDefault="005421A3" w:rsidP="006110D7" w:rsidR="005421A3">
      <w:r>
        <w:t xml:space="preserve"> </w:t>
      </w:r>
      <w:r w:rsidR="006110D7">
        <w:tab/>
      </w:r>
      <w:r>
        <w:t xml:space="preserve">Sud nakon provedene rasprave i izviješća stečajnog upravitelja  utvrđuje da su vjerovnici jednoglasno donijeli slijedeći </w:t>
      </w:r>
    </w:p>
    <w:p w:rsidRDefault="005421A3" w:rsidP="005421A3" w:rsidR="005421A3">
      <w:pPr>
        <w:ind w:firstLine="708"/>
      </w:pPr>
    </w:p>
    <w:p w:rsidRDefault="005421A3" w:rsidP="005421A3" w:rsidR="005421A3">
      <w:pPr>
        <w:jc w:val="center"/>
      </w:pPr>
      <w:r>
        <w:t>z a k l j u č a k</w:t>
      </w:r>
    </w:p>
    <w:p w:rsidRDefault="005421A3" w:rsidP="005421A3" w:rsidR="005421A3"/>
    <w:p w:rsidRDefault="005421A3" w:rsidP="005421A3" w:rsidR="005421A3">
      <w:r>
        <w:t xml:space="preserve">1.   Prihvaća se izviješće stečajnog upravitelja o gospodarskom položaju stečajnog dužnika i njegovim uzrocima od 7. 2.2019. godine i  do sada poduzetim radnjama. </w:t>
      </w:r>
    </w:p>
    <w:p w:rsidRDefault="005421A3" w:rsidP="005421A3" w:rsidR="005421A3">
      <w:r>
        <w:t xml:space="preserve">2.   Utvrđuje se da nema mogućnosti za ponovno pokretanje poslovanja stečajnog dužnika. </w:t>
      </w:r>
    </w:p>
    <w:p w:rsidRDefault="005421A3" w:rsidP="005421A3" w:rsidR="005421A3">
      <w:r>
        <w:t>3.    Odobrava se predračun t</w:t>
      </w:r>
      <w:r w:rsidR="006110D7">
        <w:t>roškova  postupka predan u spis  kao i trošak obveza stečajne mase nakon otvaranja stečajnog postupka.</w:t>
      </w:r>
    </w:p>
    <w:p w:rsidRDefault="005421A3" w:rsidP="005421A3" w:rsidR="00C978CC">
      <w:r>
        <w:t xml:space="preserve">4.    </w:t>
      </w:r>
      <w:r w:rsidR="0034155B">
        <w:t>Imovin</w:t>
      </w:r>
      <w:r w:rsidR="0070759F">
        <w:t>a</w:t>
      </w:r>
      <w:r w:rsidR="0034155B">
        <w:t xml:space="preserve"> stečajnog dužnika  tj. pokretnina na kojima postoji razlučno pravo će se prodati u </w:t>
      </w:r>
      <w:r w:rsidR="00C978CC">
        <w:t>stečajnom postupku prema odredbama članka 247 ili 249 Stečajno</w:t>
      </w:r>
      <w:r w:rsidR="00594AE3">
        <w:t>g zakona</w:t>
      </w:r>
      <w:r w:rsidR="00C978CC">
        <w:t>.</w:t>
      </w:r>
    </w:p>
    <w:p w:rsidRDefault="00C978CC" w:rsidP="005421A3" w:rsidR="0015365F">
      <w:r>
        <w:tab/>
      </w:r>
      <w:r w:rsidR="00594AE3">
        <w:t>P</w:t>
      </w:r>
      <w:r>
        <w:t xml:space="preserve">okretnina </w:t>
      </w:r>
      <w:r w:rsidR="00594AE3">
        <w:t xml:space="preserve">stečajnog dužnika koje nisu opterećene razlučnim pravom prodavat će </w:t>
      </w:r>
      <w:r w:rsidR="0015365F">
        <w:t>se u stečajnom postupku prikupljanjem pisanih ponuda po knjigovodstvenim vrijednostima  umanjenim za iznos amortizacije  za razdoblje od kada dužnik nije vodio  knjigovodstvo.</w:t>
      </w:r>
    </w:p>
    <w:p w:rsidRDefault="0015365F" w:rsidP="009A0953" w:rsidR="009A0953">
      <w:r>
        <w:t xml:space="preserve">5. </w:t>
      </w:r>
      <w:r w:rsidR="009A0953">
        <w:t>Odobrava se stečajnom upravitelju angažirati vještaka za procjenu pokretnina koje se prodaju prema odredbi članka 247 Stečajnog zakona.</w:t>
      </w:r>
    </w:p>
    <w:p w:rsidRDefault="009A0953" w:rsidP="005421A3" w:rsidR="0015365F">
      <w:r>
        <w:t xml:space="preserve">6. Ovlašćuje se stečajni upravitelj pokrenuti ili preuzeti parnice koje budu potrebne radi prikupljanja imovine koja ulazi u stečajnu masu </w:t>
      </w:r>
      <w:r w:rsidR="001A298E">
        <w:t xml:space="preserve"> i u tu svrhu angažirati odvjetnika za zastupanje dužnika u sudskim i upravnim postupcima.</w:t>
      </w:r>
    </w:p>
    <w:p w:rsidRDefault="0015365F" w:rsidP="005421A3" w:rsidR="0015365F"/>
    <w:p w:rsidRDefault="005421A3" w:rsidP="0070759F" w:rsidR="005421A3">
      <w:pPr>
        <w:ind w:firstLine="708" w:left="2124"/>
      </w:pPr>
      <w:r>
        <w:t>Dovršeno u   1</w:t>
      </w:r>
      <w:r w:rsidR="00D41879">
        <w:t>3</w:t>
      </w:r>
      <w:r>
        <w:t>,</w:t>
      </w:r>
      <w:r w:rsidR="00D41879">
        <w:t>35</w:t>
      </w:r>
      <w:r>
        <w:t xml:space="preserve">   sati. </w:t>
      </w:r>
    </w:p>
    <w:p w:rsidRDefault="005421A3" w:rsidP="005421A3" w:rsidR="005421A3"/>
    <w:p w:rsidRDefault="005421A3" w:rsidP="005421A3" w:rsidR="005421A3">
      <w:r>
        <w:t xml:space="preserve">zapisničar                                </w:t>
      </w:r>
      <w:r>
        <w:tab/>
        <w:t>stečajni upravitelj                       stečajni sudac</w:t>
      </w:r>
    </w:p>
    <w:p w:rsidRDefault="005421A3" w:rsidP="005421A3" w:rsidR="005421A3"/>
    <w:p w:rsidRDefault="005421A3" w:rsidP="005421A3" w:rsidR="005421A3"/>
    <w:p w:rsidRDefault="005421A3" w:rsidP="005421A3" w:rsidR="005421A3"/>
    <w:p w:rsidRDefault="00D41879" w:rsidP="0070759F" w:rsidR="005421A3">
      <w:pPr>
        <w:ind w:firstLine="708" w:left="5664"/>
      </w:pPr>
      <w:r>
        <w:t xml:space="preserve"> </w:t>
      </w:r>
      <w:r w:rsidR="005421A3">
        <w:t>stečajni vjerovnici</w:t>
      </w:r>
    </w:p>
    <w:p w:rsidRDefault="005421A3" w:rsidP="005421A3" w:rsidR="005421A3"/>
    <w:p w:rsidRDefault="005421A3" w:rsidP="005421A3" w:rsidR="005421A3"/>
    <w:p w:rsidRDefault="005421A3" w:rsidP="005421A3" w:rsidR="005421A3"/>
    <w:p w:rsidRDefault="00F53219" w:rsidR="00F53219"/>
    <w:sectPr w:rsidSect="00D41879" w:rsidR="00F53219">
      <w:pgSz w:h="16838" w:w="11906"/>
      <w:pgMar w:gutter="0" w:footer="708" w:header="708" w:left="1417" w:bottom="1417"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CB344B"/>
    <w:multiLevelType w:val="hybridMultilevel"/>
    <w:tmpl w:val="A14A1B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21A3"/>
    <w:rsid w:val="00002D59"/>
    <w:rsid w:val="000316AE"/>
    <w:rsid w:val="0015365F"/>
    <w:rsid w:val="0018743B"/>
    <w:rsid w:val="001A298E"/>
    <w:rsid w:val="0034155B"/>
    <w:rsid w:val="00431089"/>
    <w:rsid w:val="004616EE"/>
    <w:rsid w:val="00472F22"/>
    <w:rsid w:val="00481AB2"/>
    <w:rsid w:val="004928DF"/>
    <w:rsid w:val="00494121"/>
    <w:rsid w:val="004C7B59"/>
    <w:rsid w:val="004D5B50"/>
    <w:rsid w:val="005421A3"/>
    <w:rsid w:val="0058433D"/>
    <w:rsid w:val="00594AE3"/>
    <w:rsid w:val="006037F2"/>
    <w:rsid w:val="00605602"/>
    <w:rsid w:val="006110D7"/>
    <w:rsid w:val="0063462A"/>
    <w:rsid w:val="006458F7"/>
    <w:rsid w:val="00705CB3"/>
    <w:rsid w:val="0070759F"/>
    <w:rsid w:val="007A021E"/>
    <w:rsid w:val="007E4D01"/>
    <w:rsid w:val="008F2BF3"/>
    <w:rsid w:val="00931C91"/>
    <w:rsid w:val="00937ED1"/>
    <w:rsid w:val="00971635"/>
    <w:rsid w:val="009A0953"/>
    <w:rsid w:val="009D76B0"/>
    <w:rsid w:val="00AF65B6"/>
    <w:rsid w:val="00B12A3F"/>
    <w:rsid w:val="00C555D9"/>
    <w:rsid w:val="00C62BC1"/>
    <w:rsid w:val="00C978CC"/>
    <w:rsid w:val="00CC4F6A"/>
    <w:rsid w:val="00D41879"/>
    <w:rsid w:val="00E77338"/>
    <w:rsid w:val="00EC644D"/>
    <w:rsid w:val="00ED288E"/>
    <w:rsid w:val="00EE1320"/>
    <w:rsid w:val="00F53219"/>
    <w:rsid w:val="00FE7F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21A3"/>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421A3"/>
    <w:rPr>
      <w:rFonts w:cstheme="minorBidi" w:hAnsiTheme="minorHAnsi" w:asciiTheme="minorHAnsi"/>
      <w:sz w:val="22"/>
      <w:szCs w:val="22"/>
    </w:rPr>
  </w:style>
  <w:style w:styleId="Odlomakpopisa" w:type="paragraph">
    <w:name w:val="List Paragraph"/>
    <w:basedOn w:val="Normal"/>
    <w:uiPriority w:val="34"/>
    <w:qFormat/>
    <w:rsid w:val="00605602"/>
    <w:pPr>
      <w:ind w:left="720"/>
      <w:contextualSpacing/>
    </w:pPr>
  </w:style>
  <w:style w:styleId="Tekstrezerviranogmjesta" w:type="character">
    <w:name w:val="Placeholder Text"/>
    <w:basedOn w:val="Zadanifontodlomka"/>
    <w:uiPriority w:val="99"/>
    <w:semiHidden/>
    <w:rsid w:val="00481AB2"/>
    <w:rPr>
      <w:color w:val="808080"/>
      <w:bdr w:space="0" w:sz="0" w:color="auto" w:val="none"/>
      <w:shd w:fill="auto" w:color="auto" w:val="clear"/>
    </w:rPr>
  </w:style>
  <w:style w:customStyle="true" w:styleId="eSPISCCParagraphDefaultFont" w:type="character">
    <w:name w:val="eSPIS_CC_Paragraph Default Font"/>
    <w:basedOn w:val="Zadanifontodlomka"/>
    <w:rsid w:val="00481A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1AB2"/>
    <w:rPr>
      <w:bdr w:space="0" w:sz="0" w:color="auto" w:val="none"/>
      <w:shd w:fill="FFFFCC" w:color="auto" w:val="clear"/>
      <w:lang w:val="hr-HR"/>
    </w:rPr>
  </w:style>
  <w:style w:customStyle="true" w:styleId="PozadinaSvijetloCrvena" w:type="character">
    <w:name w:val="Pozadina_SvijetloCrvena"/>
    <w:basedOn w:val="eSPISCCParagraphDefaultFont"/>
    <w:rsid w:val="00481A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1A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21A3"/>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421A3"/>
    <w:rPr>
      <w:rFonts w:asciiTheme="minorHAnsi" w:cstheme="minorBidi" w:hAnsiTheme="minorHAnsi"/>
      <w:sz w:val="22"/>
      <w:szCs w:val="22"/>
    </w:rPr>
  </w:style>
  <w:style w:styleId="Odlomakpopisa" w:type="paragraph">
    <w:name w:val="List Paragraph"/>
    <w:basedOn w:val="Normal"/>
    <w:uiPriority w:val="34"/>
    <w:qFormat/>
    <w:rsid w:val="00605602"/>
    <w:pPr>
      <w:ind w:left="720"/>
      <w:contextualSpacing/>
    </w:pPr>
  </w:style>
  <w:style w:styleId="Tekstrezerviranogmjesta" w:type="character">
    <w:name w:val="Placeholder Text"/>
    <w:basedOn w:val="Zadanifontodlomka"/>
    <w:uiPriority w:val="99"/>
    <w:semiHidden/>
    <w:rsid w:val="00481AB2"/>
    <w:rPr>
      <w:color w:val="808080"/>
      <w:bdr w:color="auto" w:space="0" w:sz="0" w:val="none"/>
      <w:shd w:color="auto" w:fill="auto" w:val="clear"/>
    </w:rPr>
  </w:style>
  <w:style w:customStyle="1" w:styleId="eSPISCCParagraphDefaultFont" w:type="character">
    <w:name w:val="eSPIS_CC_Paragraph Default Font"/>
    <w:basedOn w:val="Zadanifontodlomka"/>
    <w:rsid w:val="00481A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1AB2"/>
    <w:rPr>
      <w:bdr w:color="auto" w:space="0" w:sz="0" w:val="none"/>
      <w:shd w:color="auto" w:fill="FFFFCC" w:val="clear"/>
      <w:lang w:val="hr-HR"/>
    </w:rPr>
  </w:style>
  <w:style w:customStyle="1" w:styleId="PozadinaSvijetloCrvena" w:type="character">
    <w:name w:val="Pozadina_SvijetloCrvena"/>
    <w:basedOn w:val="eSPISCCParagraphDefaultFont"/>
    <w:rsid w:val="00481A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1A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25274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22. veljače 2019.</izvorni_sadrzaj>
    <derivirana_varijabla naziv="DomainObject.StvarniPocetakDatum_1">22. veljače 2019.</derivirana_varijabla>
  </DomainObject.StvarniPocetakDatum>
  <DomainObject.StvarniZavrsetakDatum>
    <izvorni_sadrzaj>22. veljače 2019.</izvorni_sadrzaj>
    <derivirana_varijabla naziv="DomainObject.StvarniZavrsetakDatum_1">22. veljače 2019.</derivirana_varijabla>
  </DomainObject.StvarniZavrsetakDatum>
  <DomainObject.PlaniraniZavrsetakDatum>
    <izvorni_sadrzaj>22. veljače 2019.</izvorni_sadrzaj>
    <derivirana_varijabla naziv="DomainObject.PlaniraniZavrsetakDatum_1">22. veljače 2019.</derivirana_varijabla>
  </DomainObject.PlaniraniZavrsetakDatum>
  <DomainObject.PlaniraniPocetakDatum>
    <izvorni_sadrzaj>22. veljače 2019.</izvorni_sadrzaj>
    <derivirana_varijabla naziv="DomainObject.PlaniraniPocetakDatum_1">22. veljače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13:35</izvorni_sadrzaj>
    <derivirana_varijabla naziv="DomainObject.StvarniZavrsetakVrijeme_1">13:35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13</izvorni_sadrzaj>
    <derivirana_varijabla naziv="DomainObject.Zapisnik.BrojStranica_1">13</derivirana_varijabla>
  </DomainObject.Zapisnik.BrojStranica>
  <DomainObject.Zapisnik.DatumKreiranja>
    <izvorni_sadrzaj>22. veljače 2019.</izvorni_sadrzaj>
    <derivirana_varijabla naziv="DomainObject.Zapisnik.DatumKreiranja_1">22. veljače 2019.</derivirana_varijabla>
  </DomainObject.Zapisnik.DatumKreiranja>
  <DomainObject.Zapisnik.ImovinskaKorist>
    <izvorni_sadrzaj/>
    <derivirana_varijabla naziv="DomainObject.Zapisnik.ImovinskaKorist_1"/>
  </DomainObject.Zapisnik.ImovinskaKorist>
  <DomainObject.Zapisnik.Oznaka>
    <izvorni_sadrzaj>St-503/2017-103</izvorni_sadrzaj>
    <derivirana_varijabla naziv="DomainObject.Zapisnik.Oznaka_1">St-503/2017-103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rujna 2017.</izvorni_sadrzaj>
    <derivirana_varijabla naziv="DomainObject.Predmet.DatumRjesavanja_1">18.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St-503/2017</izvorni_sadrzaj>
    <derivirana_varijabla naziv="DomainObject.Predmet.OznakaBroj_1">St-503/2017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EUROPSKI OBALNI AVIOPRIJEVOZNIK d.o.o. u stečaju</izvorni_sadrzaj>
    <derivirana_varijabla naziv="DomainObject.Predmet.StrankaFormated_1">  EUROPSKI OBALNI AVIOPRIJEVOZNIK d.o.o. u stečaju</derivirana_varijabla>
  </DomainObject.Predmet.StrankaFormated>
  <DomainObject.Predmet.StrankaFormatedOIB>
    <izvorni_sadrzaj>  EUROPSKI OBALNI AVIOPRIJEVOZNIK d.o.o. u stečaju, OIB 24689759592</izvorni_sadrzaj>
    <derivirana_varijabla naziv="DomainObject.Predmet.StrankaFormatedOIB_1">  EUROPSKI OBALNI AVIOPRIJEVOZNIK d.o.o. u stečaju, OIB 24689759592</derivirana_varijabla>
  </DomainObject.Predmet.StrankaFormatedOIB>
  <DomainObject.Predmet.StrankaFormatedWithAdress>
    <izvorni_sadrzaj> EUROPSKI OBALNI AVIOPRIJEVOZNIK d.o.o. u stečaju, Put Divulja 7, 21217 Kaštel Štafilić</izvorni_sadrzaj>
    <derivirana_varijabla naziv="DomainObject.Predmet.StrankaFormatedWithAdress_1"> EUROPSKI OBALNI AVIOPRIJEVOZNIK d.o.o. u stečaju, Put Divulja 7, 21217 Kaštel Štafilić</derivirana_varijabla>
  </DomainObject.Predmet.StrankaFormatedWithAdress>
  <DomainObject.Predmet.StrankaFormatedWithAdressOIB>
    <izvorni_sadrzaj> EUROPSKI OBALNI AVIOPRIJEVOZNIK d.o.o. u stečaju, OIB 24689759592, Put Divulja 7, 21217 Kaštel Štafilić</izvorni_sadrzaj>
    <derivirana_varijabla naziv="DomainObject.Predmet.StrankaFormatedWithAdressOIB_1"> EUROPSKI OBALNI AVIOPRIJEVOZNIK d.o.o. u stečaju, OIB 24689759592, Put Divulja 7, 21217 Kaštel Štafilić</derivirana_varijabla>
  </DomainObject.Predmet.StrankaFormatedWithAdressOIB>
  <DomainObject.Predmet.StrankaWithAdress>
    <izvorni_sadrzaj>EUROPSKI OBALNI AVIOPRIJEVOZNIK d.o.o. u stečaju Put Divulja 7,21217 Kaštel Štafilić</izvorni_sadrzaj>
    <derivirana_varijabla naziv="DomainObject.Predmet.StrankaWithAdress_1">EUROPSKI OBALNI AVIOPRIJEVOZNIK d.o.o. u stečaju Put Divulja 7,21217 Kaštel Štafilić</derivirana_varijabla>
  </DomainObject.Predmet.StrankaWithAdress>
  <DomainObject.Predmet.StrankaWithAdressOIB>
    <izvorni_sadrzaj>EUROPSKI OBALNI AVIOPRIJEVOZNIK d.o.o. u stečaju, OIB 24689759592, Put Divulja 7,21217 Kaštel Štafilić</izvorni_sadrzaj>
    <derivirana_varijabla naziv="DomainObject.Predmet.StrankaWithAdressOIB_1">EUROPSKI OBALNI AVIOPRIJEVOZNIK d.o.o. u stečaju, OIB 24689759592, Put Divulja 7,21217 Kaštel Štafilić</derivirana_varijabla>
  </DomainObject.Predmet.StrankaWithAdressOIB>
  <DomainObject.Predmet.StrankaNazivFormated>
    <izvorni_sadrzaj>EUROPSKI OBALNI AVIOPRIJEVOZNIK d.o.o. u stečaju</izvorni_sadrzaj>
    <derivirana_varijabla naziv="DomainObject.Predmet.StrankaNazivFormated_1">EUROPSKI OBALNI AVIOPRIJEVOZNIK d.o.o. u stečaju</derivirana_varijabla>
  </DomainObject.Predmet.StrankaNazivFormated>
  <DomainObject.Predmet.StrankaNazivFormatedOIB>
    <izvorni_sadrzaj>EUROPSKI OBALNI AVIOPRIJEVOZNIK d.o.o. u stečaju, OIB 24689759592</izvorni_sadrzaj>
    <derivirana_varijabla naziv="DomainObject.Predmet.StrankaNazivFormatedOIB_1">EUROPSKI OBALNI AVIOPRIJEVOZNIK d.o.o. u stečaju, OIB 24689759592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EUROPSKI OBALNI AVIOPRIJEVOZNIK d.o.o. u stečaju</item>
    </izvorni_sadrzaj>
    <derivirana_varijabla naziv="DomainObject.Predmet.StrankaListFormated_1">
      <item>EUROPSKI OBALNI AVIOPRIJEVOZNIK d.o.o. u stečaju</item>
    </derivirana_varijabla>
  </DomainObject.Predmet.StrankaListFormated>
  <DomainObject.Predmet.StrankaListFormatedOIB>
    <izvorni_sadrzaj>
      <item>EUROPSKI OBALNI AVIOPRIJEVOZNIK d.o.o. u stečaju, OIB 24689759592</item>
    </izvorni_sadrzaj>
    <derivirana_varijabla naziv="DomainObject.Predmet.StrankaListFormatedOIB_1">
      <item>EUROPSKI OBALNI AVIOPRIJEVOZNIK d.o.o. u stečaju, OIB 24689759592</item>
    </derivirana_varijabla>
  </DomainObject.Predmet.StrankaListFormatedOIB>
  <DomainObject.Predmet.StrankaListFormatedWithAdress>
    <izvorni_sadrzaj>
      <item>EUROPSKI OBALNI AVIOPRIJEVOZNIK d.o.o. u stečaju, Put Divulja 7, 21217 Kaštel Štafilić</item>
    </izvorni_sadrzaj>
    <derivirana_varijabla naziv="DomainObject.Predmet.StrankaListFormatedWithAdress_1">
      <item>EUROPSKI OBALNI AVIOPRIJEVOZNIK d.o.o. u stečaju, Put Divulja 7, 21217 Kaštel Štafilić</item>
    </derivirana_varijabla>
  </DomainObject.Predmet.StrankaListFormatedWithAdress>
  <DomainObject.Predmet.StrankaListFormatedWithAdressOIB>
    <izvorni_sadrzaj>
      <item>EUROPSKI OBALNI AVIOPRIJEVOZNIK d.o.o. u stečaju, OIB 24689759592, Put Divulja 7, 21217 Kaštel Štafilić</item>
    </izvorni_sadrzaj>
    <derivirana_varijabla naziv="DomainObject.Predmet.StrankaListFormatedWithAdressOIB_1">
      <item>EUROPSKI OBALNI AVIOPRIJEVOZNIK d.o.o. u stečaju, OIB 24689759592, Put Divulja 7, 21217 Kaštel Štafilić</item>
    </derivirana_varijabla>
  </DomainObject.Predmet.StrankaListFormatedWithAdressOIB>
  <DomainObject.Predmet.StrankaListNazivFormated>
    <izvorni_sadrzaj>
      <item>EUROPSKI OBALNI AVIOPRIJEVOZNIK d.o.o. u stečaju</item>
    </izvorni_sadrzaj>
    <derivirana_varijabla naziv="DomainObject.Predmet.StrankaListNazivFormated_1">
      <item>EUROPSKI OBALNI AVIOPRIJEVOZNIK d.o.o. u stečaju</item>
    </derivirana_varijabla>
  </DomainObject.Predmet.StrankaListNazivFormated>
  <DomainObject.Predmet.StrankaListNazivFormatedOIB>
    <izvorni_sadrzaj>
      <item>EUROPSKI OBALNI AVIOPRIJEVOZNIK d.o.o. u stečaju, OIB 24689759592</item>
    </izvorni_sadrzaj>
    <derivirana_varijabla naziv="DomainObject.Predmet.StrankaListNazivFormatedOIB_1">
      <item>EUROPSKI OBALNI AVIOPRIJEVOZNIK d.o.o. u stečaju, OIB 24689759592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Vlaho Monković</item>
      <item>NEOINFO d.o.o. za informatiku, trgovinu i usluge</item>
      <item>Odvjetničko društvo Božić i partneri d.o.o.</item>
      <item>RIANA MONTENEGRO OLDINGS d.o.o.</item>
      <item>Župić &amp; Partneri odvjetničko društvo</item>
    </izvorni_sadrzaj>
    <derivirana_varijabla naziv="DomainObject.Predmet.OstaliListFormated_1">
      <item>Vlaho Monković</item>
      <item>NEOINFO d.o.o. za informatiku, trgovinu i usluge</item>
      <item>Odvjetničko društvo Božić i partneri d.o.o.</item>
      <item>RIANA MONTENEGRO OLDINGS d.o.o.</item>
      <item>Župić &amp; Partneri odvjetničko društvo</item>
    </derivirana_varijabla>
  </DomainObject.Predmet.OstaliListFormated>
  <DomainObject.Predmet.OstaliListFormatedOIB>
    <izvorni_sadrzaj>
      <item>Vlaho Monković, OIB 72627093549</item>
      <item>NEOINFO d.o.o. za informatiku, trgovinu i usluge, OIB 62453877529</item>
      <item>Odvjetničko društvo Božić i partneri d.o.o., OIB 16832883800</item>
      <item>RIANA MONTENEGRO OLDINGS d.o.o.</item>
      <item>Župić &amp; Partneri odvjetničko društvo</item>
    </izvorni_sadrzaj>
    <derivirana_varijabla naziv="DomainObject.Predmet.OstaliListFormatedOIB_1">
      <item>Vlaho Monković, OIB 72627093549</item>
      <item>NEOINFO d.o.o. za informatiku, trgovinu i usluge, OIB 62453877529</item>
      <item>Odvjetničko društvo Božić i partneri d.o.o., OIB 16832883800</item>
      <item>RIANA MONTENEGRO OLDINGS d.o.o.</item>
      <item>Župić &amp; Partneri odvjetničko društvo</item>
    </derivirana_varijabla>
  </DomainObject.Predmet.OstaliListFormatedOIB>
  <DomainObject.Predmet.OstaliListFormatedWithAdress>
    <izvorni_sadrzaj>
      <item>Vlaho Monković, Ulica Vlahe Paljetka 12, 20210 Cavtat</item>
      <item>NEOINFO d.o.o. za informatiku, trgovinu i usluge, Strojarska cesta 20, 10000 Zagreb</item>
      <item>Odvjetničko društvo Božić i partneri d.o.o., Radnička cesta 80, 10000 Zagreb</item>
      <item>RIANA MONTENEGRO OLDINGS d.o.o., Bulevar Ivana Crnojevića 99/2, Podgorica </item>
      <item>Župić &amp; Partneri odvjetničko društvo, Radnička cesta 37 b, 10000 Zagreb</item>
    </izvorni_sadrzaj>
    <derivirana_varijabla naziv="DomainObject.Predmet.OstaliListFormatedWithAdress_1">
      <item>Vlaho Monković, Ulica Vlahe Paljetka 12, 20210 Cavtat</item>
      <item>NEOINFO d.o.o. za informatiku, trgovinu i usluge, Strojarska cesta 20, 10000 Zagreb</item>
      <item>Odvjetničko društvo Božić i partneri d.o.o., Radnička cesta 80, 10000 Zagreb</item>
      <item>RIANA MONTENEGRO OLDINGS d.o.o., Bulevar Ivana Crnojevića 99/2, Podgorica </item>
      <item>Župić &amp; Partneri odvjetničko društvo, Radnička cesta 37 b, 10000 Zagreb</item>
    </derivirana_varijabla>
  </DomainObject.Predmet.OstaliListFormatedWithAdress>
  <DomainObject.Predmet.OstaliListFormatedWithAdressOIB>
    <izvorni_sadrzaj>
      <item>Vlaho Monković, OIB 72627093549, Ulica Vlahe Paljetka 12, 20210 Cavtat</item>
      <item>NEOINFO d.o.o. za informatiku, trgovinu i usluge, OIB 62453877529, Strojarska cesta 20, 10000 Zagreb</item>
      <item>Odvjetničko društvo Božić i partneri d.o.o., OIB 16832883800, Radnička cesta 80, 10000 Zagreb</item>
      <item>RIANA MONTENEGRO OLDINGS d.o.o., Bulevar Ivana Crnojevića 99/2, Podgorica </item>
      <item>Župić &amp; Partneri odvjetničko društvo, Radnička cesta 37 b, 10000 Zagreb</item>
    </izvorni_sadrzaj>
    <derivirana_varijabla naziv="DomainObject.Predmet.OstaliListFormatedWithAdressOIB_1">
      <item>Vlaho Monković, OIB 72627093549, Ulica Vlahe Paljetka 12, 20210 Cavtat</item>
      <item>NEOINFO d.o.o. za informatiku, trgovinu i usluge, OIB 62453877529, Strojarska cesta 20, 10000 Zagreb</item>
      <item>Odvjetničko društvo Božić i partneri d.o.o., OIB 16832883800, Radnička cesta 80, 10000 Zagreb</item>
      <item>RIANA MONTENEGRO OLDINGS d.o.o., Bulevar Ivana Crnojevića 99/2, Podgorica </item>
      <item>Župić &amp; Partneri odvjetničko društvo, Radnička cesta 37 b, 10000 Zagreb</item>
    </derivirana_varijabla>
  </DomainObject.Predmet.OstaliListFormatedWithAdressOIB>
  <DomainObject.Predmet.OstaliListNazivFormated>
    <izvorni_sadrzaj>
      <item>Vlaho Monković</item>
      <item>NEOINFO d.o.o. za informatiku, trgovinu i usluge</item>
      <item>Odvjetničko društvo Božić i partneri d.o.o.</item>
      <item>RIANA MONTENEGRO OLDINGS d.o.o.</item>
      <item>Župić &amp; Partneri odvjetničko društvo</item>
    </izvorni_sadrzaj>
    <derivirana_varijabla naziv="DomainObject.Predmet.OstaliListNazivFormated_1">
      <item>Vlaho Monković</item>
      <item>NEOINFO d.o.o. za informatiku, trgovinu i usluge</item>
      <item>Odvjetničko društvo Božić i partneri d.o.o.</item>
      <item>RIANA MONTENEGRO OLDINGS d.o.o.</item>
      <item>Župić &amp; Partneri odvjetničko društvo</item>
    </derivirana_varijabla>
  </DomainObject.Predmet.OstaliListNazivFormated>
  <DomainObject.Predmet.OstaliListNazivFormatedOIB>
    <izvorni_sadrzaj>
      <item>Vlaho Monković, OIB 72627093549</item>
      <item>NEOINFO d.o.o. za informatiku, trgovinu i usluge, OIB 62453877529</item>
      <item>Odvjetničko društvo Božić i partneri d.o.o., OIB 16832883800</item>
      <item>RIANA MONTENEGRO OLDINGS d.o.o.</item>
      <item>Župić &amp; Partneri odvjetničko društvo</item>
    </izvorni_sadrzaj>
    <derivirana_varijabla naziv="DomainObject.Predmet.OstaliListNazivFormatedOIB_1">
      <item>Vlaho Monković, OIB 72627093549</item>
      <item>NEOINFO d.o.o. za informatiku, trgovinu i usluge, OIB 62453877529</item>
      <item>Odvjetničko društvo Božić i partneri d.o.o., OIB 16832883800</item>
      <item>RIANA MONTENEGRO OLDINGS d.o.o.</item>
      <item>Župić &amp; Partneri odvjetničko društvo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St-503/2017-103</izvorni_sadrzaj>
    <derivirana_varijabla naziv="DomainObject.PoslovniBrojDokumenta_1">St-503/2017-103</derivirana_varijabla>
  </DomainObject.PoslovniBrojDokumenta>
  <DomainObject.Predmet.StrankaIDrugi>
    <izvorni_sadrzaj>EUROPSKI OBALNI AVIOPRIJEVOZNIK d.o.o. u stečaju</izvorni_sadrzaj>
    <derivirana_varijabla naziv="DomainObject.Predmet.StrankaIDrugi_1">EUROPSKI OBALNI AVIOPRIJEVOZNIK d.o.o.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EUROPSKI OBALNI AVIOPRIJEVOZNIK d.o.o. u stečaju, OIB 24689759592, Put Divulja 7, 21217 Kaštel Štafilić</izvorni_sadrzaj>
    <derivirana_varijabla naziv="DomainObject.Predmet.StrankaIDrugiAdressOIB_1">EUROPSKI OBALNI AVIOPRIJEVOZNIK d.o.o. u stečaju, OIB 24689759592, Put Divulja 7, 21217 Kaštel Štafilić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rujna 2017.</izvorni_sadrzaj>
    <derivirana_varijabla naziv="DomainObject.Predmet.OdlukaRjesenje.DatumDonosenjaOdluke_1">18. rujna 2017.</derivirana_varijabla>
  </DomainObject.Predmet.OdlukaRjesenje.DatumDonosenjaOdluke>
  <DomainObject.Predmet.OdlukaRjesenje.DatumPravomocnosti>
    <izvorni_sadrzaj>11. listopada 2017.</izvorni_sadrzaj>
    <derivirana_varijabla naziv="DomainObject.Predmet.OdlukaRjesenje.DatumPravomocnosti_1">11. listopada 2017.</derivirana_varijabla>
  </DomainObject.Predmet.OdlukaRjesenje.DatumPravomocnosti>
  <DomainObject.Predmet.OdlukaRjesenje.Oznaka>
    <izvorni_sadrzaj>St-503/2017-40</izvorni_sadrzaj>
    <derivirana_varijabla naziv="DomainObject.Predmet.OdlukaRjesenje.Oznaka_1">St-503/2017-40</derivirana_varijabla>
  </DomainObject.Predmet.OdlukaRjesenje.Oznaka>
  <DomainObject.Predmet.SudioniciListNaziv>
    <izvorni_sadrzaj>
      <item>EUROPSKI OBALNI AVIOPRIJEVOZNIK d.o.o. u stečaju</item>
      <item>Vlaho Monković</item>
      <item>NEOINFO d.o.o. za informatiku, trgovinu i usluge</item>
      <item>Odvjetničko društvo Božić i partneri d.o.o.</item>
      <item>RIANA MONTENEGRO OLDINGS d.o.o.</item>
      <item>Župić &amp; Partneri odvjetničko društvo</item>
    </izvorni_sadrzaj>
    <derivirana_varijabla naziv="DomainObject.Predmet.SudioniciListNaziv_1">
      <item>EUROPSKI OBALNI AVIOPRIJEVOZNIK d.o.o. u stečaju</item>
      <item>Vlaho Monković</item>
      <item>NEOINFO d.o.o. za informatiku, trgovinu i usluge</item>
      <item>Odvjetničko društvo Božić i partneri d.o.o.</item>
      <item>RIANA MONTENEGRO OLDINGS d.o.o.</item>
      <item>Župić &amp; Partneri odvjetničko društvo</item>
    </derivirana_varijabla>
  </DomainObject.Predmet.SudioniciListNaziv>
  <DomainObject.Predmet.SudioniciListAdressOIB>
    <izvorni_sadrzaj>
      <item>EUROPSKI OBALNI AVIOPRIJEVOZNIK d.o.o. u stečaju, OIB 24689759592, Put Divulja 7,21217 Kaštel Štafilić</item>
      <item>Vlaho Monković, OIB 72627093549, Ulica Vlahe Paljetka 12,20210 Cavtat</item>
      <item>NEOINFO d.o.o. za informatiku, trgovinu i usluge, OIB 62453877529, Strojarska cesta 20,10000 Zagreb</item>
      <item>Odvjetničko društvo Božić i partneri d.o.o., OIB 16832883800, Radnička cesta 80,10000 Zagreb</item>
      <item>RIANA MONTENEGRO OLDINGS d.o.o., Bulevar Ivana Crnojevića 99/2,Podgorica </item>
      <item>Župić &amp; Partneri odvjetničko društvo, Radnička cesta 37 b,10000 Zagreb</item>
    </izvorni_sadrzaj>
    <derivirana_varijabla naziv="DomainObject.Predmet.SudioniciListAdressOIB_1">
      <item>EUROPSKI OBALNI AVIOPRIJEVOZNIK d.o.o. u stečaju, OIB 24689759592, Put Divulja 7,21217 Kaštel Štafilić</item>
      <item>Vlaho Monković, OIB 72627093549, Ulica Vlahe Paljetka 12,20210 Cavtat</item>
      <item>NEOINFO d.o.o. za informatiku, trgovinu i usluge, OIB 62453877529, Strojarska cesta 20,10000 Zagreb</item>
      <item>Odvjetničko društvo Božić i partneri d.o.o., OIB 16832883800, Radnička cesta 80,10000 Zagreb</item>
      <item>RIANA MONTENEGRO OLDINGS d.o.o., Bulevar Ivana Crnojevića 99/2,Podgorica </item>
      <item>Župić &amp; Partneri odvjetničko društvo, Radnička cesta 37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24689759592</item>
      <item>, OIB 72627093549</item>
      <item>, OIB 62453877529</item>
      <item>, OIB 16832883800</item>
      <item>, OIB null</item>
      <item>, OIB null</item>
    </izvorni_sadrzaj>
    <derivirana_varijabla naziv="DomainObject.Predmet.SudioniciListNazivOIB_1">
      <item>, OIB 24689759592</item>
      <item>, OIB 72627093549</item>
      <item>, OIB 62453877529</item>
      <item>, OIB 16832883800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veljače 2019.</izvorni_sadrzaj>
    <derivirana_varijabla naziv="DomainObject.Predmet.DatumZadnjeOdrzaneSudskeRadnje_1">22.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A02535-F3AA-4087-964D-04010DB282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13</properties:Pages>
  <properties:Words>5891</properties:Words>
  <properties:Characters>35793</properties:Characters>
  <properties:Lines>656</properties:Lines>
  <properties:Paragraphs>246</properties:Paragraphs>
  <properties:TotalTime>201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2019-02-20T11:52:00Z</dcterms:created>
  <dc:creator>Velimir Vuković</dc:creator>
  <cp:lastModifiedBy>Marija Elez</cp:lastModifiedBy>
  <cp:lastPrinted>2019-02-22T12:40:00Z</cp:lastPrinted>
  <dcterms:modified xmlns:xsi="http://www.w3.org/2001/XMLSchema-instance" xsi:type="dcterms:W3CDTF">2019-02-22T13:01:00Z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St-503/2017-103 / Zapisnik - Ispitno ročište (st-503-17_ispitno_i_izvješ._ročište_._ročište_)</vt:lpwstr>
  </prop:property>
  <prop:property name="CC_coloring" pid="4" fmtid="{D5CDD505-2E9C-101B-9397-08002B2CF9AE}">
    <vt:bool>false</vt:bool>
  </prop:property>
  <prop:property name="BrojStranica" pid="5" fmtid="{D5CDD505-2E9C-101B-9397-08002B2CF9AE}">
    <vt:i4>13</vt:i4>
  </prop:property>
</prop:Properties>
</file>