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a2eb" w14:paraId="884a2eb" w:rsidRDefault="000551F3" w:rsidP="000551F3" w:rsidR="000551F3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204456" w:rsidP="000551F3" w:rsidR="00204456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204456" w:rsidP="000551F3" w:rsidR="00204456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>
        <w:rPr>
          <w:rFonts w:hAnsi="Times New Roman" w:ascii="Times New Roman"/>
          <w:b/>
          <w:sz w:val="24"/>
          <w:szCs w:val="24"/>
        </w:rPr>
        <w:t xml:space="preserve">ELEKTROMETAL d.d. društvo za montažne radove, "u stečaju" OSIJEK, Martina </w:t>
      </w:r>
      <w:proofErr w:type="spellStart"/>
      <w:r>
        <w:rPr>
          <w:rFonts w:hAnsi="Times New Roman" w:ascii="Times New Roman"/>
          <w:b/>
          <w:sz w:val="24"/>
          <w:szCs w:val="24"/>
        </w:rPr>
        <w:t>Divalta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328, OIB: 25837858462, MBS: 030008465</w:t>
      </w:r>
      <w:r>
        <w:rPr>
          <w:rFonts w:eastAsia="Questrial" w:hAnsi="Times New Roman" w:ascii="Times New Roman"/>
          <w:b/>
          <w:sz w:val="24"/>
          <w:szCs w:val="24"/>
        </w:rPr>
        <w:t xml:space="preserve">, </w:t>
      </w:r>
      <w:r>
        <w:rPr>
          <w:rFonts w:eastAsia="Questrial" w:hAnsi="Times New Roman" w:ascii="Times New Roman"/>
          <w:sz w:val="24"/>
          <w:szCs w:val="24"/>
        </w:rPr>
        <w:t>dana 3. ožujka 2017.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B94680" w:rsidR="00201E03">
      <w:pPr>
        <w:pStyle w:val="Tijeloteksta"/>
        <w:ind w:firstLine="348" w:left="360"/>
      </w:pPr>
      <w:r>
        <w:t>Daje se suglasje stečajno</w:t>
      </w:r>
      <w:r w:rsidR="001216EA">
        <w:t>m</w:t>
      </w:r>
      <w:r>
        <w:t xml:space="preserve"> upravitelj</w:t>
      </w:r>
      <w:r w:rsidR="001216EA">
        <w:t>u</w:t>
      </w:r>
      <w:r>
        <w:t xml:space="preserve"> u stečajnom predmetu </w:t>
      </w:r>
      <w:r w:rsidR="000551F3">
        <w:rPr>
          <w:b/>
        </w:rPr>
        <w:t xml:space="preserve">ELEKTROMETAL d.d. društvo za montažne radove, "u stečaju" OSIJEK, Martina </w:t>
      </w:r>
      <w:proofErr w:type="spellStart"/>
      <w:r w:rsidR="000551F3">
        <w:rPr>
          <w:b/>
        </w:rPr>
        <w:t>Divalta</w:t>
      </w:r>
      <w:proofErr w:type="spellEnd"/>
      <w:r w:rsidR="000551F3">
        <w:rPr>
          <w:b/>
        </w:rPr>
        <w:t xml:space="preserve"> 328, OIB: 25837858462, MBS: 030008465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I</w:t>
      </w:r>
      <w:r w:rsidR="001216EA">
        <w:t xml:space="preserve"> </w:t>
      </w:r>
      <w:r w:rsidR="00452FDA">
        <w:t xml:space="preserve">višeg isplatnog reda </w:t>
      </w:r>
      <w:r w:rsidR="00B94680">
        <w:t xml:space="preserve">(radnici i Agencije za osiguranje potraživanja radnika u slučaju stečaja poslodavaca) </w:t>
      </w:r>
      <w:r w:rsidR="00452FDA">
        <w:t>u</w:t>
      </w:r>
      <w:r w:rsidR="001216EA">
        <w:t xml:space="preserve"> ukupnom iznosu od </w:t>
      </w:r>
      <w:r w:rsidR="00B94680">
        <w:t>125.975,55</w:t>
      </w:r>
      <w:r w:rsidR="001216EA">
        <w:t xml:space="preserve"> kn što</w:t>
      </w:r>
      <w:r w:rsidR="00B94680">
        <w:t xml:space="preserve"> za svakog pojedinog</w:t>
      </w:r>
      <w:r w:rsidR="001216EA">
        <w:t xml:space="preserve"> predstavlja </w:t>
      </w:r>
      <w:r w:rsidR="00B94680">
        <w:t>5,63</w:t>
      </w:r>
      <w:r w:rsidR="001216EA">
        <w:t>% namirenj</w:t>
      </w:r>
      <w:r w:rsidR="00B94680">
        <w:t>a</w:t>
      </w:r>
      <w:r w:rsidR="001216EA">
        <w:t xml:space="preserve"> tražbin</w:t>
      </w:r>
      <w:r w:rsidR="00B94680">
        <w:t>a</w:t>
      </w:r>
      <w:r w:rsidR="001216EA">
        <w:t xml:space="preserve"> vjerovnika I višeg isplatnog reda.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204456">
        <w:rPr>
          <w:b/>
        </w:rPr>
        <w:t>11. travanj</w:t>
      </w:r>
      <w:r w:rsidR="008247BC">
        <w:rPr>
          <w:b/>
        </w:rPr>
        <w:t xml:space="preserve"> 2017. g. u </w:t>
      </w:r>
      <w:r w:rsidR="00204456">
        <w:rPr>
          <w:b/>
        </w:rPr>
        <w:t>10,45</w:t>
      </w:r>
      <w:r w:rsidRPr="001A5987">
        <w:rPr>
          <w:b/>
        </w:rPr>
        <w:t xml:space="preserve"> 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0551F3">
        <w:t>3. ožujka</w:t>
      </w:r>
      <w:r w:rsidR="008247BC">
        <w:t xml:space="preserve"> 2017.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BC2034">
        <w:t xml:space="preserve">Krešimir </w:t>
      </w:r>
      <w:proofErr w:type="spellStart"/>
      <w:r w:rsidR="00BC2034">
        <w:t>Panjaković</w:t>
      </w:r>
      <w:proofErr w:type="spellEnd"/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204456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</w:t>
      </w:r>
      <w:r w:rsidR="001216EA">
        <w:t xml:space="preserve">završni račun st. upravitelja od </w:t>
      </w:r>
      <w:r w:rsidR="00204456">
        <w:t>27</w:t>
      </w:r>
      <w:r w:rsidR="001216EA">
        <w:t xml:space="preserve">.2.2017. g. (str. </w:t>
      </w:r>
      <w:r w:rsidR="00204456">
        <w:t>797-805</w:t>
      </w:r>
      <w:r w:rsidR="001216EA">
        <w:t xml:space="preserve">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204456">
        <w:t>11.4.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5699" w:rsidR="00EA5699">
      <w:r>
        <w:separator/>
      </w:r>
    </w:p>
  </w:endnote>
  <w:endnote w:id="0" w:type="continuationSeparator">
    <w:p w:rsidRDefault="00EA5699" w:rsidR="00EA5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5699" w:rsidR="00EA5699">
      <w:r>
        <w:separator/>
      </w:r>
    </w:p>
  </w:footnote>
  <w:footnote w:id="0" w:type="continuationSeparator">
    <w:p w:rsidRDefault="00EA5699" w:rsidR="00EA56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0551F3">
      <w:t>290/12-</w:t>
    </w:r>
    <w:r w:rsidR="00397A42">
      <w:t>140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551F3"/>
    <w:rsid w:val="00086232"/>
    <w:rsid w:val="000A22FD"/>
    <w:rsid w:val="000A75FD"/>
    <w:rsid w:val="000C20F1"/>
    <w:rsid w:val="000E414B"/>
    <w:rsid w:val="001009E0"/>
    <w:rsid w:val="001216EA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04456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97A42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702BA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41F79"/>
    <w:rsid w:val="00B61475"/>
    <w:rsid w:val="00B94680"/>
    <w:rsid w:val="00BB36BB"/>
    <w:rsid w:val="00BC2034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E3DC7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10F3"/>
    <w:rsid w:val="00E430E2"/>
    <w:rsid w:val="00E55AA4"/>
    <w:rsid w:val="00EA5699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702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702BA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02BA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2BA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2BA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702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702B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02BA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2B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2BA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99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St-290/2012</izvorni_sadrzaj>
    <derivirana_varijabla naziv="DomainObject.Predmet.OznakaBroj_1">St-290/2012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ELEKTROMETAL d.d. Društvo za montažne radove</izvorni_sadrzaj>
    <derivirana_varijabla naziv="DomainObject.Predmet.ProtustrankaFormated_1">  ELEKTROMETAL d.d. Društvo za montažne radove</derivirana_varijabla>
  </DomainObject.Predmet.ProtustrankaFormated>
  <DomainObject.Predmet.ProtustrankaFormatedOIB>
    <izvorni_sadrzaj>  ELEKTROMETAL d.d. Društvo za montažne radove, OIB 25837858462</izvorni_sadrzaj>
    <derivirana_varijabla naziv="DomainObject.Predmet.ProtustrankaFormatedOIB_1">  ELEKTROMETAL d.d. Društvo za montažne radove, OIB 25837858462</derivirana_varijabla>
  </DomainObject.Predmet.ProtustrankaFormatedOIB>
  <DomainObject.Predmet.ProtustrankaFormatedWithAdress>
    <izvorni_sadrzaj> ELEKTROMETAL d.d. Društvo za montažne radove, Martina Divalta 328, Osijek</izvorni_sadrzaj>
    <derivirana_varijabla naziv="DomainObject.Predmet.ProtustrankaFormatedWithAdress_1"> ELEKTROMETAL d.d. Društvo za montažne radove, Martina Divalta 328, Osijek</derivirana_varijabla>
  </DomainObject.Predmet.ProtustrankaFormatedWithAdress>
  <DomainObject.Predmet.ProtustrankaFormatedWithAdressOIB>
    <izvorni_sadrzaj> ELEKTROMETAL d.d. Društvo za montažne radove, OIB 25837858462, Martina Divalta 328, Osijek</izvorni_sadrzaj>
    <derivirana_varijabla naziv="DomainObject.Predmet.ProtustrankaFormatedWithAdressOIB_1"> ELEKTROMETAL d.d. Društvo za montažne radove, OIB 25837858462, Martina Divalta 328, Osijek</derivirana_varijabla>
  </DomainObject.Predmet.ProtustrankaFormatedWithAdressOIB>
  <DomainObject.Predmet.ProtustrankaWithAdress>
    <izvorni_sadrzaj>ELEKTROMETAL d.d. Društvo za montažne radove Martina Divalta 328, Osijek</izvorni_sadrzaj>
    <derivirana_varijabla naziv="DomainObject.Predmet.ProtustrankaWithAdress_1">ELEKTROMETAL d.d. Društvo za montažne radove Martina Divalta 328, Osijek</derivirana_varijabla>
  </DomainObject.Predmet.ProtustrankaWithAdress>
  <DomainObject.Predmet.ProtustrankaWithAdressOIB>
    <izvorni_sadrzaj>ELEKTROMETAL d.d. Društvo za montažne radove, OIB 25837858462, Martina Divalta 328, Osijek</izvorni_sadrzaj>
    <derivirana_varijabla naziv="DomainObject.Predmet.ProtustrankaWithAdressOIB_1">ELEKTROMETAL d.d. Društvo za montažne radove, OIB 25837858462, Martina Divalta 328, Osijek</derivirana_varijabla>
  </DomainObject.Predmet.ProtustrankaWithAdressOIB>
  <DomainObject.Predmet.ProtustrankaNazivFormated>
    <izvorni_sadrzaj>ELEKTROMETAL d.d. Društvo za montažne radove</izvorni_sadrzaj>
    <derivirana_varijabla naziv="DomainObject.Predmet.ProtustrankaNazivFormated_1">ELEKTROMETAL d.d. Društvo za montažne radove</derivirana_varijabla>
  </DomainObject.Predmet.ProtustrankaNazivFormated>
  <DomainObject.Predmet.ProtustrankaNazivFormatedOIB>
    <izvorni_sadrzaj>ELEKTROMETAL d.d. Društvo za montažne radove, OIB 25837858462</izvorni_sadrzaj>
    <derivirana_varijabla naziv="DomainObject.Predmet.ProtustrankaNazivFormatedOIB_1">ELEKTROMETAL d.d. Društvo za montažne radove, OIB 25837858462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KIRIN, DJELATNIK</izvorni_sadrzaj>
    <derivirana_varijabla naziv="DomainObject.Predmet.StrankaFormated_1">  ILIJA KIRIN, DJELATNIK</derivirana_varijabla>
  </DomainObject.Predmet.StrankaFormated>
  <DomainObject.Predmet.StrankaFormatedOIB>
    <izvorni_sadrzaj>  ILIJA KIRIN, DJELATNIK</izvorni_sadrzaj>
    <derivirana_varijabla naziv="DomainObject.Predmet.StrankaFormatedOIB_1">  ILIJA KIRIN, DJELATNIK</derivirana_varijabla>
  </DomainObject.Predmet.StrankaFormatedOIB>
  <DomainObject.Predmet.StrankaFormatedWithAdress>
    <izvorni_sadrzaj> ILIJA KIRIN, DJELATNIK, DR. FRANJE TUĐMANA 9, 31216 Ivanovac</izvorni_sadrzaj>
    <derivirana_varijabla naziv="DomainObject.Predmet.StrankaFormatedWithAdress_1"> ILIJA KIRIN, DJELATNIK, DR. FRANJE TUĐMANA 9, 31216 Ivanovac</derivirana_varijabla>
  </DomainObject.Predmet.StrankaFormatedWithAdress>
  <DomainObject.Predmet.StrankaFormatedWithAdressOIB>
    <izvorni_sadrzaj> ILIJA KIRIN, DJELATNIK, DR. FRANJE TUĐMANA 9, 31216 Ivanovac</izvorni_sadrzaj>
    <derivirana_varijabla naziv="DomainObject.Predmet.StrankaFormatedWithAdressOIB_1"> ILIJA KIRIN, DJELATNIK, DR. FRANJE TUĐMANA 9, 31216 Ivanovac</derivirana_varijabla>
  </DomainObject.Predmet.StrankaFormatedWithAdressOIB>
  <DomainObject.Predmet.StrankaWithAdress>
    <izvorni_sadrzaj>ILIJA KIRIN, DJELATNIK DR. FRANJE TUĐMANA 9,31216 Ivanovac</izvorni_sadrzaj>
    <derivirana_varijabla naziv="DomainObject.Predmet.StrankaWithAdress_1">ILIJA KIRIN, DJELATNIK DR. FRANJE TUĐMANA 9,31216 Ivanovac</derivirana_varijabla>
  </DomainObject.Predmet.StrankaWithAdress>
  <DomainObject.Predmet.StrankaWithAdressOIB>
    <izvorni_sadrzaj>ILIJA KIRIN, DJELATNIK, DR. FRANJE TUĐMANA 9,31216 Ivanovac</izvorni_sadrzaj>
    <derivirana_varijabla naziv="DomainObject.Predmet.StrankaWithAdressOIB_1">ILIJA KIRIN, DJELATNIK, DR. FRANJE TUĐMANA 9,31216 Ivanovac</derivirana_varijabla>
  </DomainObject.Predmet.StrankaWithAdressOIB>
  <DomainObject.Predmet.StrankaNazivFormated>
    <izvorni_sadrzaj>ILIJA KIRIN, DJELATNIK</izvorni_sadrzaj>
    <derivirana_varijabla naziv="DomainObject.Predmet.StrankaNazivFormated_1">ILIJA KIRIN, DJELATNIK</derivirana_varijabla>
  </DomainObject.Predmet.StrankaNazivFormated>
  <DomainObject.Predmet.StrankaNazivFormatedOIB>
    <izvorni_sadrzaj>ILIJA KIRIN, DJELATNIK</izvorni_sadrzaj>
    <derivirana_varijabla naziv="DomainObject.Predmet.StrankaNazivFormatedOIB_1">ILIJA KIRIN,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ILIJA KIRIN, DJELATNIK</item>
    </izvorni_sadrzaj>
    <derivirana_varijabla naziv="DomainObject.Predmet.StrankaListFormated_1">
      <item>ILIJA KIRIN, DJELATNIK</item>
    </derivirana_varijabla>
  </DomainObject.Predmet.StrankaListFormated>
  <DomainObject.Predmet.StrankaListFormatedOIB>
    <izvorni_sadrzaj>
      <item>ILIJA KIRIN, DJELATNIK</item>
    </izvorni_sadrzaj>
    <derivirana_varijabla naziv="DomainObject.Predmet.StrankaListFormatedOIB_1">
      <item>ILIJA KIRIN, DJELATNIK</item>
    </derivirana_varijabla>
  </DomainObject.Predmet.StrankaListFormatedOIB>
  <DomainObject.Predmet.StrankaListFormatedWithAdress>
    <izvorni_sadrzaj>
      <item>ILIJA KIRIN, DJELATNIK, DR. FRANJE TUĐMANA 9, 31216 Ivanovac</item>
    </izvorni_sadrzaj>
    <derivirana_varijabla naziv="DomainObject.Predmet.StrankaListFormatedWithAdress_1">
      <item>ILIJA KIRIN, DJELATNIK, DR. FRANJE TUĐMANA 9, 31216 Ivanovac</item>
    </derivirana_varijabla>
  </DomainObject.Predmet.StrankaListFormatedWithAdress>
  <DomainObject.Predmet.StrankaListFormatedWithAdressOIB>
    <izvorni_sadrzaj>
      <item>ILIJA KIRIN, DJELATNIK, DR. FRANJE TUĐMANA 9, 31216 Ivanovac</item>
    </izvorni_sadrzaj>
    <derivirana_varijabla naziv="DomainObject.Predmet.StrankaListFormatedWithAdressOIB_1">
      <item>ILIJA KIRIN, DJELATNIK, DR. FRANJE TUĐMANA 9, 31216 Ivanovac</item>
    </derivirana_varijabla>
  </DomainObject.Predmet.StrankaListFormatedWithAdressOIB>
  <DomainObject.Predmet.StrankaListNazivFormated>
    <izvorni_sadrzaj>
      <item>ILIJA KIRIN, DJELATNIK</item>
    </izvorni_sadrzaj>
    <derivirana_varijabla naziv="DomainObject.Predmet.StrankaListNazivFormated_1">
      <item>ILIJA KIRIN, DJELATNIK</item>
    </derivirana_varijabla>
  </DomainObject.Predmet.StrankaListNazivFormated>
  <DomainObject.Predmet.StrankaListNazivFormatedOIB>
    <izvorni_sadrzaj>
      <item>ILIJA KIRIN, DJELATNIK</item>
    </izvorni_sadrzaj>
    <derivirana_varijabla naziv="DomainObject.Predmet.StrankaListNazivFormatedOIB_1">
      <item>ILIJA KIRIN, DJELATNIK</item>
    </derivirana_varijabla>
  </DomainObject.Predmet.StrankaListNazivFormatedOIB>
  <DomainObject.Predmet.ProtuStrankaListFormated>
    <izvorni_sadrzaj>
      <item>ELEKTROMETAL d.d. Društvo za montažne radove</item>
    </izvorni_sadrzaj>
    <derivirana_varijabla naziv="DomainObject.Predmet.ProtuStrankaListFormated_1">
      <item>ELEKTROMETAL d.d. Društvo za montažne radove</item>
    </derivirana_varijabla>
  </DomainObject.Predmet.ProtuStrankaListFormated>
  <DomainObject.Predmet.ProtuStrankaListFormatedOIB>
    <izvorni_sadrzaj>
      <item>ELEKTROMETAL d.d. Društvo za montažne radove, OIB 25837858462</item>
    </izvorni_sadrzaj>
    <derivirana_varijabla naziv="DomainObject.Predmet.ProtuStrankaListFormatedOIB_1">
      <item>ELEKTROMETAL d.d. Društvo za montažne radove, OIB 25837858462</item>
    </derivirana_varijabla>
  </DomainObject.Predmet.ProtuStrankaListFormatedOIB>
  <DomainObject.Predmet.ProtuStrankaListFormatedWithAdress>
    <izvorni_sadrzaj>
      <item>ELEKTROMETAL d.d. Društvo za montažne radove, Martina Divalta 328, Osijek</item>
    </izvorni_sadrzaj>
    <derivirana_varijabla naziv="DomainObject.Predmet.ProtuStrankaListFormatedWithAdress_1">
      <item>ELEKTROMETAL d.d. Društvo za montažne radove, Martina Divalta 328, Osijek</item>
    </derivirana_varijabla>
  </DomainObject.Predmet.ProtuStrankaListFormatedWithAdress>
  <DomainObject.Predmet.ProtuStrankaListFormatedWithAdressOIB>
    <izvorni_sadrzaj>
      <item>ELEKTROMETAL d.d. Društvo za montažne radove, OIB 25837858462, Martina Divalta 328, Osijek</item>
    </izvorni_sadrzaj>
    <derivirana_varijabla naziv="DomainObject.Predmet.ProtuStrankaListFormatedWithAdressOIB_1">
      <item>ELEKTROMETAL d.d. Društvo za montažne radove, OIB 25837858462, Martina Divalta 328, Osijek</item>
    </derivirana_varijabla>
  </DomainObject.Predmet.ProtuStrankaListFormatedWithAdressOIB>
  <DomainObject.Predmet.ProtuStrankaListNazivFormated>
    <izvorni_sadrzaj>
      <item>ELEKTROMETAL d.d. Društvo za montažne radove</item>
    </izvorni_sadrzaj>
    <derivirana_varijabla naziv="DomainObject.Predmet.ProtuStrankaListNazivFormated_1">
      <item>ELEKTROMETAL d.d. Društvo za montažne radove</item>
    </derivirana_varijabla>
  </DomainObject.Predmet.ProtuStrankaListNazivFormated>
  <DomainObject.Predmet.ProtuStrankaListNazivFormatedOIB>
    <izvorni_sadrzaj>
      <item>ELEKTROMETAL d.d. Društvo za montažne radove, OIB 25837858462</item>
    </izvorni_sadrzaj>
    <derivirana_varijabla naziv="DomainObject.Predmet.ProtuStrankaListNazivFormatedOIB_1">
      <item>ELEKTROMETAL d.d. Društvo za montažne radove, OIB 25837858462</item>
    </derivirana_varijabla>
  </DomainObject.Predmet.ProtuStrankaListNazivFormatedOIB>
  <DomainObject.Predmet.OstaliListFormated>
    <izvorni_sadrzaj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OstaliListFormated_1"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OstaliListFormated>
  <DomainObject.Predmet.OstaliListFormatedOIB>
    <izvorni_sadrzaj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izvorni_sadrzaj>
    <derivirana_varijabla naziv="DomainObject.Predmet.OstaliListFormatedOIB_1"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derivirana_varijabla>
  </DomainObject.Predmet.OstaliListFormatedOIB>
  <DomainObject.Predmet.OstaliListFormatedWithAdress>
    <izvorni_sadrzaj>
      <item>Krešimir Panjaković, Gornjodravska Obala 89a, 31000 Osijek</item>
      <item>ŽDO</item>
      <item>POREZNA UPRAVA</item>
      <item>FINA</item>
      <item>HYPO BANKA</item>
      <item>KATA TOMAS</item>
      <item>Oglasna ploča- ELEKTRO METAL d.o.o.</item>
      <item>REZON d.o.o. za usluge, I. Gundulića 7, 31326 Darda</item>
    </izvorni_sadrzaj>
    <derivirana_varijabla naziv="DomainObject.Predmet.OstaliListFormatedWithAdress_1">
      <item>Krešimir Panjaković, Gornjodravska Obala 89a, 31000 Osijek</item>
      <item>ŽDO</item>
      <item>POREZNA UPRAVA</item>
      <item>FINA</item>
      <item>HYPO BANKA</item>
      <item>KATA TOMAS</item>
      <item>Oglasna ploča- ELEKTRO METAL d.o.o.</item>
      <item>REZON d.o.o. za usluge, I. Gundulića 7, 31326 Darda</item>
    </derivirana_varijabla>
  </DomainObject.Predmet.OstaliListFormatedWithAdress>
  <DomainObject.Predmet.OstaliListFormatedWithAdressOIB>
    <izvorni_sadrzaj>
      <item>Krešimir Panjaković, OIB 39814088271, Gornjodravska Obala 89a, 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 31326 Darda</item>
    </izvorni_sadrzaj>
    <derivirana_varijabla naziv="DomainObject.Predmet.OstaliListFormatedWithAdressOIB_1">
      <item>Krešimir Panjaković, OIB 39814088271, Gornjodravska Obala 89a, 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 31326 Darda</item>
    </derivirana_varijabla>
  </DomainObject.Predmet.OstaliListFormatedWithAdressOIB>
  <DomainObject.Predmet.OstaliListNazivFormated>
    <izvorni_sadrzaj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OstaliListNazivFormated_1"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OstaliListNazivFormated>
  <DomainObject.Predmet.OstaliListNazivFormatedOIB>
    <izvorni_sadrzaj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izvorni_sadrzaj>
    <derivirana_varijabla naziv="DomainObject.Predmet.OstaliListNazivFormatedOIB_1"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ILIJA KIRIN, DJELATNIK</izvorni_sadrzaj>
    <derivirana_varijabla naziv="DomainObject.Predmet.StrankaIDrugi_1">ILIJA KIRIN, DJELATNIK</derivirana_varijabla>
  </DomainObject.Predmet.StrankaIDrugi>
  <DomainObject.Predmet.ProtustrankaIDrugi>
    <izvorni_sadrzaj>ELEKTROMETAL d.d. Društvo za montažne radove</izvorni_sadrzaj>
    <derivirana_varijabla naziv="DomainObject.Predmet.ProtustrankaIDrugi_1">ELEKTROMETAL d.d. Društvo za montažne radove</derivirana_varijabla>
  </DomainObject.Predmet.ProtustrankaIDrugi>
  <DomainObject.Predmet.StrankaIDrugiAdressOIB>
    <izvorni_sadrzaj>ILIJA KIRIN, DJELATNIK, DR. FRANJE TUĐMANA 9, 31216 Ivanovac</izvorni_sadrzaj>
    <derivirana_varijabla naziv="DomainObject.Predmet.StrankaIDrugiAdressOIB_1">ILIJA KIRIN, DJELATNIK, DR. FRANJE TUĐMANA 9, 31216 Ivanovac</derivirana_varijabla>
  </DomainObject.Predmet.StrankaIDrugiAdressOIB>
  <DomainObject.Predmet.ProtustrankaIDrugiAdressOIB>
    <izvorni_sadrzaj>ELEKTROMETAL d.d. Društvo za montažne radove, OIB 25837858462, Martina Divalta 328, Osijek</izvorni_sadrzaj>
    <derivirana_varijabla naziv="DomainObject.Predmet.ProtustrankaIDrugiAdressOIB_1">ELEKTROMETAL d.d. Društvo za montažne radove, OIB 25837858462, Martina Divalta 328,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d.d. Društvo za montažne radove</item>
      <item>ILIJA KIRIN, DJELATNIK</item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SudioniciListNaziv_1">
      <item>ELEKTROMETAL d.d. Društvo za montažne radove</item>
      <item>ILIJA KIRIN, DJELATNIK</item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SudioniciListNaziv>
  <DomainObject.Predmet.SudioniciListAdressOIB>
    <izvorni_sadrzaj>
      <item>ELEKTROMETAL d.d. Društvo za montažne radove, OIB 25837858462, Martina Divalta 328,Osijek</item>
      <item>ILIJA KIRIN, DJELATNIK, DR. FRANJE TUĐMANA 9,31216 Ivanovac</item>
      <item>Krešimir Panjaković, OIB 39814088271, Gornjodravska Obala 89a,31000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7,31326 Darda</item>
    </izvorni_sadrzaj>
    <derivirana_varijabla naziv="DomainObject.Predmet.SudioniciListAdressOIB_1">
      <item>ELEKTROMETAL d.d. Društvo za montažne radove, OIB 25837858462, Martina Divalta 328,Osijek</item>
      <item>ILIJA KIRIN, DJELATNIK, DR. FRANJE TUĐMANA 9,31216 Ivanovac</item>
      <item>Krešimir Panjaković, OIB 39814088271, Gornjodravska Obala 89a,31000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25837858462</item>
      <item>, OIB null</item>
      <item>, OIB 39814088271</item>
      <item>, OIB null</item>
      <item>, OIB 18683136487</item>
      <item>, OIB 85821130368</item>
      <item>, OIB 14036333877</item>
      <item>, OIB null</item>
      <item>, OIB null</item>
      <item>, OIB 18034029617</item>
    </izvorni_sadrzaj>
    <derivirana_varijabla naziv="DomainObject.Predmet.SudioniciListNazivOIB_1">
      <item>, OIB 25837858462</item>
      <item>, OIB null</item>
      <item>, OIB 39814088271</item>
      <item>, OIB null</item>
      <item>, OIB 18683136487</item>
      <item>, OIB 85821130368</item>
      <item>, OIB 14036333877</item>
      <item>, OIB null</item>
      <item>, OIB null</item>
      <item>, OIB 18034029617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25EBD-A883-48AC-9773-AF07302451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978</properties:Characters>
  <properties:Lines>59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2017-03-03T11:29:00Z</dcterms:created>
  <dc:creator>hermanj</dc:creator>
  <cp:lastModifiedBy>Danijela Sekulić</cp:lastModifiedBy>
  <cp:lastPrinted>2017-03-03T11:29:00Z</cp:lastPrinted>
  <dcterms:modified xmlns:xsi="http://www.w3.org/2001/XMLSchema-instance" xsi:type="dcterms:W3CDTF">2017-03-03T11:30:00Z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