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348b" w14:paraId="1f8348b" w:rsidRDefault="00C84538" w:rsidP="00C84538" w:rsidR="00C84538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 St-</w:t>
      </w:r>
      <w:r>
        <w:rPr>
          <w:szCs w:val="24"/>
        </w:rPr>
        <w:t>1170</w:t>
      </w:r>
      <w:r>
        <w:rPr>
          <w:szCs w:val="24"/>
        </w:rPr>
        <w:t>/2015-</w:t>
      </w:r>
      <w:r>
        <w:rPr>
          <w:szCs w:val="24"/>
        </w:rPr>
        <w:t>5</w:t>
      </w:r>
    </w:p>
    <w:p w:rsidRDefault="00C84538" w:rsidP="00C84538" w:rsidR="00C8453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C84538" w:rsidP="00C84538" w:rsidR="00C8453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C84538" w:rsidP="00C84538" w:rsidR="00C8453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C84538" w:rsidP="00C84538" w:rsidR="00C84538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C84538" w:rsidP="00C84538" w:rsidR="00C84538">
      <w:pPr>
        <w:rPr>
          <w:szCs w:val="24"/>
        </w:rPr>
      </w:pPr>
    </w:p>
    <w:p w:rsidRDefault="00C84538" w:rsidP="00C84538" w:rsidR="00C84538">
      <w:pPr>
        <w:rPr>
          <w:szCs w:val="24"/>
        </w:rPr>
      </w:pPr>
    </w:p>
    <w:p w:rsidRDefault="00C84538" w:rsidP="00C84538" w:rsidR="00C84538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C84538" w:rsidP="00C84538" w:rsidR="00C84538">
      <w:pPr>
        <w:rPr>
          <w:szCs w:val="24"/>
        </w:rPr>
      </w:pPr>
    </w:p>
    <w:p w:rsidRDefault="00C84538" w:rsidP="00C84538" w:rsidR="00C84538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C84538" w:rsidP="00C84538" w:rsidR="00C84538">
      <w:pPr>
        <w:rPr>
          <w:szCs w:val="24"/>
        </w:rPr>
      </w:pPr>
    </w:p>
    <w:p w:rsidRDefault="00C84538" w:rsidP="00C84538" w:rsidR="00C84538">
      <w:pPr>
        <w:jc w:val="both"/>
      </w:pPr>
      <w:r>
        <w:rPr>
          <w:szCs w:val="24"/>
        </w:rPr>
        <w:tab/>
      </w:r>
      <w:r>
        <w:t xml:space="preserve">Trgovački sud u Varaždinu po sucu toga suda Jasni Lekić, kao stečajnom sucu u predmetu u povodu zahtjeva Financijske agencije Regionalni centar Zagreb, Podružnica Varaždin, Augusta Cesarca 2, Varaždin, za pokretanje skraćenog stečajnog postupka protiv dužnika </w:t>
      </w:r>
      <w:r>
        <w:t>KORNEL MONTAŽA d.o.o., OIB: 92533540170, Sveta Helena 76, Sveta Helena, Križevci</w:t>
      </w:r>
      <w:r>
        <w:t>, dana 04. ožujka 2016. godine</w:t>
      </w:r>
    </w:p>
    <w:p w:rsidRDefault="00C84538" w:rsidP="00C84538" w:rsidR="00C84538">
      <w:pPr>
        <w:jc w:val="both"/>
      </w:pPr>
    </w:p>
    <w:p w:rsidRDefault="00C84538" w:rsidP="00C84538" w:rsidR="00C84538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C84538" w:rsidP="00C84538" w:rsidR="00C84538">
      <w:pPr>
        <w:rPr>
          <w:szCs w:val="24"/>
        </w:rPr>
      </w:pPr>
    </w:p>
    <w:p w:rsidRDefault="00C84538" w:rsidP="00C84538" w:rsidR="00C84538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KORNEL MONTAŽA d.o.o., OIB: 92533540170, Sveta Helena 76, Sveta Helena, Križevci</w:t>
      </w:r>
      <w:r>
        <w:rPr>
          <w:szCs w:val="24"/>
        </w:rPr>
        <w:t>, s danom 04. ožujka 2016. u 13,00 sati.</w:t>
      </w:r>
    </w:p>
    <w:p w:rsidRDefault="00C84538" w:rsidP="00C84538" w:rsidR="00C84538">
      <w:pPr>
        <w:jc w:val="both"/>
        <w:rPr>
          <w:szCs w:val="24"/>
        </w:rPr>
      </w:pPr>
    </w:p>
    <w:p w:rsidRDefault="00C84538" w:rsidP="00C84538" w:rsidR="00C84538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KORNEL MONTAŽA d.o.o., OIB: 92533540170, Sveta Helena 76, Sveta Helena, Križevci.</w:t>
      </w:r>
    </w:p>
    <w:p w:rsidRDefault="00C84538" w:rsidP="00C84538" w:rsidR="00C84538">
      <w:pPr>
        <w:jc w:val="both"/>
      </w:pPr>
    </w:p>
    <w:p w:rsidRDefault="00C84538" w:rsidP="00C84538" w:rsidR="00C84538">
      <w:pPr>
        <w:jc w:val="both"/>
      </w:pPr>
      <w:r>
        <w:tab/>
        <w:t xml:space="preserve">III Za stečajnog upravitelja imenuje se </w:t>
      </w:r>
      <w:r>
        <w:t xml:space="preserve">Marijan </w:t>
      </w:r>
      <w:proofErr w:type="spellStart"/>
      <w:r>
        <w:t>Drljanovčan</w:t>
      </w:r>
      <w:proofErr w:type="spellEnd"/>
      <w:r>
        <w:t xml:space="preserve">, Antuna Mihanovića 131, </w:t>
      </w:r>
      <w:proofErr w:type="spellStart"/>
      <w:r>
        <w:t>Miholjanec</w:t>
      </w:r>
      <w:proofErr w:type="spellEnd"/>
      <w:r>
        <w:t>, OIB: 49708160625.</w:t>
      </w:r>
    </w:p>
    <w:p w:rsidRDefault="00C84538" w:rsidP="00C84538" w:rsidR="00C84538">
      <w:pPr>
        <w:jc w:val="both"/>
        <w:rPr>
          <w:color w:val="FF0000"/>
        </w:rPr>
      </w:pPr>
    </w:p>
    <w:p w:rsidRDefault="00C84538" w:rsidP="00C84538" w:rsidR="00C84538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C84538" w:rsidP="00C84538" w:rsidR="00C84538">
      <w:pPr>
        <w:jc w:val="both"/>
        <w:rPr>
          <w:szCs w:val="24"/>
        </w:rPr>
      </w:pPr>
    </w:p>
    <w:p w:rsidRDefault="00C84538" w:rsidP="00C84538" w:rsidR="00C84538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KORNEL MONTAŽA d.o.o., OIB: 92533540170, Sveta Helena 76, Sveta Helena, Križevci</w:t>
      </w:r>
      <w:r>
        <w:rPr>
          <w:szCs w:val="24"/>
        </w:rPr>
        <w:t>, bit će brisan iz sudskog registra.</w:t>
      </w:r>
    </w:p>
    <w:p w:rsidRDefault="00C84538" w:rsidP="00C84538" w:rsidR="00C84538">
      <w:pPr>
        <w:rPr>
          <w:szCs w:val="24"/>
        </w:rPr>
      </w:pPr>
    </w:p>
    <w:p w:rsidRDefault="00C84538" w:rsidP="00C84538" w:rsidR="00C84538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C84538" w:rsidP="00C84538" w:rsidR="00C84538">
      <w:pPr>
        <w:rPr>
          <w:szCs w:val="24"/>
        </w:rPr>
      </w:pPr>
    </w:p>
    <w:p w:rsidRDefault="00C84538" w:rsidP="00C84538" w:rsidR="00C84538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28</w:t>
      </w:r>
      <w:r>
        <w:rPr>
          <w:szCs w:val="24"/>
        </w:rPr>
        <w:t>.</w:t>
      </w:r>
      <w:r>
        <w:rPr>
          <w:szCs w:val="24"/>
        </w:rPr>
        <w:t xml:space="preserve"> prosinca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C84538" w:rsidP="00C84538" w:rsidR="00C84538">
      <w:pPr>
        <w:rPr>
          <w:szCs w:val="24"/>
        </w:rPr>
      </w:pPr>
    </w:p>
    <w:p w:rsidRDefault="00C84538" w:rsidP="00C84538" w:rsidR="00C84538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C84538" w:rsidP="00C84538" w:rsidR="00C84538">
      <w:pPr>
        <w:rPr>
          <w:szCs w:val="24"/>
        </w:rPr>
      </w:pPr>
    </w:p>
    <w:p w:rsidRDefault="00C84538" w:rsidP="00C84538" w:rsidR="00C84538">
      <w:pPr>
        <w:rPr>
          <w:szCs w:val="24"/>
        </w:rPr>
      </w:pPr>
    </w:p>
    <w:p w:rsidRDefault="00C84538" w:rsidP="00C84538" w:rsidR="00C84538">
      <w:pPr>
        <w:jc w:val="center"/>
        <w:rPr>
          <w:szCs w:val="24"/>
        </w:rPr>
      </w:pPr>
      <w:r>
        <w:rPr>
          <w:szCs w:val="24"/>
        </w:rPr>
        <w:t>U Varaždinu, 04. ožujka 2016.</w:t>
      </w:r>
    </w:p>
    <w:p w:rsidRDefault="00C84538" w:rsidP="00C84538" w:rsidR="00C84538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C84538" w:rsidP="00C84538" w:rsidR="00C84538">
      <w:pPr>
        <w:rPr>
          <w:szCs w:val="24"/>
        </w:rPr>
      </w:pPr>
      <w:r>
        <w:rPr>
          <w:szCs w:val="24"/>
        </w:rPr>
        <w:t xml:space="preserve">     </w:t>
      </w:r>
    </w:p>
    <w:p w:rsidRDefault="00C84538" w:rsidP="00C84538" w:rsidR="00C8453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C84538" w:rsidP="00C84538" w:rsidR="00C84538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Jasna Lekić, v.r.</w:t>
      </w:r>
    </w:p>
    <w:p w:rsidRDefault="00C84538" w:rsidP="00C84538" w:rsidR="00C84538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C84538" w:rsidP="00C84538" w:rsidR="00C84538">
      <w:pPr>
        <w:rPr>
          <w:szCs w:val="24"/>
        </w:rPr>
      </w:pPr>
    </w:p>
    <w:p w:rsidRDefault="00C84538" w:rsidP="00C84538" w:rsidR="00C84538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C84538" w:rsidP="00C84538" w:rsidR="00C84538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C84538" w:rsidP="00C84538" w:rsidR="00C84538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C84538" w:rsidP="00C84538" w:rsidR="00C84538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84538" w:rsidP="00C84538" w:rsidR="00C84538">
      <w:pPr>
        <w:rPr>
          <w:szCs w:val="24"/>
        </w:rPr>
      </w:pPr>
    </w:p>
    <w:p w:rsidRDefault="00C84538" w:rsidP="00C84538" w:rsidR="00C84538">
      <w:pPr>
        <w:rPr>
          <w:szCs w:val="24"/>
        </w:rPr>
      </w:pPr>
    </w:p>
    <w:p w:rsidRDefault="00C84538" w:rsidP="00C84538" w:rsidR="00C84538">
      <w:pPr>
        <w:rPr>
          <w:szCs w:val="24"/>
        </w:rPr>
      </w:pPr>
      <w:r>
        <w:rPr>
          <w:szCs w:val="24"/>
        </w:rPr>
        <w:t>DNA:</w:t>
      </w:r>
    </w:p>
    <w:p w:rsidRDefault="00C84538" w:rsidP="00C84538" w:rsidR="00C84538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C84538" w:rsidP="00C84538" w:rsidR="00C84538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C84538" w:rsidP="00C84538" w:rsidR="00C84538" w:rsidRPr="00C84538">
      <w:pPr>
        <w:numPr>
          <w:ilvl w:val="0"/>
          <w:numId w:val="47"/>
        </w:numPr>
        <w:rPr>
          <w:szCs w:val="24"/>
        </w:rPr>
      </w:pPr>
      <w:r w:rsidRPr="00C84538">
        <w:rPr>
          <w:szCs w:val="24"/>
        </w:rPr>
        <w:t xml:space="preserve">Dužnik </w:t>
      </w:r>
      <w:r>
        <w:t>KORNEL MONTAŽA d.o.o., OIB: 92533540170, Sveta Helena 76, Sveta Helena, Križevci</w:t>
      </w:r>
      <w:r>
        <w:t xml:space="preserve"> </w:t>
      </w:r>
    </w:p>
    <w:p w:rsidRDefault="00C84538" w:rsidP="00C84538" w:rsidR="00C84538" w:rsidRPr="00C84538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proofErr w:type="spellStart"/>
      <w:r>
        <w:t>Thomas</w:t>
      </w:r>
      <w:proofErr w:type="spellEnd"/>
      <w:r>
        <w:t xml:space="preserve"> </w:t>
      </w:r>
      <w:proofErr w:type="spellStart"/>
      <w:r>
        <w:t>Wesentslinter</w:t>
      </w:r>
      <w:proofErr w:type="spellEnd"/>
      <w:r>
        <w:t xml:space="preserve"> iz Austrije, 4674, </w:t>
      </w:r>
      <w:proofErr w:type="spellStart"/>
      <w:r>
        <w:t>Altenhof</w:t>
      </w:r>
      <w:proofErr w:type="spellEnd"/>
      <w:r>
        <w:t xml:space="preserve"> am </w:t>
      </w:r>
      <w:proofErr w:type="spellStart"/>
      <w:r>
        <w:t>Hausruck</w:t>
      </w:r>
      <w:proofErr w:type="spellEnd"/>
      <w:r>
        <w:t xml:space="preserve">, </w:t>
      </w:r>
      <w:proofErr w:type="spellStart"/>
      <w:r>
        <w:t>Binderweg</w:t>
      </w:r>
      <w:proofErr w:type="spellEnd"/>
      <w:r>
        <w:t xml:space="preserve"> 6 i </w:t>
      </w:r>
      <w:proofErr w:type="spellStart"/>
      <w:r>
        <w:t>Stjepa</w:t>
      </w:r>
      <w:proofErr w:type="spellEnd"/>
      <w:r>
        <w:t xml:space="preserve"> </w:t>
      </w:r>
      <w:proofErr w:type="spellStart"/>
      <w:r>
        <w:t>Sokač</w:t>
      </w:r>
      <w:proofErr w:type="spellEnd"/>
      <w:r>
        <w:t xml:space="preserve"> iz Svete Helene, Sveta Helena 76</w:t>
      </w:r>
    </w:p>
    <w:p w:rsidRDefault="00C84538" w:rsidP="00C84538" w:rsidR="00C8453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C84538" w:rsidP="00C84538" w:rsidR="00C8453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C84538" w:rsidP="00C84538" w:rsidR="00C84538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Marijan </w:t>
      </w:r>
      <w:proofErr w:type="spellStart"/>
      <w:r>
        <w:t>Drljanovčan</w:t>
      </w:r>
      <w:proofErr w:type="spellEnd"/>
      <w:r>
        <w:t xml:space="preserve">, Antuna Mihanovića 131, </w:t>
      </w:r>
      <w:proofErr w:type="spellStart"/>
      <w:r>
        <w:t>Miholjanec</w:t>
      </w:r>
      <w:proofErr w:type="spellEnd"/>
      <w:r>
        <w:t xml:space="preserve"> </w:t>
      </w:r>
    </w:p>
    <w:p w:rsidRDefault="00C84538" w:rsidP="00C84538" w:rsidR="00C8453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C84538" w:rsidP="00C84538" w:rsidR="00C84538">
      <w:pPr>
        <w:rPr>
          <w:szCs w:val="24"/>
        </w:rPr>
      </w:pPr>
    </w:p>
    <w:p w:rsidRDefault="00C84538" w:rsidP="00C84538" w:rsidR="00C84538">
      <w:pPr>
        <w:rPr>
          <w:szCs w:val="24"/>
        </w:rPr>
      </w:pPr>
    </w:p>
    <w:p w:rsidRDefault="00C84538" w:rsidP="00C84538" w:rsidR="00C84538">
      <w:pPr>
        <w:rPr>
          <w:szCs w:val="24"/>
        </w:rPr>
      </w:pPr>
    </w:p>
    <w:p w:rsidRDefault="00C84538" w:rsidP="00C84538" w:rsidR="00C84538">
      <w:pPr>
        <w:rPr>
          <w:szCs w:val="24"/>
        </w:rPr>
      </w:pPr>
    </w:p>
    <w:p w:rsidRDefault="00C84538" w:rsidP="00C84538" w:rsidR="00C84538">
      <w:pPr>
        <w:rPr>
          <w:szCs w:val="24"/>
        </w:rPr>
      </w:pPr>
    </w:p>
    <w:p w:rsidRDefault="00C84538" w:rsidP="00C84538" w:rsidR="00C84538"/>
    <w:p w:rsidRDefault="00C84538" w:rsidP="00C84538" w:rsidR="00C84538"/>
    <w:p w:rsidRDefault="00C84538" w:rsidP="00C84538" w:rsidR="00C84538"/>
    <w:p w:rsidRDefault="00C84538" w:rsidP="00C84538" w:rsidR="00C84538"/>
    <w:p w:rsidRDefault="00C84538" w:rsidP="00C84538" w:rsidR="00C84538"/>
    <w:p w:rsidRDefault="00DA0242" w:rsidP="00C84538" w:rsidR="00DA0242" w:rsidRPr="00C84538"/>
    <w:sectPr w:rsidSect="00EB0D4C" w:rsidR="00DA0242" w:rsidRPr="00C84538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4538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84538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84538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657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St-1170/2015-5</izvorni_sadrzaj>
    <derivirana_varijabla naziv="DomainObject.Oznaka_1">St-1170/2015-5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St-1170/2015</izvorni_sadrzaj>
    <derivirana_varijabla naziv="DomainObject.Predmet.OznakaBroj_1">St-1170/2015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KORNEL MONTAŽA društvo s ograničenom odgovornošću za montažu industrijske opreme i trgovinu</izvorni_sadrzaj>
    <derivirana_varijabla naziv="DomainObject.Predmet.ProtustrankaFormated_1">  KORNEL MONTAŽA društvo s ograničenom odgovornošću za montažu industrijske opreme i trgovinu</derivirana_varijabla>
  </DomainObject.Predmet.ProtustrankaFormated>
  <DomainObject.Predmet.ProtustrankaFormatedOIB>
    <izvorni_sadrzaj>  KORNEL MONTAŽA društvo s ograničenom odgovornošću za montažu industrijske opreme i trgovinu, OIB 92533540170</izvorni_sadrzaj>
    <derivirana_varijabla naziv="DomainObject.Predmet.ProtustrankaFormatedOIB_1">  KORNEL MONTAŽA društvo s ograničenom odgovornošću za montažu industrijske opreme i trgovinu, OIB 92533540170</derivirana_varijabla>
  </DomainObject.Predmet.ProtustrankaFormatedOIB>
  <DomainObject.Predmet.ProtustrankaFormatedWithAdress>
    <izvorni_sadrzaj> KORNEL MONTAŽA društvo s ograničenom odgovornošću za montažu industrijske opreme i trgovinu, Sveta Helena 76, 48260 Sveta Helena</izvorni_sadrzaj>
    <derivirana_varijabla naziv="DomainObject.Predmet.ProtustrankaFormatedWithAdress_1"> KORNEL MONTAŽA društvo s ograničenom odgovornošću za montažu industrijske opreme i trgovinu, Sveta Helena 76, 48260 Sveta Helena</derivirana_varijabla>
  </DomainObject.Predmet.ProtustrankaFormatedWithAdress>
  <DomainObject.Predmet.ProtustrankaFormatedWithAdressOIB>
    <izvorni_sadrzaj> KORNEL MONTAŽA društvo s ograničenom odgovornošću za montažu industrijske opreme i trgovinu, OIB 92533540170, Sveta Helena 76, 48260 Sveta Helena</izvorni_sadrzaj>
    <derivirana_varijabla naziv="DomainObject.Predmet.ProtustrankaFormatedWithAdressOIB_1"> KORNEL MONTAŽA društvo s ograničenom odgovornošću za montažu industrijske opreme i trgovinu, OIB 92533540170, Sveta Helena 76, 48260 Sveta Helena</derivirana_varijabla>
  </DomainObject.Predmet.ProtustrankaFormatedWithAdressOIB>
  <DomainObject.Predmet.ProtustrankaWithAdress>
    <izvorni_sadrzaj>KORNEL MONTAŽA društvo s ograničenom odgovornošću za montažu industrijske opreme i trgovinu Sveta Helena 76, 48260 Sveta Helena</izvorni_sadrzaj>
    <derivirana_varijabla naziv="DomainObject.Predmet.ProtustrankaWithAdress_1">KORNEL MONTAŽA društvo s ograničenom odgovornošću za montažu industrijske opreme i trgovinu Sveta Helena 76, 48260 Sveta Helena</derivirana_varijabla>
  </DomainObject.Predmet.ProtustrankaWithAdress>
  <DomainObject.Predmet.ProtustrankaWithAdressOIB>
    <izvorni_sadrzaj>KORNEL MONTAŽA društvo s ograničenom odgovornošću za montažu industrijske opreme i trgovinu, OIB 92533540170, Sveta Helena 76, 48260 Sveta Helena</izvorni_sadrzaj>
    <derivirana_varijabla naziv="DomainObject.Predmet.ProtustrankaWithAdressOIB_1">KORNEL MONTAŽA društvo s ograničenom odgovornošću za montažu industrijske opreme i trgovinu, OIB 92533540170, Sveta Helena 76, 48260 Sveta Helena</derivirana_varijabla>
  </DomainObject.Predmet.ProtustrankaWithAdressOIB>
  <DomainObject.Predmet.ProtustrankaNazivFormated>
    <izvorni_sadrzaj>KORNEL MONTAŽA društvo s ograničenom odgovornošću za montažu industrijske opreme i trgovinu</izvorni_sadrzaj>
    <derivirana_varijabla naziv="DomainObject.Predmet.ProtustrankaNazivFormated_1">KORNEL MONTAŽA društvo s ograničenom odgovornošću za montažu industrijske opreme i trgovinu</derivirana_varijabla>
  </DomainObject.Predmet.ProtustrankaNazivFormated>
  <DomainObject.Predmet.ProtustrankaNazivFormatedOIB>
    <izvorni_sadrzaj>KORNEL MONTAŽA društvo s ograničenom odgovornošću za montažu industrijske opreme i trgovinu, OIB 92533540170</izvorni_sadrzaj>
    <derivirana_varijabla naziv="DomainObject.Predmet.ProtustrankaNazivFormatedOIB_1">KORNEL MONTAŽA društvo s ograničenom odgovornošću za montažu industrijske opreme i trgovinu, OIB 92533540170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25952.29</izvorni_sadrzaj>
    <derivirana_varijabla naziv="DomainObject.Predmet.TrenutnaVrijednost_1">25952.29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KORNEL MONTAŽA društvo s ograničenom odgovornošću za montažu industrijske opreme i trgovinu</item>
    </izvorni_sadrzaj>
    <derivirana_varijabla naziv="DomainObject.Predmet.ProtuStrankaListFormated_1">
      <item>KORNEL MONTAŽA društvo s ograničenom odgovornošću za montažu industrijske opreme i trgovinu</item>
    </derivirana_varijabla>
  </DomainObject.Predmet.ProtuStrankaListFormated>
  <DomainObject.Predmet.ProtuStrankaListFormatedOIB>
    <izvorni_sadrzaj>
      <item>KORNEL MONTAŽA društvo s ograničenom odgovornošću za montažu industrijske opreme i trgovinu, OIB 92533540170</item>
    </izvorni_sadrzaj>
    <derivirana_varijabla naziv="DomainObject.Predmet.ProtuStrankaListFormatedOIB_1">
      <item>KORNEL MONTAŽA društvo s ograničenom odgovornošću za montažu industrijske opreme i trgovinu, OIB 92533540170</item>
    </derivirana_varijabla>
  </DomainObject.Predmet.ProtuStrankaListFormatedOIB>
  <DomainObject.Predmet.ProtuStrankaListFormatedWithAdress>
    <izvorni_sadrzaj>
      <item>KORNEL MONTAŽA društvo s ograničenom odgovornošću za montažu industrijske opreme i trgovinu, Sveta Helena 76, 48260 Sveta Helena</item>
    </izvorni_sadrzaj>
    <derivirana_varijabla naziv="DomainObject.Predmet.ProtuStrankaListFormatedWithAdress_1">
      <item>KORNEL MONTAŽA društvo s ograničenom odgovornošću za montažu industrijske opreme i trgovinu, Sveta Helena 76, 48260 Sveta Helena</item>
    </derivirana_varijabla>
  </DomainObject.Predmet.ProtuStrankaListFormatedWithAdress>
  <DomainObject.Predmet.ProtuStrankaListFormatedWithAdressOIB>
    <izvorni_sadrzaj>
      <item>KORNEL MONTAŽA društvo s ograničenom odgovornošću za montažu industrijske opreme i trgovinu, OIB 92533540170, Sveta Helena 76, 48260 Sveta Helena</item>
    </izvorni_sadrzaj>
    <derivirana_varijabla naziv="DomainObject.Predmet.ProtuStrankaListFormatedWithAdressOIB_1">
      <item>KORNEL MONTAŽA društvo s ograničenom odgovornošću za montažu industrijske opreme i trgovinu, OIB 92533540170, Sveta Helena 76, 48260 Sveta Helena</item>
    </derivirana_varijabla>
  </DomainObject.Predmet.ProtuStrankaListFormatedWithAdressOIB>
  <DomainObject.Predmet.ProtuStrankaListNazivFormated>
    <izvorni_sadrzaj>
      <item>KORNEL MONTAŽA društvo s ograničenom odgovornošću za montažu industrijske opreme i trgovinu</item>
    </izvorni_sadrzaj>
    <derivirana_varijabla naziv="DomainObject.Predmet.ProtuStrankaListNazivFormated_1">
      <item>KORNEL MONTAŽA društvo s ograničenom odgovornošću za montažu industrijske opreme i trgovinu</item>
    </derivirana_varijabla>
  </DomainObject.Predmet.ProtuStrankaListNazivFormated>
  <DomainObject.Predmet.ProtuStrankaListNazivFormatedOIB>
    <izvorni_sadrzaj>
      <item>KORNEL MONTAŽA društvo s ograničenom odgovornošću za montažu industrijske opreme i trgovinu, OIB 92533540170</item>
    </izvorni_sadrzaj>
    <derivirana_varijabla naziv="DomainObject.Predmet.ProtuStrankaListNazivFormatedOIB_1">
      <item>KORNEL MONTAŽA društvo s ograničenom odgovornošću za montažu industrijske opreme i trgovinu, OIB 92533540170</item>
    </derivirana_varijabla>
  </DomainObject.Predmet.ProtuStrankaListNazivFormatedOIB>
  <DomainObject.Predmet.OstaliListFormated>
    <izvorni_sadrzaj>
      <item>Sudski registar</item>
      <item>Stjepan Sokač</item>
    </izvorni_sadrzaj>
    <derivirana_varijabla naziv="DomainObject.Predmet.OstaliListFormated_1">
      <item>Sudski registar</item>
      <item>Stjepan Sokač</item>
    </derivirana_varijabla>
  </DomainObject.Predmet.OstaliListFormated>
  <DomainObject.Predmet.OstaliListFormatedOIB>
    <izvorni_sadrzaj>
      <item>Sudski registar</item>
      <item>Stjepan Sokač, OIB 98536681921</item>
    </izvorni_sadrzaj>
    <derivirana_varijabla naziv="DomainObject.Predmet.OstaliListFormatedOIB_1">
      <item>Sudski registar</item>
      <item>Stjepan Sokač, OIB 98536681921</item>
    </derivirana_varijabla>
  </DomainObject.Predmet.OstaliListFormatedOIB>
  <DomainObject.Predmet.OstaliListFormatedWithAdress>
    <izvorni_sadrzaj>
      <item>Sudski registar</item>
      <item>Stjepan Sokač, Sveta Helena 76, 48260 Sveta Helena</item>
    </izvorni_sadrzaj>
    <derivirana_varijabla naziv="DomainObject.Predmet.OstaliListFormatedWithAdress_1">
      <item>Sudski registar</item>
      <item>Stjepan Sokač, Sveta Helena 76, 48260 Sveta Helena</item>
    </derivirana_varijabla>
  </DomainObject.Predmet.OstaliListFormatedWithAdress>
  <DomainObject.Predmet.OstaliListFormatedWithAdressOIB>
    <izvorni_sadrzaj>
      <item>Sudski registar</item>
      <item>Stjepan Sokač, OIB 98536681921, Sveta Helena 76, 48260 Sveta Helena</item>
    </izvorni_sadrzaj>
    <derivirana_varijabla naziv="DomainObject.Predmet.OstaliListFormatedWithAdressOIB_1">
      <item>Sudski registar</item>
      <item>Stjepan Sokač, OIB 98536681921, Sveta Helena 76, 48260 Sveta Helena</item>
    </derivirana_varijabla>
  </DomainObject.Predmet.OstaliListFormatedWithAdressOIB>
  <DomainObject.Predmet.OstaliListNazivFormated>
    <izvorni_sadrzaj>
      <item>Sudski registar</item>
      <item>Stjepan Sokač</item>
    </izvorni_sadrzaj>
    <derivirana_varijabla naziv="DomainObject.Predmet.OstaliListNazivFormated_1">
      <item>Sudski registar</item>
      <item>Stjepan Sokač</item>
    </derivirana_varijabla>
  </DomainObject.Predmet.OstaliListNazivFormated>
  <DomainObject.Predmet.OstaliListNazivFormatedOIB>
    <izvorni_sadrzaj>
      <item>Sudski registar</item>
      <item>Stjepan Sokač, OIB 98536681921</item>
    </izvorni_sadrzaj>
    <derivirana_varijabla naziv="DomainObject.Predmet.OstaliListNazivFormatedOIB_1">
      <item>Sudski registar</item>
      <item>Stjepan Sokač, OIB 98536681921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St-1170/2015-5</izvorni_sadrzaj>
    <derivirana_varijabla naziv="DomainObject.PoslovniBrojDokumenta_1">St-1170/2015-5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KORNEL MONTAŽA društvo s ograničenom odgovornošću za montažu industrijske opreme i trgovinu</izvorni_sadrzaj>
    <derivirana_varijabla naziv="DomainObject.Predmet.ProtustrankaIDrugi_1">KORNEL MONTAŽA društvo s ograničenom odgovornošću za montažu industrijske opreme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KORNEL MONTAŽA društvo s ograničenom odgovornošću za montažu industrijske opreme i trgovinu, OIB 92533540170, Sveta Helena 76, 48260 Sveta Helena</izvorni_sadrzaj>
    <derivirana_varijabla naziv="DomainObject.Predmet.ProtustrankaIDrugiAdressOIB_1">KORNEL MONTAŽA društvo s ograničenom odgovornošću za montažu industrijske opreme i trgovinu, OIB 92533540170, Sveta Helena 76, 48260 Sveta Helena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KORNEL MONTAŽA društvo s ograničenom odgovornošću za montažu industrijske opreme i trgovinu</item>
      <item>Sudski registar</item>
      <item>Stjepan Sokač</item>
    </izvorni_sadrzaj>
    <derivirana_varijabla naziv="DomainObject.Predmet.SudioniciListNaziv_1">
      <item>Financijska agencija</item>
      <item>KORNEL MONTAŽA društvo s ograničenom odgovornošću za montažu industrijske opreme i trgovinu</item>
      <item>Sudski registar</item>
      <item>Stjepan Sokač</item>
    </derivirana_varijabla>
  </DomainObject.Predmet.SudioniciListNaziv>
  <DomainObject.Predmet.SudioniciListAdressOIB>
    <izvorni_sadrzaj>
      <item>Financijska agencija, OIB 85821130368, Ulica grada Vukovara 70,10000 Zagreb</item>
      <item>KORNEL MONTAŽA društvo s ograničenom odgovornošću za montažu industrijske opreme i trgovinu, OIB 92533540170, Sveta Helena 76,48260 Sveta Helena</item>
      <item>Sudski registar</item>
      <item>Stjepan Sokač, OIB 98536681921, Sveta Helena 76,48260 Sveta Helena</item>
    </izvorni_sadrzaj>
    <derivirana_varijabla naziv="DomainObject.Predmet.SudioniciListAdressOIB_1">
      <item>Financijska agencija, OIB 85821130368, Ulica grada Vukovara 70,10000 Zagreb</item>
      <item>KORNEL MONTAŽA društvo s ograničenom odgovornošću za montažu industrijske opreme i trgovinu, OIB 92533540170, Sveta Helena 76,48260 Sveta Helena</item>
      <item>Sudski registar</item>
      <item>Stjepan Sokač, OIB 98536681921, Sveta Helena 76,48260 Sveta Helena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340165-DBAA-4853-9F30-9D6A518771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2895</properties:Characters>
  <properties:Lines>93</properties:Lines>
  <properties:Paragraphs>31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2016-03-04T07:46:00Z</cp:lastPrinted>
  <dcterms:modified xmlns:xsi="http://www.w3.org/2001/XMLSchema-instance" xsi:type="dcterms:W3CDTF">2016-03-04T07:47:00Z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