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93d5" w14:paraId="2e893d5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3A1A11">
        <w:t>374</w:t>
      </w:r>
      <w:r w:rsidR="006E7865">
        <w:t>/</w:t>
      </w:r>
      <w:r w:rsidR="003A1A11">
        <w:t>17</w:t>
      </w:r>
      <w:r w:rsidR="006E7865">
        <w:t>-</w:t>
      </w:r>
      <w:r w:rsidR="003A1A11">
        <w:t>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3A1A11" w:rsidRPr="003A1A11">
        <w:t>SALOON j.d.o.o. za ugostiteljstvo i usluge, Đakovo, K. Tomislava 6a, OIB: 76994906609, MBS: 030143455</w:t>
      </w:r>
      <w:r w:rsidR="003A1A11">
        <w:rPr>
          <w:b/>
        </w:rPr>
        <w:t>,</w:t>
      </w:r>
      <w:r w:rsidR="00686ACA">
        <w:t xml:space="preserve"> </w:t>
      </w:r>
      <w:r w:rsidR="003B4C28">
        <w:t xml:space="preserve">dana </w:t>
      </w:r>
      <w:r w:rsidR="003A1A11">
        <w:t>14</w:t>
      </w:r>
      <w:r w:rsidR="008F2EFA">
        <w:t xml:space="preserve">. </w:t>
      </w:r>
      <w:r w:rsidR="003A1A11">
        <w:t>travnja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CA48D6" w:rsidP="00707DBB" w:rsidR="00807508" w:rsidRPr="00E17DC9">
      <w:pPr>
        <w:numPr>
          <w:ilvl w:val="0"/>
          <w:numId w:val="8"/>
        </w:numPr>
        <w:ind w:firstLine="709" w:left="0"/>
        <w:jc w:val="both"/>
      </w:pPr>
      <w:r>
        <w:t xml:space="preserve">Poziva se zakonski zastupnik dužnika </w:t>
      </w:r>
      <w:r w:rsidR="003A1A11">
        <w:rPr>
          <w:color w:val="000000"/>
        </w:rPr>
        <w:t xml:space="preserve">Josip Matijaković, Đakovo, Ul. p. Ivana Pavla II 9, OIB: 34153162576 </w:t>
      </w:r>
      <w:r w:rsidR="00A55821">
        <w:t>da u roku od 8 dana od dana primitka ovog zaključka uplat</w:t>
      </w:r>
      <w:r w:rsidR="00707DBB">
        <w:t>i</w:t>
      </w:r>
      <w:r w:rsidR="00A55821">
        <w:t xml:space="preserve"> </w:t>
      </w:r>
      <w:r>
        <w:t xml:space="preserve"> </w:t>
      </w:r>
      <w:r w:rsidR="00A55821">
        <w:t xml:space="preserve">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3A1A11">
        <w:t>374</w:t>
      </w:r>
      <w:r w:rsidR="008F2EFA" w:rsidRPr="008F2EFA">
        <w:t>-</w:t>
      </w:r>
      <w:r w:rsidR="003A1A11">
        <w:t>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3A1A11" w:rsidRPr="003A1A11">
        <w:t>SALOON j.d.o.o. za ugostiteljstvo i usluge, Đakovo, K. Tomislava 6a, OIB: 76994906609, MBS: 030143455</w:t>
      </w:r>
      <w:r w:rsidR="00A07B94">
        <w:t>.</w:t>
      </w:r>
      <w:r w:rsidR="003A1A11">
        <w:t xml:space="preserve"> </w:t>
      </w:r>
    </w:p>
    <w:p w:rsidRDefault="00884B52" w:rsidP="00E17DC9" w:rsidR="00E17DC9">
      <w:pPr>
        <w:ind w:left="1559"/>
        <w:jc w:val="both"/>
      </w:pPr>
      <w:r>
        <w:t xml:space="preserve"> </w:t>
      </w: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 </w:t>
      </w:r>
      <w:r w:rsidR="003A1A11">
        <w:rPr>
          <w:color w:val="000000"/>
        </w:rPr>
        <w:t>Josip Matijaković, Đakovo, Ul. p. Ivana Pavla II 9,</w:t>
      </w:r>
      <w:r w:rsidR="00CA48D6" w:rsidRPr="00A07B94">
        <w:t xml:space="preserve">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A1A11">
        <w:t>14</w:t>
      </w:r>
      <w:r w:rsidR="008F2EFA">
        <w:t xml:space="preserve">. </w:t>
      </w:r>
      <w:r w:rsidR="003A1A11">
        <w:t>travnja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3A1A11">
        <w:t>R 11/5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BAE" w:rsidR="006B5BAE">
      <w:r>
        <w:separator/>
      </w:r>
    </w:p>
  </w:endnote>
  <w:endnote w:id="0" w:type="continuationSeparator">
    <w:p w:rsidRDefault="006B5BAE" w:rsidR="006B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BAE" w:rsidR="006B5BAE">
      <w:r>
        <w:separator/>
      </w:r>
    </w:p>
  </w:footnote>
  <w:footnote w:id="0" w:type="continuationSeparator">
    <w:p w:rsidRDefault="006B5BAE" w:rsidR="006B5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2C8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2C86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1A1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E67AF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B5BAE"/>
    <w:rsid w:val="006E7865"/>
    <w:rsid w:val="006F3DA2"/>
    <w:rsid w:val="00707DBB"/>
    <w:rsid w:val="00710545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5D5A"/>
    <w:rsid w:val="00C16575"/>
    <w:rsid w:val="00C26291"/>
    <w:rsid w:val="00C3548B"/>
    <w:rsid w:val="00C8409A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2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2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j.d.o.o. za ugostiteljstvo i usluge</izvorni_sadrzaj>
    <derivirana_varijabla naziv="DomainObject.Predmet.ProtustrankaFormated_1">  SALOON j.d.o.o. za ugostiteljstvo i usluge</derivirana_varijabla>
  </DomainObject.Predmet.ProtustrankaFormated>
  <DomainObject.Predmet.ProtustrankaFormatedOIB>
    <izvorni_sadrzaj>  SALOON j.d.o.o. za ugostiteljstvo i usluge, OIB 76994906609</izvorni_sadrzaj>
    <derivirana_varijabla naziv="DomainObject.Predmet.ProtustrankaFormatedOIB_1">  SALOON j.d.o.o. za ugostiteljstvo i usluge, OIB 76994906609</derivirana_varijabla>
  </DomainObject.Predmet.ProtustrankaFormatedOIB>
  <DomainObject.Predmet.ProtustrankaFormatedWithAdress>
    <izvorni_sadrzaj> SALOON j.d.o.o. za ugostiteljstvo i usluge, Kralja Tomislava 6/a, 31400 Đakovo</izvorni_sadrzaj>
    <derivirana_varijabla naziv="DomainObject.Predmet.ProtustrankaFormatedWithAdress_1"> SALOON j.d.o.o. za ugostiteljstvo i usluge, Kralja Tomislava 6/a, 31400 Đakovo</derivirana_varijabla>
  </DomainObject.Predmet.ProtustrankaFormatedWithAdress>
  <DomainObject.Predmet.ProtustrankaFormatedWithAdressOIB>
    <izvorni_sadrzaj> SALOON j.d.o.o. za ugostiteljstvo i usluge, OIB 76994906609, Kralja Tomislava 6/a, 31400 Đakovo</izvorni_sadrzaj>
    <derivirana_varijabla naziv="DomainObject.Predmet.ProtustrankaFormatedWithAdressOIB_1"> SALOON j.d.o.o. za ugostiteljstvo i usluge, OIB 76994906609, Kralja Tomislava 6/a, 31400 Đakovo</derivirana_varijabla>
  </DomainObject.Predmet.ProtustrankaFormatedWithAdressOIB>
  <DomainObject.Predmet.ProtustrankaWithAdress>
    <izvorni_sadrzaj>SALOON j.d.o.o. za ugostiteljstvo i usluge Kralja Tomislava 6/a, 31400 Đakovo</izvorni_sadrzaj>
    <derivirana_varijabla naziv="DomainObject.Predmet.ProtustrankaWithAdress_1">SALOON j.d.o.o. za ugostiteljstvo i usluge Kralja Tomislava 6/a, 31400 Đakovo</derivirana_varijabla>
  </DomainObject.Predmet.ProtustrankaWithAdress>
  <DomainObject.Predmet.ProtustrankaWithAdressOIB>
    <izvorni_sadrzaj>SALOON j.d.o.o. za ugostiteljstvo i usluge, OIB 76994906609, Kralja Tomislava 6/a, 31400 Đakovo</izvorni_sadrzaj>
    <derivirana_varijabla naziv="DomainObject.Predmet.ProtustrankaWithAdressOIB_1">SALOON j.d.o.o. za ugostiteljstvo i usluge, OIB 76994906609, Kralja Tomislava 6/a, 31400 Đakovo</derivirana_varijabla>
  </DomainObject.Predmet.ProtustrankaWithAdressOIB>
  <DomainObject.Predmet.ProtustrankaNazivFormated>
    <izvorni_sadrzaj>SALOON j.d.o.o. za ugostiteljstvo i usluge</izvorni_sadrzaj>
    <derivirana_varijabla naziv="DomainObject.Predmet.ProtustrankaNazivFormated_1">SALOON j.d.o.o. za ugostiteljstvo i usluge</derivirana_varijabla>
  </DomainObject.Predmet.ProtustrankaNazivFormated>
  <DomainObject.Predmet.ProtustrankaNazivFormatedOIB>
    <izvorni_sadrzaj>SALOON j.d.o.o. za ugostiteljstvo i usluge, OIB 76994906609</izvorni_sadrzaj>
    <derivirana_varijabla naziv="DomainObject.Predmet.ProtustrankaNazivFormatedOIB_1">SALOON j.d.o.o. za ugostiteljstvo i usluge, OIB 76994906609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SALOON j.d.o.o. za ugostiteljstvo i usluge</item>
    </izvorni_sadrzaj>
    <derivirana_varijabla naziv="DomainObject.Predmet.ProtuStrankaListFormated_1">
      <item>SALOON j.d.o.o. za ugostiteljstvo i usluge</item>
    </derivirana_varijabla>
  </DomainObject.Predmet.ProtuStrankaListFormated>
  <DomainObject.Predmet.ProtuStrankaListFormatedOIB>
    <izvorni_sadrzaj>
      <item>SALOON j.d.o.o. za ugostiteljstvo i usluge, OIB 76994906609</item>
    </izvorni_sadrzaj>
    <derivirana_varijabla naziv="DomainObject.Predmet.ProtuStrankaListFormatedOIB_1">
      <item>SALOON j.d.o.o. za ugostiteljstvo i usluge, OIB 76994906609</item>
    </derivirana_varijabla>
  </DomainObject.Predmet.ProtuStrankaListFormatedOIB>
  <DomainObject.Predmet.ProtuStrankaListFormatedWithAdress>
    <izvorni_sadrzaj>
      <item>SALOON j.d.o.o. za ugostiteljstvo i usluge, Kralja Tomislava 6/a, 31400 Đakovo</item>
    </izvorni_sadrzaj>
    <derivirana_varijabla naziv="DomainObject.Predmet.ProtuStrankaListFormatedWithAdress_1">
      <item>SALOON j.d.o.o. za ugostiteljstvo i usluge, Kralja Tomislava 6/a, 31400 Đakovo</item>
    </derivirana_varijabla>
  </DomainObject.Predmet.ProtuStrankaListFormatedWithAdress>
  <DomainObject.Predmet.ProtuStrankaListFormatedWithAdressOIB>
    <izvorni_sadrzaj>
      <item>SALOON j.d.o.o. za ugostiteljstvo i usluge, OIB 76994906609, Kralja Tomislava 6/a, 31400 Đakovo</item>
    </izvorni_sadrzaj>
    <derivirana_varijabla naziv="DomainObject.Predmet.ProtuStrankaListFormatedWithAdressOIB_1">
      <item>SALOON j.d.o.o. za ugostiteljstvo i usluge, OIB 76994906609, Kralja Tomislava 6/a, 31400 Đakovo</item>
    </derivirana_varijabla>
  </DomainObject.Predmet.ProtuStrankaListFormatedWithAdressOIB>
  <DomainObject.Predmet.ProtuStrankaListNazivFormated>
    <izvorni_sadrzaj>
      <item>SALOON j.d.o.o. za ugostiteljstvo i usluge</item>
    </izvorni_sadrzaj>
    <derivirana_varijabla naziv="DomainObject.Predmet.ProtuStrankaListNazivFormated_1">
      <item>SALOON j.d.o.o. za ugostiteljstvo i usluge</item>
    </derivirana_varijabla>
  </DomainObject.Predmet.ProtuStrankaListNazivFormated>
  <DomainObject.Predmet.ProtuStrankaListNazivFormatedOIB>
    <izvorni_sadrzaj>
      <item>SALOON j.d.o.o. za ugostiteljstvo i usluge, OIB 76994906609</item>
    </izvorni_sadrzaj>
    <derivirana_varijabla naziv="DomainObject.Predmet.ProtuStrankaListNazivFormatedOIB_1">
      <item>SALOON j.d.o.o. za ugostiteljstvo i usluge, OIB 76994906609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SALOON j.d.o.o. za ugostiteljstvo i usluge</izvorni_sadrzaj>
    <derivirana_varijabla naziv="DomainObject.Predmet.ProtustrankaIDrugi_1">SALOON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SALOON j.d.o.o. za ugostiteljstvo i usluge, OIB 76994906609, Kralja Tomislava 6/a, 31400 Đakovo</izvorni_sadrzaj>
    <derivirana_varijabla naziv="DomainObject.Predmet.ProtustrankaIDrugiAdressOIB_1">SALOON j.d.o.o. za ugostiteljstvo i usluge, OIB 76994906609, Kralja Tomislava 6/a,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SALOON j.d.o.o. za ugostiteljstvo i usluge</item>
      <item>FINA RC OSIJEK</item>
    </izvorni_sadrzaj>
    <derivirana_varijabla naziv="DomainObject.Predmet.SudioniciListNaziv_1">
      <item>SALOON j.d.o.o. za ugostiteljstvo i usluge</item>
      <item>FINA RC OSIJEK</item>
    </derivirana_varijabla>
  </DomainObject.Predmet.SudioniciListNaziv>
  <DomainObject.Predmet.SudioniciListAdressOIB>
    <izvorni_sadrzaj>
      <item>SALOON j.d.o.o. za ugostiteljstvo i usluge, OIB 76994906609, Kralja Tomislava 6/a,31400 Đakovo</item>
      <item>FINA RC OSIJEK, OIB 85821130368</item>
    </izvorni_sadrzaj>
    <derivirana_varijabla naziv="DomainObject.Predmet.SudioniciListAdressOIB_1">
      <item>SALOON j.d.o.o. za ugostiteljstvo i usluge, OIB 76994906609, Kralja Tomislava 6/a,31400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76994906609</item>
      <item>, OIB 85821130368</item>
    </izvorni_sadrzaj>
    <derivirana_varijabla naziv="DomainObject.Predmet.SudioniciListNazivOIB_1">
      <item>, OIB 76994906609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96E93-3D9A-475C-9586-DA2E428AB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1273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2017-04-14T08:00:00Z</dcterms:created>
  <dc:creator>hermanj</dc:creator>
  <cp:lastModifiedBy>Snježana Markotić Jurić</cp:lastModifiedBy>
  <cp:lastPrinted>2017-04-14T07:59:00Z</cp:lastPrinted>
  <dcterms:modified xmlns:xsi="http://www.w3.org/2001/XMLSchema-instance" xsi:type="dcterms:W3CDTF">2017-04-14T08:02:00Z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