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9D4309" w:rsidR="00123EE0" w:rsidRPr="00692EE9">
        <w:tc>
          <w:tcPr>
            <w:tcW w:type="dxa" w:w="2559"/>
            <w:tcBorders>
              <w:top w:val="nil"/>
              <w:left w:val="nil"/>
              <w:bottom w:val="nil"/>
              <w:right w:val="nil"/>
            </w:tcBorders>
            <w:shd w:fill="auto" w:color="auto" w:val="clear"/>
          </w:tcPr>
          <w:p w:rsidRDefault="00123EE0" w:rsidP="009D4309" w:rsidR="00123EE0"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123EE0" w:rsidP="009D4309" w:rsidR="00123EE0" w:rsidRPr="00692EE9">
            <w:pPr>
              <w:spacing w:before="60"/>
              <w:jc w:val="center"/>
            </w:pPr>
            <w:r w:rsidRPr="00692EE9">
              <w:t>Republika Hrvatska</w:t>
            </w:r>
          </w:p>
          <w:p w:rsidRDefault="00123EE0" w:rsidP="009D4309" w:rsidR="00123EE0" w:rsidRPr="00692EE9">
            <w:pPr>
              <w:jc w:val="center"/>
            </w:pPr>
            <w:r w:rsidRPr="00692EE9">
              <w:t>Trgovački sud u Splitu</w:t>
            </w:r>
          </w:p>
          <w:p w:rsidRDefault="00123EE0" w:rsidP="009D4309" w:rsidR="00123EE0" w:rsidRPr="00692EE9">
            <w:pPr>
              <w:jc w:val="center"/>
              <w:rPr>
                <w:b/>
              </w:rPr>
            </w:pPr>
            <w:r w:rsidRPr="00692EE9">
              <w:t>Split, Sukoišanska 6</w:t>
            </w:r>
          </w:p>
        </w:tc>
      </w:tr>
    </w:tbl>
    <w:p w14:textId="61ce154" w14:paraId="61ce154" w:rsidRDefault="00123EE0" w:rsidP="00123EE0" w:rsidR="00123EE0" w:rsidRPr="00C7103C">
      <w:pPr>
        <w:tabs>
          <w:tab w:pos="4536" w:val="center"/>
          <w:tab w:pos="9072" w:val="right"/>
        </w:tabs>
        <w:jc w:val="right"/>
        <w15:collapsed w:val="false"/>
      </w:pPr>
      <w:r>
        <w:t>Poslovni broj: 4.St-770/2011-</w:t>
      </w:r>
      <w:r w:rsidR="00D56AEC">
        <w:t>1522</w:t>
      </w:r>
    </w:p>
    <w:p w:rsidRDefault="00575C24" w:rsidP="00575C24" w:rsidR="00575C24">
      <w:pPr>
        <w:rPr>
          <w:lang w:eastAsia="hr-HR" w:val="hr-HR"/>
        </w:rPr>
      </w:pPr>
    </w:p>
    <w:p w:rsidRDefault="0001537E" w:rsidP="005327A1" w:rsidR="0001537E">
      <w:pPr>
        <w:jc w:val="center"/>
        <w:rPr>
          <w:spacing w:val="100"/>
          <w:lang w:eastAsia="hr-HR" w:val="hr-HR"/>
        </w:rPr>
      </w:pPr>
    </w:p>
    <w:p w:rsidRDefault="005327A1" w:rsidP="005327A1" w:rsidR="005327A1" w:rsidRPr="005327A1">
      <w:pPr>
        <w:jc w:val="center"/>
        <w:rPr>
          <w:spacing w:val="100"/>
          <w:lang w:eastAsia="hr-HR" w:val="hr-HR"/>
        </w:rPr>
      </w:pPr>
      <w:r w:rsidRPr="005327A1">
        <w:rPr>
          <w:spacing w:val="100"/>
          <w:lang w:eastAsia="hr-HR" w:val="hr-HR"/>
        </w:rPr>
        <w:t>REPUBLIKA HRVATSKA</w:t>
      </w:r>
    </w:p>
    <w:p w:rsidRDefault="005327A1" w:rsidP="005327A1" w:rsidR="005327A1" w:rsidRPr="00575C24">
      <w:pPr>
        <w:jc w:val="cente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00449A">
        <w:rPr>
          <w:lang w:val="hr-HR"/>
        </w:rPr>
        <w:t>16</w:t>
      </w:r>
      <w:r w:rsidR="005327A1">
        <w:rPr>
          <w:lang w:val="hr-HR"/>
        </w:rPr>
        <w:t>. srpnja</w:t>
      </w:r>
      <w:r w:rsidR="00B825E6">
        <w:rPr>
          <w:lang w:val="hr-HR"/>
        </w:rPr>
        <w:t xml:space="preserve"> 2018.</w:t>
      </w: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5327A1" w:rsidP="005327A1" w:rsidR="005327A1">
      <w:pPr>
        <w:jc w:val="both"/>
      </w:pPr>
      <w:r w:rsidRPr="005327A1">
        <w:rPr>
          <w:lang w:val="hr-HR"/>
        </w:rPr>
        <w:tab/>
        <w:t>I</w:t>
      </w:r>
      <w:r>
        <w:rPr>
          <w:lang w:val="hr-HR"/>
        </w:rPr>
        <w:t xml:space="preserve">. </w:t>
      </w:r>
      <w:r w:rsidRPr="005327A1">
        <w:rPr>
          <w:lang w:val="hr-HR"/>
        </w:rPr>
        <w:t xml:space="preserve">Ankici </w:t>
      </w:r>
      <w:r>
        <w:rPr>
          <w:lang w:val="hr-HR"/>
        </w:rPr>
        <w:t xml:space="preserve">Čenić </w:t>
      </w:r>
      <w:r w:rsidR="00CF6325">
        <w:t>iz Splita, Pupačićeva 1/3 daje se suglasnost za treću djelomičnu diobu do sada unovčene stečajne mase i to:</w:t>
      </w:r>
    </w:p>
    <w:p w:rsidRDefault="00CF6325" w:rsidP="005327A1" w:rsidR="00CF6325">
      <w:pPr>
        <w:jc w:val="both"/>
        <w:rPr>
          <w:lang w:val="hr-HR"/>
        </w:rPr>
      </w:pPr>
      <w:r>
        <w:rPr>
          <w:lang w:val="hr-HR"/>
        </w:rPr>
        <w:tab/>
        <w:t xml:space="preserve">- vjerovniku III višeg isplatnog </w:t>
      </w:r>
      <w:r w:rsidR="0000449A">
        <w:rPr>
          <w:lang w:val="hr-HR"/>
        </w:rPr>
        <w:t xml:space="preserve">reda - </w:t>
      </w:r>
      <w:r w:rsidR="00270871">
        <w:rPr>
          <w:lang w:val="hr-HR"/>
        </w:rPr>
        <w:t xml:space="preserve">Državnoj agenciji za osiguranje štednih uloga i sanaciju banaka (dalje: DAB), Jurišićeva 1/II, Zagreb, OIB: </w:t>
      </w:r>
      <w:r w:rsidR="00270871" w:rsidRPr="00270871">
        <w:rPr>
          <w:lang w:val="hr-HR"/>
        </w:rPr>
        <w:t xml:space="preserve">94819327944 iznos od 466.553.873,87 kuna sukcesivnim isplatama kako budu isticali rokovi oročenja depozita </w:t>
      </w:r>
      <w:r w:rsidR="00270871">
        <w:rPr>
          <w:lang w:val="hr-HR"/>
        </w:rPr>
        <w:t>s</w:t>
      </w:r>
      <w:r w:rsidR="00270871" w:rsidRPr="00270871">
        <w:rPr>
          <w:lang w:val="hr-HR"/>
        </w:rPr>
        <w:t xml:space="preserve">tečajnog dužnika kod poslovnih banaka, čime bi taj </w:t>
      </w:r>
      <w:r w:rsidR="00270871">
        <w:rPr>
          <w:lang w:val="hr-HR"/>
        </w:rPr>
        <w:t>v</w:t>
      </w:r>
      <w:r w:rsidR="00270871" w:rsidRPr="00270871">
        <w:rPr>
          <w:lang w:val="hr-HR"/>
        </w:rPr>
        <w:t>jerovnik bio isplaćen u 100% iznosu za ukupno utvrđenu tražbinu koju je DAB do sada isplatio vjerovnicima s osnova osigurane štednje</w:t>
      </w:r>
      <w:r w:rsidR="00270871">
        <w:rPr>
          <w:lang w:val="hr-HR"/>
        </w:rPr>
        <w:t>.</w:t>
      </w:r>
    </w:p>
    <w:p w:rsidRDefault="00270871" w:rsidP="005327A1" w:rsidR="00270871">
      <w:pPr>
        <w:jc w:val="both"/>
        <w:rPr>
          <w:lang w:val="hr-HR"/>
        </w:rPr>
      </w:pPr>
    </w:p>
    <w:tbl>
      <w:tblPr>
        <w:tblW w:type="dxa" w:w="10774"/>
        <w:tblInd w:type="dxa" w:w="-601"/>
        <w:tblLayout w:type="fixed"/>
        <w:tblCellMar>
          <w:left w:type="dxa" w:w="10"/>
          <w:right w:type="dxa" w:w="10"/>
        </w:tblCellMar>
        <w:tblLook w:val="0000" w:noVBand="0" w:noHBand="0" w:lastColumn="0" w:firstColumn="0" w:lastRow="0" w:firstRow="0"/>
      </w:tblPr>
      <w:tblGrid>
        <w:gridCol w:w="851"/>
        <w:gridCol w:w="1418"/>
        <w:gridCol w:w="992"/>
        <w:gridCol w:w="1276"/>
        <w:gridCol w:w="1275"/>
        <w:gridCol w:w="1276"/>
        <w:gridCol w:w="992"/>
        <w:gridCol w:w="1276"/>
        <w:gridCol w:w="1418"/>
      </w:tblGrid>
      <w:tr w:rsidTr="005160BD" w:rsidR="009D4309">
        <w:trPr>
          <w:trHeight w:val="240"/>
        </w:trPr>
        <w:tc>
          <w:tcPr>
            <w:tcW w:type="dxa" w:w="851"/>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1418"/>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992"/>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1276"/>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1275"/>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1276"/>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992"/>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1276"/>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1418"/>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r>
      <w:tr w:rsidTr="005160BD" w:rsidR="009D4309">
        <w:trPr>
          <w:trHeight w:val="1200"/>
        </w:trPr>
        <w:tc>
          <w:tcPr>
            <w:tcW w:type="dxa" w:w="851"/>
            <w:tcBorders>
              <w:top w:space="0" w:sz="4" w:color="000000" w:val="single"/>
              <w:left w:space="0" w:sz="4" w:color="000000" w:val="single"/>
              <w:right w:space="0" w:sz="4" w:color="000000" w:val="single"/>
            </w:tcBorders>
            <w:shd w:fill="auto" w:color="auto" w:val="clear"/>
            <w:tcMar>
              <w:top w:type="dxa" w:w="0"/>
              <w:left w:type="dxa" w:w="108"/>
              <w:bottom w:type="dxa" w:w="0"/>
              <w:right w:type="dxa" w:w="108"/>
            </w:tcMar>
            <w:vAlign w:val="center"/>
          </w:tcPr>
          <w:p w:rsidRDefault="006751C6" w:rsidP="00210056" w:rsidR="00270871" w:rsidRPr="00F05D82">
            <w:pPr>
              <w:jc w:val="center"/>
              <w:rPr>
                <w:bCs/>
                <w:color w:val="000000"/>
                <w:sz w:val="14"/>
                <w:szCs w:val="14"/>
                <w:lang w:eastAsia="hr-HR"/>
              </w:rPr>
            </w:pPr>
            <w:r w:rsidRPr="00F05D82">
              <w:rPr>
                <w:bCs/>
                <w:color w:val="000000"/>
                <w:sz w:val="14"/>
                <w:szCs w:val="14"/>
                <w:lang w:eastAsia="hr-HR"/>
              </w:rPr>
              <w:t xml:space="preserve">RED. </w:t>
            </w:r>
            <w:r w:rsidR="00270871" w:rsidRPr="00F05D82">
              <w:rPr>
                <w:bCs/>
                <w:color w:val="000000"/>
                <w:sz w:val="14"/>
                <w:szCs w:val="14"/>
                <w:lang w:eastAsia="hr-HR"/>
              </w:rPr>
              <w:t>BR.</w:t>
            </w:r>
          </w:p>
        </w:tc>
        <w:tc>
          <w:tcPr>
            <w:tcW w:type="dxa" w:w="1418"/>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NAZIV VJEROVNIKA ADRESA</w:t>
            </w:r>
          </w:p>
        </w:tc>
        <w:tc>
          <w:tcPr>
            <w:tcW w:type="dxa" w:w="992"/>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OIB</w:t>
            </w:r>
          </w:p>
        </w:tc>
        <w:tc>
          <w:tcPr>
            <w:tcW w:type="dxa" w:w="1276"/>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IZNOS UTVRĐENE TRAŽBINE</w:t>
            </w:r>
          </w:p>
        </w:tc>
        <w:tc>
          <w:tcPr>
            <w:tcW w:type="dxa" w:w="1275"/>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IZNOS KOJI DAB NIJE ISPLATIO S OSNOVE OSIGURANIH DEPOZITA</w:t>
            </w:r>
          </w:p>
        </w:tc>
        <w:tc>
          <w:tcPr>
            <w:tcW w:type="dxa" w:w="1276"/>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IZNOS UTVRĐENE TRAŽBINE UMANJEN ZA IZNOS TRAŽBINE KOJI NIJE ISPLAĆEN</w:t>
            </w:r>
          </w:p>
        </w:tc>
        <w:tc>
          <w:tcPr>
            <w:tcW w:type="dxa" w:w="992"/>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  TRAŽBINE ISPLAĆENE OD DAB-a KOJI SE NAMIRUJE</w:t>
            </w:r>
          </w:p>
        </w:tc>
        <w:tc>
          <w:tcPr>
            <w:tcW w:type="dxa" w:w="1276"/>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IZNOS TRAŽBINE KOJI SE NAMIRUJE</w:t>
            </w:r>
          </w:p>
        </w:tc>
        <w:tc>
          <w:tcPr>
            <w:tcW w:type="dxa" w:w="1418"/>
            <w:tcBorders>
              <w:top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PREOSTALI IZNOS UTVRĐENE TRAŽBINE ZA NAMIRENJE</w:t>
            </w:r>
          </w:p>
        </w:tc>
      </w:tr>
      <w:tr w:rsidTr="005160BD" w:rsidR="009D4309">
        <w:trPr>
          <w:trHeight w:val="1065"/>
        </w:trPr>
        <w:tc>
          <w:tcPr>
            <w:tcW w:type="dxa" w:w="851"/>
            <w:tcBorders>
              <w:top w:space="0" w:sz="4" w:color="000000" w:val="single"/>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tcPr>
          <w:p w:rsidRDefault="00270871" w:rsidP="00210056" w:rsidR="00270871" w:rsidRPr="00F05D82">
            <w:pPr>
              <w:ind w:firstLine="180"/>
              <w:jc w:val="center"/>
              <w:rPr>
                <w:bCs/>
                <w:color w:val="000000"/>
                <w:sz w:val="14"/>
                <w:szCs w:val="14"/>
                <w:lang w:eastAsia="hr-HR"/>
              </w:rPr>
            </w:pPr>
          </w:p>
          <w:p w:rsidRDefault="00270871" w:rsidP="00210056" w:rsidR="00270871" w:rsidRPr="00F05D82">
            <w:pPr>
              <w:ind w:firstLine="180"/>
              <w:jc w:val="center"/>
              <w:rPr>
                <w:bCs/>
                <w:color w:val="000000"/>
                <w:sz w:val="14"/>
                <w:szCs w:val="14"/>
                <w:lang w:eastAsia="hr-HR"/>
              </w:rPr>
            </w:pPr>
          </w:p>
          <w:p w:rsidRDefault="00270871" w:rsidP="00210056" w:rsidR="00270871" w:rsidRPr="00F05D82">
            <w:pPr>
              <w:ind w:firstLine="180"/>
              <w:jc w:val="center"/>
              <w:rPr>
                <w:bCs/>
                <w:color w:val="000000"/>
                <w:sz w:val="14"/>
                <w:szCs w:val="14"/>
                <w:lang w:eastAsia="hr-HR"/>
              </w:rPr>
            </w:pPr>
            <w:r w:rsidRPr="00F05D82">
              <w:rPr>
                <w:bCs/>
                <w:color w:val="000000"/>
                <w:sz w:val="14"/>
                <w:szCs w:val="14"/>
                <w:lang w:eastAsia="hr-HR"/>
              </w:rPr>
              <w:t>1.</w:t>
            </w:r>
          </w:p>
        </w:tc>
        <w:tc>
          <w:tcPr>
            <w:tcW w:type="dxa" w:w="141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sz w:val="14"/>
                <w:szCs w:val="14"/>
                <w:lang w:eastAsia="hr-HR"/>
              </w:rPr>
            </w:pPr>
            <w:r w:rsidRPr="00F05D82">
              <w:rPr>
                <w:bCs/>
                <w:sz w:val="14"/>
                <w:szCs w:val="14"/>
                <w:lang w:eastAsia="hr-HR"/>
              </w:rPr>
              <w:t>DRŽAVNA AGENCIJA ZA OSIGURANJE ŠTEDNIH ULOGA I SANACIJU BANAKA,   Jurišićeva 1/II, 10000 ZAGREB</w:t>
            </w:r>
          </w:p>
        </w:tc>
        <w:tc>
          <w:tcPr>
            <w:tcW w:type="dxa" w:w="99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jc w:val="center"/>
              <w:rPr>
                <w:bCs/>
                <w:color w:val="000000"/>
                <w:sz w:val="14"/>
                <w:szCs w:val="14"/>
                <w:lang w:eastAsia="hr-HR"/>
              </w:rPr>
            </w:pPr>
            <w:r w:rsidRPr="00F05D82">
              <w:rPr>
                <w:bCs/>
                <w:color w:val="000000"/>
                <w:sz w:val="14"/>
                <w:szCs w:val="14"/>
                <w:lang w:eastAsia="hr-HR"/>
              </w:rPr>
              <w:t>94819327944</w:t>
            </w:r>
          </w:p>
        </w:tc>
        <w:tc>
          <w:tcPr>
            <w:tcW w:type="dxa" w:w="127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ind w:firstLine="180"/>
              <w:jc w:val="center"/>
              <w:rPr>
                <w:bCs/>
                <w:sz w:val="14"/>
                <w:szCs w:val="14"/>
                <w:lang w:eastAsia="hr-HR"/>
              </w:rPr>
            </w:pPr>
            <w:r w:rsidRPr="00F05D82">
              <w:rPr>
                <w:bCs/>
                <w:sz w:val="14"/>
                <w:szCs w:val="14"/>
                <w:lang w:eastAsia="hr-HR"/>
              </w:rPr>
              <w:t>469.813.592,02</w:t>
            </w:r>
          </w:p>
        </w:tc>
        <w:tc>
          <w:tcPr>
            <w:tcW w:type="dxa" w:w="1275"/>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270871" w:rsidP="00210056" w:rsidR="00270871" w:rsidRPr="00F05D82">
            <w:pPr>
              <w:ind w:firstLine="180"/>
              <w:jc w:val="center"/>
              <w:rPr>
                <w:bCs/>
                <w:color w:val="000000"/>
                <w:sz w:val="14"/>
                <w:szCs w:val="14"/>
                <w:lang w:eastAsia="hr-HR"/>
              </w:rPr>
            </w:pPr>
            <w:r w:rsidRPr="00F05D82">
              <w:rPr>
                <w:bCs/>
                <w:color w:val="000000"/>
                <w:sz w:val="14"/>
                <w:szCs w:val="14"/>
                <w:lang w:eastAsia="hr-HR"/>
              </w:rPr>
              <w:t>3.259.718,15</w:t>
            </w:r>
          </w:p>
        </w:tc>
        <w:tc>
          <w:tcPr>
            <w:tcW w:type="dxa" w:w="127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ind w:firstLine="180"/>
              <w:jc w:val="center"/>
              <w:rPr>
                <w:bCs/>
                <w:color w:val="000000"/>
                <w:sz w:val="14"/>
                <w:szCs w:val="14"/>
                <w:lang w:eastAsia="hr-HR"/>
              </w:rPr>
            </w:pPr>
            <w:r w:rsidRPr="00F05D82">
              <w:rPr>
                <w:bCs/>
                <w:color w:val="000000"/>
                <w:sz w:val="14"/>
                <w:szCs w:val="14"/>
                <w:lang w:eastAsia="hr-HR"/>
              </w:rPr>
              <w:t>466.553.873,87</w:t>
            </w:r>
          </w:p>
        </w:tc>
        <w:tc>
          <w:tcPr>
            <w:tcW w:type="dxa" w:w="992"/>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270871" w:rsidP="00210056" w:rsidR="00270871" w:rsidRPr="00F05D82">
            <w:pPr>
              <w:ind w:firstLine="180"/>
              <w:jc w:val="center"/>
              <w:rPr>
                <w:bCs/>
                <w:color w:val="000000"/>
                <w:sz w:val="14"/>
                <w:szCs w:val="14"/>
                <w:lang w:eastAsia="hr-HR"/>
              </w:rPr>
            </w:pPr>
            <w:r w:rsidRPr="00F05D82">
              <w:rPr>
                <w:bCs/>
                <w:color w:val="000000"/>
                <w:sz w:val="14"/>
                <w:szCs w:val="14"/>
                <w:lang w:eastAsia="hr-HR"/>
              </w:rPr>
              <w:t>100,00%</w:t>
            </w:r>
          </w:p>
        </w:tc>
        <w:tc>
          <w:tcPr>
            <w:tcW w:type="dxa" w:w="127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70871" w:rsidP="00210056" w:rsidR="00270871" w:rsidRPr="00F05D82">
            <w:pPr>
              <w:ind w:firstLine="180"/>
              <w:jc w:val="center"/>
              <w:rPr>
                <w:bCs/>
                <w:color w:val="000000"/>
                <w:sz w:val="14"/>
                <w:szCs w:val="14"/>
                <w:lang w:eastAsia="hr-HR"/>
              </w:rPr>
            </w:pPr>
            <w:r w:rsidRPr="00F05D82">
              <w:rPr>
                <w:bCs/>
                <w:color w:val="000000"/>
                <w:sz w:val="14"/>
                <w:szCs w:val="14"/>
                <w:lang w:eastAsia="hr-HR"/>
              </w:rPr>
              <w:t>466.553.873,87</w:t>
            </w:r>
          </w:p>
        </w:tc>
        <w:tc>
          <w:tcPr>
            <w:tcW w:type="dxa" w:w="1418"/>
            <w:tcBorders>
              <w:top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270871" w:rsidP="00210056" w:rsidR="00270871" w:rsidRPr="00F05D82">
            <w:pPr>
              <w:ind w:firstLine="180"/>
              <w:jc w:val="center"/>
              <w:rPr>
                <w:bCs/>
                <w:color w:val="000000"/>
                <w:sz w:val="14"/>
                <w:szCs w:val="14"/>
                <w:lang w:eastAsia="hr-HR"/>
              </w:rPr>
            </w:pPr>
            <w:r w:rsidRPr="00F05D82">
              <w:rPr>
                <w:bCs/>
                <w:color w:val="000000"/>
                <w:sz w:val="14"/>
                <w:szCs w:val="14"/>
                <w:lang w:eastAsia="hr-HR"/>
              </w:rPr>
              <w:t>3.259.718,15</w:t>
            </w:r>
          </w:p>
        </w:tc>
      </w:tr>
      <w:tr w:rsidTr="005160BD" w:rsidR="009D4309">
        <w:trPr>
          <w:trHeight w:val="240"/>
        </w:trPr>
        <w:tc>
          <w:tcPr>
            <w:tcW w:type="dxa" w:w="851"/>
            <w:shd w:fill="auto" w:color="auto" w:val="clear"/>
            <w:noWrap/>
            <w:tcMar>
              <w:top w:type="dxa" w:w="0"/>
              <w:left w:type="dxa" w:w="108"/>
              <w:bottom w:type="dxa" w:w="0"/>
              <w:right w:type="dxa" w:w="108"/>
            </w:tcMar>
            <w:vAlign w:val="bottom"/>
          </w:tcPr>
          <w:p w:rsidRDefault="00270871" w:rsidP="009D4309" w:rsidR="00270871">
            <w:pPr>
              <w:rPr>
                <w:rFonts w:cs="Calibri"/>
                <w:color w:val="000000"/>
                <w:sz w:val="18"/>
                <w:szCs w:val="18"/>
                <w:lang w:eastAsia="hr-HR"/>
              </w:rPr>
            </w:pPr>
          </w:p>
        </w:tc>
        <w:tc>
          <w:tcPr>
            <w:tcW w:type="dxa" w:w="1418"/>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c>
          <w:tcPr>
            <w:tcW w:type="dxa" w:w="992"/>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c>
          <w:tcPr>
            <w:tcW w:type="dxa" w:w="1276"/>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c>
          <w:tcPr>
            <w:tcW w:type="dxa" w:w="1275"/>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c>
          <w:tcPr>
            <w:tcW w:type="dxa" w:w="1276"/>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c>
          <w:tcPr>
            <w:tcW w:type="dxa" w:w="992"/>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c>
          <w:tcPr>
            <w:tcW w:type="dxa" w:w="1276"/>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c>
          <w:tcPr>
            <w:tcW w:type="dxa" w:w="1418"/>
            <w:shd w:fill="FFFFFF" w:color="auto" w:val="clear"/>
            <w:noWrap/>
            <w:tcMar>
              <w:top w:type="dxa" w:w="0"/>
              <w:left w:type="dxa" w:w="108"/>
              <w:bottom w:type="dxa" w:w="0"/>
              <w:right w:type="dxa" w:w="108"/>
            </w:tcMar>
            <w:vAlign w:val="bottom"/>
          </w:tcPr>
          <w:p w:rsidRDefault="00270871" w:rsidP="009D4309" w:rsidR="00270871">
            <w:pPr>
              <w:rPr>
                <w:color w:val="000000"/>
                <w:sz w:val="18"/>
                <w:szCs w:val="18"/>
                <w:lang w:eastAsia="hr-HR"/>
              </w:rPr>
            </w:pPr>
            <w:r>
              <w:rPr>
                <w:color w:val="000000"/>
                <w:sz w:val="18"/>
                <w:szCs w:val="18"/>
                <w:lang w:eastAsia="hr-HR"/>
              </w:rPr>
              <w:t> </w:t>
            </w:r>
          </w:p>
        </w:tc>
      </w:tr>
    </w:tbl>
    <w:p w:rsidRDefault="00270871" w:rsidP="005327A1" w:rsidR="00270871">
      <w:pPr>
        <w:jc w:val="both"/>
        <w:rPr>
          <w:lang w:val="hr-HR"/>
        </w:rPr>
      </w:pPr>
    </w:p>
    <w:p w:rsidRDefault="00AC2FB0" w:rsidP="005327A1" w:rsidR="00B1528C">
      <w:pPr>
        <w:jc w:val="both"/>
        <w:rPr>
          <w:lang w:val="hr-HR"/>
        </w:rPr>
      </w:pPr>
      <w:r>
        <w:rPr>
          <w:lang w:val="hr-HR"/>
        </w:rPr>
        <w:tab/>
        <w:t xml:space="preserve">II. </w:t>
      </w:r>
      <w:r w:rsidR="00270871">
        <w:rPr>
          <w:lang w:val="hr-HR"/>
        </w:rPr>
        <w:t>p</w:t>
      </w:r>
      <w:r w:rsidR="00270871" w:rsidRPr="00270871">
        <w:rPr>
          <w:lang w:val="hr-HR"/>
        </w:rPr>
        <w:t>o provedenoj  isplati vjero</w:t>
      </w:r>
      <w:r w:rsidR="00270871">
        <w:rPr>
          <w:lang w:val="hr-HR"/>
        </w:rPr>
        <w:t xml:space="preserve">vniku III višeg isplatnog reda </w:t>
      </w:r>
      <w:r w:rsidR="00270871" w:rsidRPr="00270871">
        <w:rPr>
          <w:lang w:val="hr-HR"/>
        </w:rPr>
        <w:t xml:space="preserve">DAB-u u cijelosti u iznosu i na način predviđen točkom 1., </w:t>
      </w:r>
      <w:r>
        <w:rPr>
          <w:lang w:val="hr-HR"/>
        </w:rPr>
        <w:t xml:space="preserve">uslijedit će isplata </w:t>
      </w:r>
      <w:r w:rsidR="00270871" w:rsidRPr="00270871">
        <w:rPr>
          <w:lang w:val="hr-HR"/>
        </w:rPr>
        <w:t xml:space="preserve">vjerovnicima IV višeg isplatnog reda –fizičkim osobama 10% od ukupnog iznosa utvrđenih tražbina, odnosno iznos od 16.377.292,11 </w:t>
      </w:r>
      <w:r w:rsidR="00270871">
        <w:rPr>
          <w:lang w:val="hr-HR"/>
        </w:rPr>
        <w:t>kuna</w:t>
      </w:r>
      <w:r w:rsidR="00270871" w:rsidRPr="00270871">
        <w:rPr>
          <w:lang w:val="hr-HR"/>
        </w:rPr>
        <w:t xml:space="preserve"> iznad iznosa koji je DAB isplat</w:t>
      </w:r>
      <w:r w:rsidR="00270871">
        <w:rPr>
          <w:lang w:val="hr-HR"/>
        </w:rPr>
        <w:t>io na temelju osigurane štednje</w:t>
      </w:r>
      <w:r>
        <w:rPr>
          <w:lang w:val="hr-HR"/>
        </w:rPr>
        <w:t>:</w:t>
      </w:r>
      <w:r w:rsidR="00270871">
        <w:rPr>
          <w:lang w:val="hr-HR"/>
        </w:rPr>
        <w:t xml:space="preserve"> </w:t>
      </w:r>
    </w:p>
    <w:tbl>
      <w:tblPr>
        <w:tblW w:type="dxa" w:w="10774"/>
        <w:tblInd w:type="dxa" w:w="-601"/>
        <w:tblLayout w:type="fixed"/>
        <w:tblCellMar>
          <w:left w:type="dxa" w:w="10"/>
          <w:right w:type="dxa" w:w="10"/>
        </w:tblCellMar>
        <w:tblLook w:val="04A0" w:noVBand="1" w:noHBand="0" w:lastColumn="0" w:firstColumn="1" w:lastRow="0" w:firstRow="1"/>
      </w:tblPr>
      <w:tblGrid>
        <w:gridCol w:w="851"/>
        <w:gridCol w:w="1418"/>
        <w:gridCol w:w="992"/>
        <w:gridCol w:w="283"/>
        <w:gridCol w:w="993"/>
        <w:gridCol w:w="283"/>
        <w:gridCol w:w="1134"/>
        <w:gridCol w:w="1276"/>
        <w:gridCol w:w="992"/>
        <w:gridCol w:w="1134"/>
        <w:gridCol w:w="1418"/>
      </w:tblGrid>
      <w:tr w:rsidTr="005160BD" w:rsidR="005160BD">
        <w:trPr>
          <w:trHeight w:val="1320"/>
        </w:trPr>
        <w:tc>
          <w:tcPr>
            <w:tcW w:type="dxa" w:w="85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jc w:val="center"/>
              <w:rPr>
                <w:bCs/>
                <w:color w:val="000000"/>
                <w:sz w:val="14"/>
                <w:szCs w:val="14"/>
                <w:lang w:eastAsia="hr-HR"/>
              </w:rPr>
            </w:pPr>
            <w:r w:rsidRPr="009D4309">
              <w:rPr>
                <w:bCs/>
                <w:color w:val="000000"/>
                <w:sz w:val="14"/>
                <w:szCs w:val="14"/>
                <w:lang w:eastAsia="hr-HR"/>
              </w:rPr>
              <w:lastRenderedPageBreak/>
              <w:t>RED.BR.</w:t>
            </w:r>
          </w:p>
        </w:tc>
        <w:tc>
          <w:tcPr>
            <w:tcW w:type="dxa" w:w="141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210056" w:rsidP="009D4309" w:rsidR="00BE43AC">
            <w:pPr>
              <w:jc w:val="center"/>
              <w:rPr>
                <w:bCs/>
                <w:color w:val="000000"/>
                <w:sz w:val="14"/>
                <w:szCs w:val="14"/>
                <w:lang w:eastAsia="hr-HR"/>
              </w:rPr>
            </w:pPr>
            <w:r>
              <w:rPr>
                <w:bCs/>
                <w:color w:val="000000"/>
                <w:sz w:val="14"/>
                <w:szCs w:val="14"/>
                <w:lang w:eastAsia="hr-HR"/>
              </w:rPr>
              <w:t>IME I PREZIME/NAZIV VJEROVNIKA</w:t>
            </w:r>
            <w:r w:rsidR="00BE43AC">
              <w:rPr>
                <w:bCs/>
                <w:color w:val="000000"/>
                <w:sz w:val="14"/>
                <w:szCs w:val="14"/>
                <w:lang w:eastAsia="hr-HR"/>
              </w:rPr>
              <w:t>,</w:t>
            </w:r>
          </w:p>
          <w:p w:rsidRDefault="00B1528C" w:rsidP="009D4309" w:rsidR="00B1528C" w:rsidRPr="009D4309">
            <w:pPr>
              <w:jc w:val="center"/>
              <w:rPr>
                <w:bCs/>
                <w:color w:val="000000"/>
                <w:sz w:val="14"/>
                <w:szCs w:val="14"/>
                <w:lang w:eastAsia="hr-HR"/>
              </w:rPr>
            </w:pPr>
            <w:r w:rsidRPr="009D4309">
              <w:rPr>
                <w:bCs/>
                <w:color w:val="000000"/>
                <w:sz w:val="14"/>
                <w:szCs w:val="14"/>
                <w:lang w:eastAsia="hr-HR"/>
              </w:rPr>
              <w:t>ADRESA</w:t>
            </w:r>
          </w:p>
        </w:tc>
        <w:tc>
          <w:tcPr>
            <w:tcW w:type="dxa" w:w="1275"/>
            <w:gridSpan w:val="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9D4309" w:rsidR="00B1528C" w:rsidRPr="009D4309">
            <w:pPr>
              <w:jc w:val="center"/>
              <w:rPr>
                <w:bCs/>
                <w:color w:val="000000"/>
                <w:sz w:val="14"/>
                <w:szCs w:val="14"/>
                <w:lang w:eastAsia="hr-HR"/>
              </w:rPr>
            </w:pPr>
            <w:r w:rsidRPr="009D4309">
              <w:rPr>
                <w:bCs/>
                <w:color w:val="000000"/>
                <w:sz w:val="14"/>
                <w:szCs w:val="14"/>
                <w:lang w:eastAsia="hr-HR"/>
              </w:rPr>
              <w:t>OIB</w:t>
            </w:r>
          </w:p>
        </w:tc>
        <w:tc>
          <w:tcPr>
            <w:tcW w:type="dxa" w:w="1276"/>
            <w:gridSpan w:val="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9D4309" w:rsidR="00B1528C" w:rsidRPr="009D4309">
            <w:pPr>
              <w:jc w:val="center"/>
              <w:rPr>
                <w:bCs/>
                <w:color w:val="000000"/>
                <w:sz w:val="14"/>
                <w:szCs w:val="14"/>
                <w:lang w:eastAsia="hr-HR"/>
              </w:rPr>
            </w:pPr>
            <w:r w:rsidRPr="009D4309">
              <w:rPr>
                <w:bCs/>
                <w:color w:val="000000"/>
                <w:sz w:val="14"/>
                <w:szCs w:val="14"/>
                <w:lang w:eastAsia="hr-HR"/>
              </w:rPr>
              <w:t>IZNOS UTVRĐENE TRAŽBINE</w:t>
            </w:r>
          </w:p>
        </w:tc>
        <w:tc>
          <w:tcPr>
            <w:tcW w:type="dxa" w:w="1134"/>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9D4309" w:rsidR="00B1528C" w:rsidRPr="009D4309">
            <w:pPr>
              <w:jc w:val="center"/>
              <w:rPr>
                <w:bCs/>
                <w:color w:val="000000"/>
                <w:sz w:val="14"/>
                <w:szCs w:val="14"/>
                <w:lang w:eastAsia="hr-HR"/>
              </w:rPr>
            </w:pPr>
            <w:r w:rsidRPr="009D4309">
              <w:rPr>
                <w:bCs/>
                <w:color w:val="000000"/>
                <w:sz w:val="14"/>
                <w:szCs w:val="14"/>
                <w:lang w:eastAsia="hr-HR"/>
              </w:rPr>
              <w:t xml:space="preserve"> IZNOS NAMIRENE TRAŽBINE - PRIJEBOJEM </w:t>
            </w:r>
          </w:p>
        </w:tc>
        <w:tc>
          <w:tcPr>
            <w:tcW w:type="dxa" w:w="127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9D4309" w:rsidR="00B1528C" w:rsidRPr="009D4309">
            <w:pPr>
              <w:jc w:val="center"/>
              <w:rPr>
                <w:bCs/>
                <w:color w:val="000000"/>
                <w:sz w:val="14"/>
                <w:szCs w:val="14"/>
                <w:lang w:eastAsia="hr-HR"/>
              </w:rPr>
            </w:pPr>
            <w:r w:rsidRPr="009D4309">
              <w:rPr>
                <w:bCs/>
                <w:color w:val="000000"/>
                <w:sz w:val="14"/>
                <w:szCs w:val="14"/>
                <w:lang w:eastAsia="hr-HR"/>
              </w:rPr>
              <w:t>IZNOS UTVRĐENE TRAŽBINE UMANJEN ZA IZNOS NAMIRENE TRAŽBINE</w:t>
            </w:r>
          </w:p>
        </w:tc>
        <w:tc>
          <w:tcPr>
            <w:tcW w:type="dxa" w:w="99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9D4309" w:rsidR="00B1528C" w:rsidRPr="009D4309">
            <w:pPr>
              <w:jc w:val="center"/>
              <w:rPr>
                <w:bCs/>
                <w:color w:val="000000"/>
                <w:sz w:val="14"/>
                <w:szCs w:val="14"/>
                <w:lang w:eastAsia="hr-HR"/>
              </w:rPr>
            </w:pPr>
            <w:r w:rsidRPr="009D4309">
              <w:rPr>
                <w:bCs/>
                <w:color w:val="000000"/>
                <w:sz w:val="14"/>
                <w:szCs w:val="14"/>
                <w:lang w:eastAsia="hr-HR"/>
              </w:rPr>
              <w:t>% TRAŽBINE KOJI SE NAMIRUJE</w:t>
            </w:r>
          </w:p>
        </w:tc>
        <w:tc>
          <w:tcPr>
            <w:tcW w:type="dxa" w:w="1134"/>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9D4309" w:rsidR="00B1528C" w:rsidRPr="009D4309">
            <w:pPr>
              <w:jc w:val="center"/>
              <w:rPr>
                <w:bCs/>
                <w:color w:val="000000"/>
                <w:sz w:val="14"/>
                <w:szCs w:val="14"/>
                <w:lang w:eastAsia="hr-HR"/>
              </w:rPr>
            </w:pPr>
            <w:r w:rsidRPr="009D4309">
              <w:rPr>
                <w:bCs/>
                <w:color w:val="000000"/>
                <w:sz w:val="14"/>
                <w:szCs w:val="14"/>
                <w:lang w:eastAsia="hr-HR"/>
              </w:rPr>
              <w:t>IZNOS TRAŽBINE KOJI SE NAMIRUJE</w:t>
            </w:r>
          </w:p>
        </w:tc>
        <w:tc>
          <w:tcPr>
            <w:tcW w:type="dxa" w:w="141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9D4309" w:rsidR="00B1528C" w:rsidRPr="009D4309">
            <w:pPr>
              <w:jc w:val="center"/>
              <w:rPr>
                <w:bCs/>
                <w:color w:val="000000"/>
                <w:sz w:val="14"/>
                <w:szCs w:val="14"/>
                <w:lang w:eastAsia="hr-HR"/>
              </w:rPr>
            </w:pPr>
            <w:r w:rsidRPr="009D4309">
              <w:rPr>
                <w:bCs/>
                <w:color w:val="000000"/>
                <w:sz w:val="14"/>
                <w:szCs w:val="14"/>
                <w:lang w:eastAsia="hr-HR"/>
              </w:rPr>
              <w:t>PREOSTALI IZNOS UTVRĐENE TRAŽBINE ZA NAMIRENJE</w:t>
            </w:r>
          </w:p>
        </w:tc>
      </w:tr>
      <w:tr w:rsidTr="005160BD" w:rsidR="00B1528C">
        <w:trPr>
          <w:trHeight w:val="690"/>
        </w:trPr>
        <w:tc>
          <w:tcPr>
            <w:tcW w:type="dxa" w:w="10774"/>
            <w:gridSpan w:val="11"/>
            <w:tcBorders>
              <w:top w:space="0" w:sz="4" w:color="000000" w:val="single"/>
              <w:left w:space="0" w:sz="4" w:color="000000" w:val="single"/>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B1528C" w:rsidP="009D4309" w:rsidR="00B1528C" w:rsidRPr="009D4309">
            <w:pPr>
              <w:jc w:val="center"/>
              <w:rPr>
                <w:b/>
                <w:bCs/>
                <w:color w:val="000000"/>
                <w:sz w:val="16"/>
                <w:szCs w:val="16"/>
                <w:u w:val="single"/>
                <w:lang w:eastAsia="hr-HR"/>
              </w:rPr>
            </w:pPr>
            <w:r w:rsidRPr="009D4309">
              <w:rPr>
                <w:b/>
                <w:bCs/>
                <w:color w:val="000000"/>
                <w:sz w:val="16"/>
                <w:szCs w:val="16"/>
                <w:u w:val="single"/>
                <w:lang w:eastAsia="hr-HR"/>
              </w:rPr>
              <w:t>Rješenje 29.11.2012 - Ispitno ročište 22.03.2012</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ABRAMOVIĆ - SREBOT MILKA, </w:t>
            </w:r>
            <w:r w:rsidRPr="009D4309">
              <w:rPr>
                <w:sz w:val="14"/>
                <w:szCs w:val="14"/>
                <w:lang w:eastAsia="hr-HR"/>
              </w:rPr>
              <w:br/>
              <w:t>Istarska 30,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08536823088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89.085,54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89.085,54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8.908,55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80.176,99</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ALAJBEG MARIJA, Bilin Dolac, Put Sv. Ane 26,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48846184829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342.638,97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342.638,97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34.263,90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308.375,07</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ANDRIĆ NEDELJKO </w:t>
            </w:r>
            <w:r w:rsidRPr="009D4309">
              <w:rPr>
                <w:sz w:val="14"/>
                <w:szCs w:val="14"/>
                <w:lang w:eastAsia="hr-HR"/>
              </w:rPr>
              <w:br/>
              <w:t>Rastočine 4 s,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72100576926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19.793,67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19.793,67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1.979,37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17.814,30</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AUGUSTIN  LILIJANA,  Šmogorska cesta 43,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12365783008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259.399,81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259.399,81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25.939,98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233.459,83</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BABAROVIĆ ZDRAVKO, Splitska bb, 21410 Splitska, otok Brač</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78863338995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1.157.990,47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1.157.990,47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115.799,05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1.042.191,42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BABIĆ IVAN ,  Gulmenstrasse 20,     8820 WADENSWILL, ŠVICARSKA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74831200447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55.281,23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55.281,23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5.528,12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49.753,11</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BABIĆ MARIJAGulmenstrasse 20,  8820 WADENSWILL, ŠVICARSKA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18239066437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302.663,16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302.663,16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30.266,32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272.396,84</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BABIĆ MIRKO,  </w:t>
            </w:r>
            <w:r w:rsidRPr="009D4309">
              <w:rPr>
                <w:sz w:val="14"/>
                <w:szCs w:val="14"/>
                <w:lang w:eastAsia="hr-HR"/>
              </w:rPr>
              <w:br/>
              <w:t>43. istarske divizije 28,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96964502790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27.882,80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27.882,80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2.788,28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25.094,52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BADURINA ANTON, Gračec 1a,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29568719194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381.703,26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381.703,26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38.170,33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343.532,93</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BALIĆ IVANO,</w:t>
            </w:r>
            <w:r w:rsidRPr="009D4309">
              <w:rPr>
                <w:sz w:val="14"/>
                <w:szCs w:val="14"/>
                <w:lang w:eastAsia="hr-HR"/>
              </w:rPr>
              <w:br/>
              <w:t>Mosećka 147,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00803606775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997.242,11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997.242,11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99.724,21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897.517,90</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BARBARIĆ JASMINKA, Dr. Fetaha Bećirbegovića 8b, Sarajevo, BIH</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72668431851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782.803,84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782.803,84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78.280,38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704.523,46</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BARETA BISERKA,                 </w:t>
            </w:r>
            <w:r w:rsidRPr="009D4309">
              <w:rPr>
                <w:sz w:val="14"/>
                <w:szCs w:val="14"/>
                <w:lang w:eastAsia="hr-HR"/>
              </w:rPr>
              <w:br/>
              <w:t>Vladimira Nazora 1,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57913623462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90.936,51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90.936,51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9.093,65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81.842,86</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BARIŠIĆ   BRANKO, </w:t>
            </w:r>
            <w:r w:rsidRPr="009D4309">
              <w:rPr>
                <w:sz w:val="14"/>
                <w:szCs w:val="14"/>
                <w:lang w:eastAsia="hr-HR"/>
              </w:rPr>
              <w:br/>
              <w:t>Mobine 44,  20350 METKOVIĆ</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28104536689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113.409,49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113.409,49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11.340,95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102.068,54</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BARIŠIĆ IVAN, </w:t>
            </w:r>
            <w:r w:rsidRPr="009D4309">
              <w:rPr>
                <w:sz w:val="14"/>
                <w:szCs w:val="14"/>
                <w:lang w:eastAsia="hr-HR"/>
              </w:rPr>
              <w:br/>
              <w:t>Mobine 44, 20350 METKOVIĆ</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87998811399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113.406,32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113.406,32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11.340,63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102.065,69</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BARTULOVIĆ JURAJ, Ul. Slobode 16,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10065983720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161.068,83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161.068,83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16.106,88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144.961,95</w:t>
            </w:r>
          </w:p>
        </w:tc>
      </w:tr>
      <w:tr w:rsidTr="005160BD" w:rsidR="005160BD">
        <w:trPr>
          <w:trHeight w:val="58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D632E7" w:rsidP="00210056" w:rsidR="00B1528C" w:rsidRPr="009D4309">
            <w:pPr>
              <w:jc w:val="center"/>
              <w:rPr>
                <w:sz w:val="14"/>
                <w:szCs w:val="14"/>
                <w:lang w:eastAsia="hr-HR"/>
              </w:rPr>
            </w:pPr>
            <w:r>
              <w:rPr>
                <w:sz w:val="14"/>
                <w:szCs w:val="14"/>
                <w:lang w:eastAsia="hr-HR"/>
              </w:rPr>
              <w:t xml:space="preserve">BARUN KREŠIMIR </w:t>
            </w:r>
            <w:r w:rsidR="00B1528C" w:rsidRPr="009D4309">
              <w:rPr>
                <w:sz w:val="14"/>
                <w:szCs w:val="14"/>
                <w:lang w:eastAsia="hr-HR"/>
              </w:rPr>
              <w:t xml:space="preserve">            </w:t>
            </w:r>
            <w:r w:rsidR="00B1528C" w:rsidRPr="009D4309">
              <w:rPr>
                <w:sz w:val="14"/>
                <w:szCs w:val="14"/>
                <w:lang w:eastAsia="hr-HR"/>
              </w:rPr>
              <w:br/>
              <w:t>Tudorski put 14, 21223 Okrug Gornji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14669334849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40.619,29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40.619,29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4.061,93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36.557,36</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BATINICA VICKO, Mihanovićeva 31,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16290865980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2.199.491,51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2.199.491,51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219.949,15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1.979.542,36</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18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BAT</w:t>
            </w:r>
            <w:r w:rsidR="002516A6">
              <w:rPr>
                <w:sz w:val="14"/>
                <w:szCs w:val="14"/>
                <w:lang w:eastAsia="hr-HR"/>
              </w:rPr>
              <w:t>INIĆ  NIKICA, Krummackerstr.18</w:t>
            </w:r>
            <w:r w:rsidRPr="009D4309">
              <w:rPr>
                <w:sz w:val="14"/>
                <w:szCs w:val="14"/>
                <w:lang w:eastAsia="hr-HR"/>
              </w:rPr>
              <w:t>CH-8902 Urdorf, Zurich</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13751810990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3.377.248,64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3.377.248,64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337.724,86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3.039.523,78</w:t>
            </w:r>
          </w:p>
        </w:tc>
      </w:tr>
      <w:tr w:rsidTr="00BF7AF8" w:rsidR="005160BD">
        <w:trPr>
          <w:trHeight w:val="774"/>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BAZEROV LEONID, S. Vancetti 99-55, Ekaterinburg 620014, Ruska federacija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59186658355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5.053.987,72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5.053.987,72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505.398,77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4.548.588,95</w:t>
            </w:r>
          </w:p>
        </w:tc>
      </w:tr>
      <w:tr w:rsidTr="00BF7AF8" w:rsidR="005160BD">
        <w:trPr>
          <w:trHeight w:val="929"/>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BAZEROVA  ANASTASIA,  S. Vancetti 99-55, Ekaterinburg 620014, Ruska federacija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44025098162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12.406.569,99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12.406.569,99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1.240.657,00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11.165.912,99</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BEBIĆ OLGA, </w:t>
            </w:r>
            <w:r w:rsidRPr="009D4309">
              <w:rPr>
                <w:sz w:val="14"/>
                <w:szCs w:val="14"/>
                <w:lang w:eastAsia="hr-HR"/>
              </w:rPr>
              <w:br/>
              <w:t>Šime Ljubića 18,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11309283073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629,05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629,05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62,91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566,15</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BEŠIĆ DASOVIĆ VERA,           </w:t>
            </w:r>
            <w:r w:rsidRPr="009D4309">
              <w:rPr>
                <w:sz w:val="14"/>
                <w:szCs w:val="14"/>
                <w:lang w:eastAsia="hr-HR"/>
              </w:rPr>
              <w:br/>
              <w:t>Ćire Truhelke 41,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52531298813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16.140,67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16.140,67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1.614,07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14.526,60</w:t>
            </w:r>
          </w:p>
        </w:tc>
      </w:tr>
      <w:tr w:rsidTr="005160BD" w:rsidR="005160BD">
        <w:trPr>
          <w:trHeight w:val="42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BIBER MARIJA, Glavna 87, Novakovec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89112499269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752.480,35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752.480,35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75.248,04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677.232,32</w:t>
            </w:r>
          </w:p>
        </w:tc>
      </w:tr>
      <w:tr w:rsidTr="005160BD" w:rsidR="005160BD">
        <w:trPr>
          <w:trHeight w:val="34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BIBER STJEPAN,  Glavna 87, Novakovec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07842264972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750.933,83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750.933,83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75.093,38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675.840,45</w:t>
            </w:r>
          </w:p>
        </w:tc>
      </w:tr>
      <w:tr w:rsidTr="005160BD" w:rsidR="005160BD">
        <w:trPr>
          <w:trHeight w:val="503"/>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BIRO BORIS,  </w:t>
            </w:r>
            <w:r w:rsidRPr="009D4309">
              <w:rPr>
                <w:sz w:val="14"/>
                <w:szCs w:val="14"/>
                <w:lang w:eastAsia="hr-HR"/>
              </w:rPr>
              <w:br/>
              <w:t>Ivana Žorža 58,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59445530971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354.302,61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354.302,61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35.430,26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318.872,35</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BLAŽEVIĆ   BOŽIDAR,           </w:t>
            </w:r>
            <w:r w:rsidRPr="009D4309">
              <w:rPr>
                <w:sz w:val="14"/>
                <w:szCs w:val="14"/>
                <w:lang w:eastAsia="hr-HR"/>
              </w:rPr>
              <w:br/>
              <w:t>VII Retkovec 109,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21166238016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661.532,26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661.532,26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66.153,23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595.379,03</w:t>
            </w:r>
          </w:p>
        </w:tc>
      </w:tr>
      <w:tr w:rsidTr="005160BD" w:rsidR="005160BD">
        <w:trPr>
          <w:trHeight w:val="58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BLAŽEVIĆ  MARTA, </w:t>
            </w:r>
            <w:r w:rsidRPr="009D4309">
              <w:rPr>
                <w:sz w:val="14"/>
                <w:szCs w:val="14"/>
                <w:lang w:eastAsia="hr-HR"/>
              </w:rPr>
              <w:br/>
              <w:t>Milana Rustanbega 4,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36381574183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238.136,68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238.136,68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23.813,67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214.323,01</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BLAŽEVIĆ MLADEN, </w:t>
            </w:r>
            <w:r w:rsidRPr="009D4309">
              <w:rPr>
                <w:sz w:val="14"/>
                <w:szCs w:val="14"/>
                <w:lang w:eastAsia="hr-HR"/>
              </w:rPr>
              <w:br/>
              <w:t>Nova cesta 35,   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95440622538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425.042,72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425.042,72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42.504,27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382.538,45</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BODIROGA ŽELIMIR,  </w:t>
            </w:r>
            <w:r w:rsidRPr="009D4309">
              <w:rPr>
                <w:sz w:val="14"/>
                <w:szCs w:val="14"/>
                <w:lang w:eastAsia="hr-HR"/>
              </w:rPr>
              <w:br/>
              <w:t>Zagrebačka avenija 5,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78443346762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77.623,30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77.623,30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7.762,33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69.860,97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BOROŠAK BORIS, </w:t>
            </w:r>
            <w:r w:rsidRPr="009D4309">
              <w:rPr>
                <w:sz w:val="14"/>
                <w:szCs w:val="14"/>
                <w:lang w:eastAsia="hr-HR"/>
              </w:rPr>
              <w:br/>
              <w:t>Vrbani 16, 10110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62604790209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39.221,43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39.221,43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3.922,14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35.299,29</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BOROVIĆ MILJENKA, Ulica Branka Laginje 29a,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71250060327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392.376,21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392.376,21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39.237,62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353.138,59</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BOROVIĆ SILVANO,</w:t>
            </w:r>
            <w:r w:rsidRPr="009D4309">
              <w:rPr>
                <w:sz w:val="14"/>
                <w:szCs w:val="14"/>
                <w:lang w:eastAsia="hr-HR"/>
              </w:rPr>
              <w:br/>
              <w:t>Kneza Trpimira 29,   53291 NOVALJA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55065442945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751.530,84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751.530,84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75.153,08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676.377,76</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BOŽIČEVIĆ  ŠTEFICA, 10000 Zagreb, Sv. Barbare 3,</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50238706680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32.454,28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32.454,28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3.245,43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29.208,85</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BOŽIĆ ANA ANITA, Put uzdola 5, Volosko, 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37336396074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806.327,07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806.327,07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80.632,71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725.694,36</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BRANCATO  LUCIANO, Via M.Rossi Tancredi N.8, Roma, Italija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72291638712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3.584.159,86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3.584.159,86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358.415,99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3.225.743,87</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BRGULJAN  STELLA,  </w:t>
            </w:r>
            <w:r w:rsidRPr="009D4309">
              <w:rPr>
                <w:sz w:val="14"/>
                <w:szCs w:val="14"/>
                <w:lang w:eastAsia="hr-HR"/>
              </w:rPr>
              <w:br/>
              <w:t>Nova cesta kbr. 146/1, 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29446746673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1.297,83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1.297,83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129,78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1.168,05</w:t>
            </w:r>
          </w:p>
        </w:tc>
      </w:tr>
      <w:tr w:rsidTr="005160BD" w:rsidR="005160BD">
        <w:trPr>
          <w:trHeight w:val="504"/>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37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C0734B" w:rsidP="00210056" w:rsidR="00B1528C" w:rsidRPr="009D4309">
            <w:pPr>
              <w:jc w:val="center"/>
              <w:rPr>
                <w:sz w:val="14"/>
                <w:szCs w:val="14"/>
                <w:lang w:eastAsia="hr-HR"/>
              </w:rPr>
            </w:pPr>
            <w:r>
              <w:rPr>
                <w:sz w:val="14"/>
                <w:szCs w:val="14"/>
                <w:lang w:eastAsia="hr-HR"/>
              </w:rPr>
              <w:t>BRNČIĆ DAMIR</w:t>
            </w:r>
            <w:r w:rsidR="00B1528C" w:rsidRPr="009D4309">
              <w:rPr>
                <w:sz w:val="14"/>
                <w:szCs w:val="14"/>
                <w:lang w:eastAsia="hr-HR"/>
              </w:rPr>
              <w:t>, Put S. Luksetića 3,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49502160669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265.859,78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265.859,78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26.585,98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239.273,80</w:t>
            </w:r>
          </w:p>
        </w:tc>
      </w:tr>
      <w:tr w:rsidTr="005160BD" w:rsidR="005160BD">
        <w:trPr>
          <w:trHeight w:val="412"/>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BULIĆ SMERDELJ KATICA, </w:t>
            </w:r>
            <w:r w:rsidRPr="009D4309">
              <w:rPr>
                <w:sz w:val="14"/>
                <w:szCs w:val="14"/>
                <w:lang w:eastAsia="hr-HR"/>
              </w:rPr>
              <w:br/>
              <w:t>Vidilica 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88808962041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151.806,49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151.806,49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15.180,65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136.625,84</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CHARUSNIKOV  ALEXANDER,    8. marta 181/4/5, Ekaterinburg, Ruska federacija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66432788195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2.324.784,26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2.324.784,26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232.478,43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2.092.305,83</w:t>
            </w:r>
          </w:p>
        </w:tc>
      </w:tr>
      <w:tr w:rsidTr="005160BD" w:rsidR="005160BD">
        <w:trPr>
          <w:trHeight w:val="626"/>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CIGROVSKI ANDRIJA,         </w:t>
            </w:r>
            <w:r w:rsidRPr="009D4309">
              <w:rPr>
                <w:sz w:val="14"/>
                <w:szCs w:val="14"/>
                <w:lang w:eastAsia="hr-HR"/>
              </w:rPr>
              <w:br/>
              <w:t xml:space="preserve">Ulica Eugena Kumičića 2,      </w:t>
            </w:r>
            <w:r w:rsidRPr="009D4309">
              <w:rPr>
                <w:sz w:val="14"/>
                <w:szCs w:val="14"/>
                <w:lang w:eastAsia="hr-HR"/>
              </w:rPr>
              <w:br/>
              <w:t>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58830132591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217.083,11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217.083,11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21.708,31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195.374,80</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ČALJKUŠIĆ CVITAN,               </w:t>
            </w:r>
            <w:r w:rsidRPr="009D4309">
              <w:rPr>
                <w:sz w:val="14"/>
                <w:szCs w:val="14"/>
                <w:lang w:eastAsia="hr-HR"/>
              </w:rPr>
              <w:br/>
              <w:t>Kneza Trpimira 245,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91804994287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6.990.019,89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6.990.019,89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699.001,99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6.291.017,90</w:t>
            </w:r>
          </w:p>
        </w:tc>
      </w:tr>
      <w:tr w:rsidTr="005160BD" w:rsidR="005160BD">
        <w:trPr>
          <w:trHeight w:val="567"/>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ČARAPINA MARINKO, </w:t>
            </w:r>
            <w:r w:rsidRPr="009D4309">
              <w:rPr>
                <w:sz w:val="14"/>
                <w:szCs w:val="14"/>
                <w:lang w:eastAsia="hr-HR"/>
              </w:rPr>
              <w:br/>
              <w:t>Vukovarska 141,   21300 Makarska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21750984930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244.257,74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244.257,74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24.425,77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219.831,97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ČARIJA VESNA ,</w:t>
            </w:r>
            <w:r w:rsidRPr="009D4309">
              <w:rPr>
                <w:sz w:val="14"/>
                <w:szCs w:val="14"/>
                <w:lang w:eastAsia="hr-HR"/>
              </w:rPr>
              <w:br/>
              <w:t>Hrvatskih žrtava 117,</w:t>
            </w:r>
          </w:p>
          <w:p w:rsidRDefault="00B1528C" w:rsidP="00210056" w:rsidR="00B1528C" w:rsidRPr="009D4309">
            <w:pPr>
              <w:jc w:val="center"/>
              <w:rPr>
                <w:sz w:val="14"/>
                <w:szCs w:val="14"/>
                <w:lang w:eastAsia="hr-HR"/>
              </w:rPr>
            </w:pPr>
            <w:r w:rsidRPr="009D4309">
              <w:rPr>
                <w:sz w:val="14"/>
                <w:szCs w:val="14"/>
                <w:lang w:eastAsia="hr-HR"/>
              </w:rPr>
              <w:t>21218 Seget Donji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29537316362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43.764,88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43.764,88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4.376,49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39.388,39</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ČELIĆ DRAGUTIN,                 </w:t>
            </w:r>
            <w:r w:rsidRPr="009D4309">
              <w:rPr>
                <w:sz w:val="14"/>
                <w:szCs w:val="14"/>
                <w:lang w:eastAsia="hr-HR"/>
              </w:rPr>
              <w:br/>
              <w:t>Makarska 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60733440286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350.447,91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350.447,91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35.044,79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315.403,12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ČOLIĆ ZDRAVKO , Radićeva ul.16, 21223 Okrug Gornji,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43866354418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909.914,83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909.914,83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90.991,48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818.923,35</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ČOVIĆ MILICA, </w:t>
            </w:r>
            <w:r w:rsidRPr="009D4309">
              <w:rPr>
                <w:sz w:val="14"/>
                <w:szCs w:val="14"/>
                <w:lang w:eastAsia="hr-HR"/>
              </w:rPr>
              <w:br/>
              <w:t>Bana Ječačića 37, 21240 Trilj</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69496854631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403.855,00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403.855,00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40.385,50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363.469,50</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ČOVIĆ MIRO,  </w:t>
            </w:r>
            <w:r w:rsidRPr="009D4309">
              <w:rPr>
                <w:sz w:val="14"/>
                <w:szCs w:val="14"/>
                <w:lang w:eastAsia="hr-HR"/>
              </w:rPr>
              <w:br/>
              <w:t>Bana Jelačića 37, 21240 Trilj</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32026979839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653.365,77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653.365,77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65.336,58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588.029,19</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ČOVIĆ SANJA, </w:t>
            </w:r>
            <w:r w:rsidRPr="009D4309">
              <w:rPr>
                <w:sz w:val="14"/>
                <w:szCs w:val="14"/>
                <w:lang w:eastAsia="hr-HR"/>
              </w:rPr>
              <w:br/>
              <w:t>Bana Jelačića 37, 21240 Trilj</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56228039472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403.855,00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403.855,00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40.385,50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363.469,50</w:t>
            </w:r>
          </w:p>
        </w:tc>
      </w:tr>
      <w:tr w:rsidTr="005160BD" w:rsidR="005160BD">
        <w:trPr>
          <w:trHeight w:val="58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ČURKOVIĆ KALEBIĆ SANJA,</w:t>
            </w:r>
            <w:r w:rsidRPr="009D4309">
              <w:rPr>
                <w:sz w:val="14"/>
                <w:szCs w:val="14"/>
                <w:lang w:eastAsia="hr-HR"/>
              </w:rPr>
              <w:br/>
              <w:t xml:space="preserve"> Ignajta Joba 24,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72983132390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70.556,63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70.556,63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7.055,66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63.500,97</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ĆAVAR PATRIK, </w:t>
            </w:r>
            <w:r w:rsidRPr="009D4309">
              <w:rPr>
                <w:sz w:val="14"/>
                <w:szCs w:val="14"/>
                <w:lang w:eastAsia="hr-HR"/>
              </w:rPr>
              <w:br/>
              <w:t>Stjepana Radića 64, 20350 Metković</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00107196415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155.110,80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155.110,80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15.511,08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139.599,72</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DONADEL BEATRICE, Cordignano (TV) Via Damiano Chiese 4, Italija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50451630620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355.165,90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355.165,90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35.516,59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319.649,31</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DORMIŠ RAJMUND,                    </w:t>
            </w:r>
            <w:r w:rsidRPr="009D4309">
              <w:rPr>
                <w:sz w:val="14"/>
                <w:szCs w:val="14"/>
                <w:lang w:eastAsia="hr-HR"/>
              </w:rPr>
              <w:br/>
              <w:t>Kneza Trpimira 7 A,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20269363121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90.976,04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90.976,04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9.097,60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81.878,44</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DUŠANKA KRAINC             </w:t>
            </w:r>
            <w:r w:rsidRPr="009D4309">
              <w:rPr>
                <w:sz w:val="14"/>
                <w:szCs w:val="14"/>
                <w:lang w:eastAsia="hr-HR"/>
              </w:rPr>
              <w:br/>
              <w:t>Hosti 80 B,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64296547431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11.277,16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11.277,16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1.127,72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10.149,44</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ĐONLIĆ  MARKO, Johann Lipp</w:t>
            </w:r>
          </w:p>
          <w:p w:rsidRDefault="00B1528C" w:rsidP="00210056" w:rsidR="00B1528C" w:rsidRPr="009D4309">
            <w:pPr>
              <w:jc w:val="center"/>
              <w:rPr>
                <w:sz w:val="14"/>
                <w:szCs w:val="14"/>
                <w:lang w:eastAsia="hr-HR"/>
              </w:rPr>
            </w:pPr>
            <w:r w:rsidRPr="009D4309">
              <w:rPr>
                <w:sz w:val="14"/>
                <w:szCs w:val="14"/>
                <w:lang w:eastAsia="hr-HR"/>
              </w:rPr>
              <w:t>str. 68,  MERING, NJEMAČKA</w:t>
            </w:r>
          </w:p>
        </w:tc>
        <w:tc>
          <w:tcPr>
            <w:tcW w:type="dxa" w:w="1275"/>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26120917977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159.524,40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159.524,40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15.952,44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143.571,96</w:t>
            </w:r>
          </w:p>
        </w:tc>
      </w:tr>
      <w:tr w:rsidTr="00BF7AF8" w:rsidR="005160BD">
        <w:trPr>
          <w:trHeight w:val="334"/>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ERCEG MIRO,</w:t>
            </w:r>
            <w:r w:rsidRPr="009D4309">
              <w:rPr>
                <w:sz w:val="14"/>
                <w:szCs w:val="14"/>
                <w:lang w:eastAsia="hr-HR"/>
              </w:rPr>
              <w:br/>
              <w:t>PP 45, 21210 Solin</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06889853178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132.200,35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132.200,35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13.220,04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118.980,32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ERCEGOVIĆ IVANA, Put kruga 5, </w:t>
            </w:r>
            <w:r w:rsidRPr="009D4309">
              <w:rPr>
                <w:sz w:val="14"/>
                <w:szCs w:val="14"/>
                <w:lang w:eastAsia="hr-HR"/>
              </w:rPr>
              <w:br/>
              <w:t>Mali Rat,  21315 DUGI RAT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97594441808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277.336,18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277.336,18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27.733,62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249.602,56</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57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GLADOVIĆ ANTE, Ivane Brlić Mažuranić 9,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75089708026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1.449.185,99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1.449.185,99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144.918,60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1.304.267,39</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GLAMUZINA IVANKA </w:t>
            </w:r>
            <w:r w:rsidRPr="009D4309">
              <w:rPr>
                <w:sz w:val="14"/>
                <w:szCs w:val="14"/>
                <w:lang w:eastAsia="hr-HR"/>
              </w:rPr>
              <w:br/>
              <w:t>Zagrebačka 2,  20355 OPUZEN</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98795457379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5.643,36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5.643,36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564,34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5.079,02</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GLAVINIĆ IVAN,                    </w:t>
            </w:r>
            <w:r w:rsidRPr="009D4309">
              <w:rPr>
                <w:sz w:val="14"/>
                <w:szCs w:val="14"/>
                <w:lang w:eastAsia="hr-HR"/>
              </w:rPr>
              <w:br/>
              <w:t>Potravlje 2A, 21233 Hrvace</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97970218726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307.108,40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307.108,40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30.710,84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276.397,56</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GOJKOV LJUBOMIR, </w:t>
            </w:r>
            <w:r w:rsidRPr="009D4309">
              <w:rPr>
                <w:sz w:val="14"/>
                <w:szCs w:val="14"/>
                <w:lang w:eastAsia="hr-HR"/>
              </w:rPr>
              <w:br/>
              <w:t>Puntarska 19,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81911570207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733.773,58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733.773,58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73.377,36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660.396,22</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GOJNIĆ VELIMIR, </w:t>
            </w:r>
            <w:r w:rsidRPr="009D4309">
              <w:rPr>
                <w:sz w:val="14"/>
                <w:szCs w:val="14"/>
                <w:lang w:eastAsia="hr-HR"/>
              </w:rPr>
              <w:br/>
              <w:t>Froudeova 22,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98516968007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49.091,54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49.091,54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4.909,15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44.182,39</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GOLIĆ  BRANKO , 10251 Hrvatski Leskovac, Hrvatski Leskovac 20,</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32484631603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24.990,23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24.990,23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2.499,02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22.491,21</w:t>
            </w:r>
          </w:p>
        </w:tc>
      </w:tr>
      <w:tr w:rsidTr="005160BD" w:rsidR="005160BD">
        <w:trPr>
          <w:trHeight w:val="7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GRACIN SREĆKO,  Bonn, Rheingasse 22, Njemačka  (21000 Split, Ruđera Boškovića 7)</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04099078271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1.465.606,19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1.465.606,19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146.560,62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1.319.045,57</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GREULE SILVIA ,                      </w:t>
            </w:r>
            <w:r w:rsidRPr="009D4309">
              <w:rPr>
                <w:sz w:val="14"/>
                <w:szCs w:val="14"/>
                <w:lang w:eastAsia="hr-HR"/>
              </w:rPr>
              <w:br/>
              <w:t>Cesta Vrsine 25, 21222 Vrsine</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63916486830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657.787,71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657.787,71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65.778,77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592.008,94</w:t>
            </w:r>
          </w:p>
        </w:tc>
      </w:tr>
      <w:tr w:rsidTr="005160BD" w:rsidR="005160BD">
        <w:trPr>
          <w:trHeight w:val="8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GRGURIN IVICA, </w:t>
            </w:r>
            <w:r w:rsidRPr="009D4309">
              <w:rPr>
                <w:sz w:val="14"/>
                <w:szCs w:val="14"/>
                <w:lang w:eastAsia="hr-HR"/>
              </w:rPr>
              <w:br/>
              <w:t xml:space="preserve">Obala kralja Tomislava 48, </w:t>
            </w:r>
            <w:r w:rsidRPr="009D4309">
              <w:rPr>
                <w:sz w:val="14"/>
                <w:szCs w:val="14"/>
                <w:lang w:eastAsia="hr-HR"/>
              </w:rPr>
              <w:br/>
              <w:t>21214 Kaštel Kambelovac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13550326034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785.932,37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785.932,37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78.593,24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707.339,13</w:t>
            </w:r>
          </w:p>
        </w:tc>
      </w:tr>
      <w:tr w:rsidTr="005160BD" w:rsidR="005160BD">
        <w:trPr>
          <w:trHeight w:val="7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GROLIĆ  EMA ERIKA</w:t>
            </w:r>
            <w:r w:rsidRPr="009D4309">
              <w:rPr>
                <w:sz w:val="14"/>
                <w:szCs w:val="14"/>
                <w:lang w:eastAsia="hr-HR"/>
              </w:rPr>
              <w:br/>
              <w:t xml:space="preserve">Put Gomilice 17,  </w:t>
            </w:r>
            <w:r w:rsidRPr="009D4309">
              <w:rPr>
                <w:sz w:val="14"/>
                <w:szCs w:val="14"/>
                <w:lang w:eastAsia="hr-HR"/>
              </w:rPr>
              <w:br/>
              <w:t>21223 OKRUG GORNJI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06252082583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53.966,62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53.966,62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5.396,66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48.569,96</w:t>
            </w:r>
          </w:p>
        </w:tc>
      </w:tr>
      <w:tr w:rsidTr="005160BD" w:rsidR="005160BD">
        <w:trPr>
          <w:trHeight w:val="70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GROLIĆ IGOR,  </w:t>
            </w:r>
            <w:r w:rsidRPr="009D4309">
              <w:rPr>
                <w:sz w:val="14"/>
                <w:szCs w:val="14"/>
                <w:lang w:eastAsia="hr-HR"/>
              </w:rPr>
              <w:br/>
              <w:t xml:space="preserve">Put Gomilice 17, </w:t>
            </w:r>
            <w:r w:rsidRPr="009D4309">
              <w:rPr>
                <w:sz w:val="14"/>
                <w:szCs w:val="14"/>
                <w:lang w:eastAsia="hr-HR"/>
              </w:rPr>
              <w:br/>
              <w:t>21223 OKRUG GORNJI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45725527736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79.112,14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79.112,14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7.911,21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71.200,93</w:t>
            </w:r>
          </w:p>
        </w:tc>
      </w:tr>
      <w:tr w:rsidTr="005160BD" w:rsidR="005160BD">
        <w:trPr>
          <w:trHeight w:val="7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GRŽINIĆ RENATA, </w:t>
            </w:r>
            <w:r w:rsidRPr="009D4309">
              <w:rPr>
                <w:sz w:val="14"/>
                <w:szCs w:val="14"/>
                <w:lang w:eastAsia="hr-HR"/>
              </w:rPr>
              <w:br/>
              <w:t xml:space="preserve">43. istarske divizije 111, </w:t>
            </w:r>
            <w:r w:rsidRPr="009D4309">
              <w:rPr>
                <w:sz w:val="14"/>
                <w:szCs w:val="14"/>
                <w:lang w:eastAsia="hr-HR"/>
              </w:rPr>
              <w:br/>
              <w:t>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89584483345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89.398,79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89.398,79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8.939,88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80.458,91</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HALAMIĆ  VEDRAN, 10000 Zagreb, Štefanićeva 3</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88959443956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22.892,04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22.892,04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2.289,20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20.602,84</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BF7AF8" w:rsidR="00B1528C" w:rsidRPr="009D4309">
            <w:pPr>
              <w:jc w:val="center"/>
              <w:rPr>
                <w:sz w:val="14"/>
                <w:szCs w:val="14"/>
                <w:lang w:eastAsia="hr-HR"/>
              </w:rPr>
            </w:pPr>
            <w:r w:rsidRPr="009D4309">
              <w:rPr>
                <w:sz w:val="14"/>
                <w:szCs w:val="14"/>
                <w:lang w:eastAsia="hr-HR"/>
              </w:rPr>
              <w:t>HEIPERTZ KURT NORBERT, Solingen, Beethovenstrasse 165 , Deutschland</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90342040930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230.684,77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230.684,77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23.068,48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207.616,29</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HERCEG  JADRANKO, 10000 Zagreb, Martinovski put 1</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30907034013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356.127,53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356.127,53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35.612,75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320.514,78</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HORVAT VESNA, </w:t>
            </w:r>
            <w:r w:rsidRPr="009D4309">
              <w:rPr>
                <w:sz w:val="14"/>
                <w:szCs w:val="14"/>
                <w:lang w:eastAsia="hr-HR"/>
              </w:rPr>
              <w:br/>
              <w:t>Maksimirska 71,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59318890820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74.250,78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74.250,78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7.425,08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66.825,70</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HORVATIČEK KRUNO, 10000 Zagreb, Klenovnička 46</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25375398302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839.198,87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839.198,87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83.919,89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755.278,98</w:t>
            </w:r>
          </w:p>
        </w:tc>
      </w:tr>
      <w:tr w:rsidTr="005160BD" w:rsidR="005160BD">
        <w:trPr>
          <w:trHeight w:val="72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HRBOKA LADO,                     </w:t>
            </w:r>
            <w:r w:rsidRPr="009D4309">
              <w:rPr>
                <w:sz w:val="14"/>
                <w:szCs w:val="14"/>
                <w:lang w:eastAsia="hr-HR"/>
              </w:rPr>
              <w:br/>
              <w:t xml:space="preserve">Straža 10, </w:t>
            </w:r>
            <w:r w:rsidRPr="009D4309">
              <w:rPr>
                <w:sz w:val="14"/>
                <w:szCs w:val="14"/>
                <w:lang w:eastAsia="hr-HR"/>
              </w:rPr>
              <w:br/>
              <w:t>51216 Marinići, Viškovo</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86104745875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413.904,70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413.904,70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41.390,47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372.514,23</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HRŽIĆ  PETAR,  </w:t>
            </w:r>
            <w:r w:rsidRPr="009D4309">
              <w:rPr>
                <w:sz w:val="14"/>
                <w:szCs w:val="14"/>
                <w:lang w:eastAsia="hr-HR"/>
              </w:rPr>
              <w:br/>
              <w:t>Nova cesta 46/A, 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93721515541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85.526,18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85.526,18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8.552,62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76.973,56</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76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HRŽIĆ NIKOLA,                      </w:t>
            </w:r>
            <w:r w:rsidRPr="009D4309">
              <w:rPr>
                <w:sz w:val="14"/>
                <w:szCs w:val="14"/>
                <w:lang w:eastAsia="hr-HR"/>
              </w:rPr>
              <w:br/>
              <w:t>Kralja Tomislava 25,   21240 Trilj</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70742203408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156.322,74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156.322,74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15.632,27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140.690,47</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IVANKOVIĆ BIELEN MIRELA,  </w:t>
            </w:r>
            <w:r w:rsidRPr="009D4309">
              <w:rPr>
                <w:sz w:val="14"/>
                <w:szCs w:val="14"/>
                <w:lang w:eastAsia="hr-HR"/>
              </w:rPr>
              <w:br/>
              <w:t>Trsje 21 D,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39260177054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55.915,93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55.915,93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5.591,59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50.324,34</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IVČE  NENAD, Milke Trnine 10</w:t>
            </w:r>
            <w:r w:rsidRPr="009D4309">
              <w:rPr>
                <w:sz w:val="14"/>
                <w:szCs w:val="14"/>
                <w:lang w:eastAsia="hr-HR"/>
              </w:rPr>
              <w:br/>
              <w:t>10310 Ivanić Grad</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74019153582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122.299,44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122.299,44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12.229,94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110.069,50</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IVICA IVAN, </w:t>
            </w:r>
            <w:r w:rsidRPr="009D4309">
              <w:rPr>
                <w:sz w:val="14"/>
                <w:szCs w:val="14"/>
                <w:lang w:eastAsia="hr-HR"/>
              </w:rPr>
              <w:br/>
              <w:t>Valpovačka 15,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11217924978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211.281,56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211.281,56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21.128,16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190.153,40</w:t>
            </w:r>
          </w:p>
        </w:tc>
      </w:tr>
      <w:tr w:rsidTr="005160BD" w:rsidR="005160BD">
        <w:trPr>
          <w:trHeight w:val="7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IVIČIĆ  GORANKA,   </w:t>
            </w:r>
            <w:r w:rsidRPr="009D4309">
              <w:rPr>
                <w:sz w:val="14"/>
                <w:szCs w:val="14"/>
                <w:lang w:eastAsia="hr-HR"/>
              </w:rPr>
              <w:br/>
              <w:t xml:space="preserve">Pobri - Ulica Dragi 1B, </w:t>
            </w:r>
            <w:r w:rsidRPr="009D4309">
              <w:rPr>
                <w:sz w:val="14"/>
                <w:szCs w:val="14"/>
                <w:lang w:eastAsia="hr-HR"/>
              </w:rPr>
              <w:br/>
              <w:t>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54355061740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273.830,89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273.830,89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27.383,09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246.447,80</w:t>
            </w:r>
          </w:p>
        </w:tc>
      </w:tr>
      <w:tr w:rsidTr="005160BD" w:rsidR="005160BD">
        <w:trPr>
          <w:trHeight w:val="7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IVIČIĆ ANTON,                       </w:t>
            </w:r>
            <w:r w:rsidRPr="009D4309">
              <w:rPr>
                <w:sz w:val="14"/>
                <w:szCs w:val="14"/>
                <w:lang w:eastAsia="hr-HR"/>
              </w:rPr>
              <w:br/>
              <w:t xml:space="preserve">Pobri - Ulica Dragi 1B, </w:t>
            </w:r>
            <w:r w:rsidRPr="009D4309">
              <w:rPr>
                <w:sz w:val="14"/>
                <w:szCs w:val="14"/>
                <w:lang w:eastAsia="hr-HR"/>
              </w:rPr>
              <w:br/>
              <w:t>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61982490522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1.398.585,29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1.398.585,29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139.858,53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1.258.726,76</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IVIŠ ZORAN,</w:t>
            </w:r>
            <w:r w:rsidRPr="009D4309">
              <w:rPr>
                <w:sz w:val="14"/>
                <w:szCs w:val="14"/>
                <w:lang w:eastAsia="hr-HR"/>
              </w:rPr>
              <w:br/>
              <w:t>Doverska 18,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93372966092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994.851,71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994.851,71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99.485,17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895.366,54</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JAKAS DRAŽEN,                     </w:t>
            </w:r>
            <w:r w:rsidRPr="009D4309">
              <w:rPr>
                <w:sz w:val="14"/>
                <w:szCs w:val="14"/>
                <w:lang w:eastAsia="hr-HR"/>
              </w:rPr>
              <w:br/>
              <w:t>Jelsa 0,  21465 JELSA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10955628586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60.225,33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60.225,33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6.022,53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54.202,80</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JAKUS  SVETIN,</w:t>
            </w:r>
          </w:p>
          <w:p w:rsidRDefault="00B1528C" w:rsidP="00210056" w:rsidR="00B1528C" w:rsidRPr="009D4309">
            <w:pPr>
              <w:jc w:val="center"/>
              <w:rPr>
                <w:sz w:val="14"/>
                <w:szCs w:val="14"/>
                <w:lang w:eastAsia="hr-HR"/>
              </w:rPr>
            </w:pPr>
            <w:r w:rsidRPr="009D4309">
              <w:rPr>
                <w:sz w:val="14"/>
                <w:szCs w:val="14"/>
                <w:lang w:eastAsia="hr-HR"/>
              </w:rPr>
              <w:t>(Kneza Trpimira 127)</w:t>
            </w:r>
            <w:r w:rsidRPr="009D4309">
              <w:rPr>
                <w:sz w:val="14"/>
                <w:szCs w:val="14"/>
                <w:lang w:eastAsia="hr-HR"/>
              </w:rPr>
              <w:br/>
              <w:t>Vrsine bb,  21222 VRSINE</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23406028000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908.782,62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908.782,62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90.878,26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817.904,36</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JELUŠIĆ VERA, </w:t>
            </w:r>
            <w:r w:rsidRPr="009D4309">
              <w:rPr>
                <w:sz w:val="14"/>
                <w:szCs w:val="14"/>
                <w:lang w:eastAsia="hr-HR"/>
              </w:rPr>
              <w:br/>
              <w:t>Stari grad 6,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93070276535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957.889,54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957.889,54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95.788,95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862.100,59</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JERČIĆ   MILAN, 21000 Split, Meštrovićevo šet.19</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47417537028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527.368,92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527.368,92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52.736,89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474.632,03</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JERČIĆ  LIDIJA, 21000 Split, Meštrovićevo šet.19</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33725878156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45.268,20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45.268,20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4.526,82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40.741,38</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JURIČ RUŽICA, </w:t>
            </w:r>
            <w:r w:rsidRPr="009D4309">
              <w:rPr>
                <w:sz w:val="14"/>
                <w:szCs w:val="14"/>
                <w:lang w:eastAsia="hr-HR"/>
              </w:rPr>
              <w:br/>
              <w:t>Dragutina Golika 36,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82203776695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35.929,60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35.929,60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3.592,96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32.336,64</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JURIČEV MILAN,                    </w:t>
            </w:r>
            <w:r w:rsidRPr="009D4309">
              <w:rPr>
                <w:sz w:val="14"/>
                <w:szCs w:val="14"/>
                <w:lang w:eastAsia="hr-HR"/>
              </w:rPr>
              <w:br/>
              <w:t>Ante Kovačića 1,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43342424714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45.447,11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45.447,11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4.544,71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40.902,40</w:t>
            </w:r>
          </w:p>
        </w:tc>
      </w:tr>
      <w:tr w:rsidTr="005160BD" w:rsidR="005160BD">
        <w:trPr>
          <w:trHeight w:val="75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JURIĆ   MATEJA </w:t>
            </w:r>
            <w:r w:rsidRPr="009D4309">
              <w:rPr>
                <w:sz w:val="14"/>
                <w:szCs w:val="14"/>
                <w:lang w:eastAsia="hr-HR"/>
              </w:rPr>
              <w:br/>
              <w:t>Antuna Mihanovića 2,</w:t>
            </w:r>
            <w:r w:rsidRPr="009D4309">
              <w:rPr>
                <w:sz w:val="14"/>
                <w:szCs w:val="14"/>
                <w:lang w:eastAsia="hr-HR"/>
              </w:rPr>
              <w:br/>
              <w:t>21220 MASTRINKA-TROGIR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28512983456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6.070,33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6.070,33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607,03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5.463,30</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JURIĆ JAKOV, </w:t>
            </w:r>
            <w:r w:rsidRPr="009D4309">
              <w:rPr>
                <w:sz w:val="14"/>
                <w:szCs w:val="14"/>
                <w:lang w:eastAsia="hr-HR"/>
              </w:rPr>
              <w:br/>
              <w:t>Gospinica 18,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44122154433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432.198,05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432.198,05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43.219,81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388.978,25</w:t>
            </w:r>
          </w:p>
        </w:tc>
      </w:tr>
      <w:tr w:rsidTr="00C0734B" w:rsidR="005160BD">
        <w:trPr>
          <w:trHeight w:val="633"/>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JURIĆ LJUBICA,  Antuna Mihanovića 2, 21220 MASTRINKA-TROGIR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28093575137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119.146,93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119.146,93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11.914,69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107.232,24</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JURINOVIĆ  MARIJA, 21000 Split, Put Sv. Mande 20</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45627800095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221.289,89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221.289,89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22.128,99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199.160,90</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94</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JURIŠIĆ  SUZANA,    </w:t>
            </w:r>
            <w:r w:rsidRPr="009D4309">
              <w:rPr>
                <w:sz w:val="14"/>
                <w:szCs w:val="14"/>
                <w:lang w:eastAsia="hr-HR"/>
              </w:rPr>
              <w:br/>
              <w:t>Sveti Duh 166,    10000 ZAGREB</w:t>
            </w:r>
          </w:p>
        </w:tc>
        <w:tc>
          <w:tcPr>
            <w:tcW w:type="dxa" w:w="1275"/>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26865259660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339.501,73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70.000,33</w:t>
            </w: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269.501,40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26.950,14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242.551,26</w:t>
            </w:r>
          </w:p>
        </w:tc>
      </w:tr>
      <w:tr w:rsidTr="005160BD" w:rsidR="005160BD">
        <w:trPr>
          <w:trHeight w:val="60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KALOKIRA BOJAN,   </w:t>
            </w:r>
            <w:r w:rsidRPr="009D4309">
              <w:rPr>
                <w:sz w:val="14"/>
                <w:szCs w:val="14"/>
                <w:lang w:eastAsia="hr-HR"/>
              </w:rPr>
              <w:br/>
              <w:t>Kozala 52,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83970979164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43.242,24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43.242,24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4.324,22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38.918,02</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KARAULA FRANO, 21216 K. Novi, Botićeva 2</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24653231875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151.854,16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151.854,16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15.185,42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136.668,74</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97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KARNINČIĆ DINKO,  </w:t>
            </w:r>
            <w:r w:rsidRPr="009D4309">
              <w:rPr>
                <w:sz w:val="14"/>
                <w:szCs w:val="14"/>
                <w:lang w:eastAsia="hr-HR"/>
              </w:rPr>
              <w:br/>
              <w:t>Matoševa 4,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90529771754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278.972,15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278.972,15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27.897,22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251.074,94</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KATIĆ NADA, </w:t>
            </w:r>
            <w:r w:rsidRPr="009D4309">
              <w:rPr>
                <w:sz w:val="14"/>
                <w:szCs w:val="14"/>
                <w:lang w:eastAsia="hr-HR"/>
              </w:rPr>
              <w:br/>
              <w:t>Matoševa 38,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35652790222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144.778,41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144.778,41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14.477,84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130.300,57</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KATIĆ ŽELJKO, </w:t>
            </w:r>
            <w:r w:rsidRPr="009D4309">
              <w:rPr>
                <w:sz w:val="14"/>
                <w:szCs w:val="14"/>
                <w:lang w:eastAsia="hr-HR"/>
              </w:rPr>
              <w:br/>
              <w:t>Matoševa 38,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95405728256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60.850,78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60.850,78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6.085,08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54.765,70</w:t>
            </w:r>
          </w:p>
        </w:tc>
      </w:tr>
      <w:tr w:rsidTr="005160BD" w:rsidR="005160BD">
        <w:trPr>
          <w:trHeight w:val="60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KEVEŠIĆ ZORAN, </w:t>
            </w:r>
            <w:r w:rsidRPr="009D4309">
              <w:rPr>
                <w:sz w:val="14"/>
                <w:szCs w:val="14"/>
                <w:lang w:eastAsia="hr-HR"/>
              </w:rPr>
              <w:br/>
              <w:t>Nerežišća bb, 21423 Nerežišća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40725165366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110.224,73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110.224,73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11.022,47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99.202,26</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KIRINČIĆ  JOSIP  </w:t>
            </w:r>
            <w:r w:rsidRPr="009D4309">
              <w:rPr>
                <w:sz w:val="14"/>
                <w:szCs w:val="14"/>
                <w:lang w:eastAsia="hr-HR"/>
              </w:rPr>
              <w:br/>
              <w:t>Kvarnerska 13 , 51500 KRK</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23810473605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49.483,85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49.483,85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4.948,39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44.535,47</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KNESE KLAUS ,</w:t>
            </w:r>
            <w:r w:rsidRPr="009D4309">
              <w:rPr>
                <w:sz w:val="14"/>
                <w:szCs w:val="14"/>
                <w:lang w:eastAsia="hr-HR"/>
              </w:rPr>
              <w:br/>
              <w:t>Schellenbuhlweg 13, ULM</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35497506596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12.479,05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12.479,05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1.247,91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11.231,15</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KOPLJAR MARKO,  </w:t>
            </w:r>
            <w:r w:rsidRPr="009D4309">
              <w:rPr>
                <w:sz w:val="14"/>
                <w:szCs w:val="14"/>
                <w:lang w:eastAsia="hr-HR"/>
              </w:rPr>
              <w:br/>
              <w:t>Bana Borića 11, 34000 POŽEGA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93350911327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411.123,47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411.123,47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41.112,35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370.011,12</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KOVAČ  ALOJZ,</w:t>
            </w:r>
            <w:r w:rsidRPr="009D4309">
              <w:rPr>
                <w:sz w:val="14"/>
                <w:szCs w:val="14"/>
                <w:lang w:eastAsia="hr-HR"/>
              </w:rPr>
              <w:br/>
              <w:t>Dr. Vinka Žganca 4,</w:t>
            </w:r>
          </w:p>
          <w:p w:rsidRDefault="00B1528C" w:rsidP="00210056" w:rsidR="00B1528C" w:rsidRPr="009D4309">
            <w:pPr>
              <w:jc w:val="center"/>
              <w:rPr>
                <w:sz w:val="14"/>
                <w:szCs w:val="14"/>
                <w:lang w:eastAsia="hr-HR"/>
              </w:rPr>
            </w:pPr>
            <w:r w:rsidRPr="009D4309">
              <w:rPr>
                <w:sz w:val="14"/>
                <w:szCs w:val="14"/>
                <w:lang w:eastAsia="hr-HR"/>
              </w:rPr>
              <w:t>40000 ČAKOVEC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99514758406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471.718,61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471.718,61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47.171,86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424.546,75</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KOVAČEC DUBRAVKO, </w:t>
            </w:r>
            <w:r w:rsidRPr="009D4309">
              <w:rPr>
                <w:sz w:val="14"/>
                <w:szCs w:val="14"/>
                <w:lang w:eastAsia="hr-HR"/>
              </w:rPr>
              <w:br/>
              <w:t>Ivana Dežmana 3,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18040974580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201.199,64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201.199,64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20.119,96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181.079,68</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KRALJEVIĆ  JURICA </w:t>
            </w:r>
            <w:r w:rsidRPr="009D4309">
              <w:rPr>
                <w:sz w:val="14"/>
                <w:szCs w:val="14"/>
                <w:lang w:eastAsia="hr-HR"/>
              </w:rPr>
              <w:br/>
              <w:t>Odakova 9,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86850482879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53.008,80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53.008,80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5.300,88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47.707,92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107</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KRALJIĆ DARKO,          </w:t>
            </w:r>
            <w:r w:rsidRPr="009D4309">
              <w:rPr>
                <w:sz w:val="14"/>
                <w:szCs w:val="14"/>
                <w:lang w:eastAsia="hr-HR"/>
              </w:rPr>
              <w:br/>
              <w:t>Poklončić 20, 51513 OMIŠALJ</w:t>
            </w:r>
          </w:p>
        </w:tc>
        <w:tc>
          <w:tcPr>
            <w:tcW w:type="dxa" w:w="1275"/>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08212846904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189.118,02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70.197,19</w:t>
            </w: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118.920,83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11.892,08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107.028,75</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KRASNIQI  PATRICIJA, </w:t>
            </w:r>
            <w:r w:rsidRPr="009D4309">
              <w:rPr>
                <w:sz w:val="14"/>
                <w:szCs w:val="14"/>
                <w:lang w:eastAsia="hr-HR"/>
              </w:rPr>
              <w:br/>
              <w:t>Ulica Mušićevac 8, 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60318508687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370.641,89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370.641,89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37.064,19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333.577,70</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KRMPOTIĆ LJILJANA ,  Ulica grada Vukovara 239 a,</w:t>
            </w:r>
          </w:p>
          <w:p w:rsidRDefault="00B1528C" w:rsidP="00210056" w:rsidR="00B1528C" w:rsidRPr="009D4309">
            <w:pPr>
              <w:jc w:val="center"/>
              <w:rPr>
                <w:sz w:val="14"/>
                <w:szCs w:val="14"/>
                <w:lang w:eastAsia="hr-HR"/>
              </w:rPr>
            </w:pPr>
            <w:r w:rsidRPr="009D4309">
              <w:rPr>
                <w:sz w:val="14"/>
                <w:szCs w:val="14"/>
                <w:lang w:eastAsia="hr-HR"/>
              </w:rPr>
              <w:t>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81438166330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31.680,19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31.680,19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3.168,02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28.512,17</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KUČIĆ IVICA ,                         </w:t>
            </w:r>
            <w:r w:rsidRPr="009D4309">
              <w:rPr>
                <w:sz w:val="14"/>
                <w:szCs w:val="14"/>
                <w:lang w:eastAsia="hr-HR"/>
              </w:rPr>
              <w:br/>
              <w:t>Cesta 188, 21212 Kaštel Sućurac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89281066221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52.119,85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52.119,85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5.211,99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46.907,87</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KUHTIĆ EMIL     </w:t>
            </w:r>
            <w:r w:rsidRPr="009D4309">
              <w:rPr>
                <w:sz w:val="14"/>
                <w:szCs w:val="14"/>
                <w:lang w:eastAsia="hr-HR"/>
              </w:rPr>
              <w:br/>
              <w:t>Dragutina Albrechta 24,</w:t>
            </w:r>
          </w:p>
          <w:p w:rsidRDefault="00B1528C" w:rsidP="00210056" w:rsidR="00B1528C" w:rsidRPr="009D4309">
            <w:pPr>
              <w:jc w:val="center"/>
              <w:rPr>
                <w:sz w:val="14"/>
                <w:szCs w:val="14"/>
                <w:lang w:eastAsia="hr-HR"/>
              </w:rPr>
            </w:pPr>
            <w:r w:rsidRPr="009D4309">
              <w:rPr>
                <w:sz w:val="14"/>
                <w:szCs w:val="14"/>
                <w:lang w:eastAsia="hr-HR"/>
              </w:rPr>
              <w:t>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41310909247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22.009,79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22.009,79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2.200,98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19.808,81</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KUJUNDŽIĆ DANICA </w:t>
            </w:r>
            <w:r w:rsidRPr="009D4309">
              <w:rPr>
                <w:sz w:val="14"/>
                <w:szCs w:val="14"/>
                <w:lang w:eastAsia="hr-HR"/>
              </w:rPr>
              <w:br/>
              <w:t>Put Vrila 1,   21310 OMIŠ</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33024239978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31.870,59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31.870,59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3.187,06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28.683,53</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KULJIŠ IGOR, </w:t>
            </w:r>
            <w:r w:rsidRPr="009D4309">
              <w:rPr>
                <w:sz w:val="14"/>
                <w:szCs w:val="14"/>
                <w:lang w:eastAsia="hr-HR"/>
              </w:rPr>
              <w:br/>
              <w:t>Makarska 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32698807734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50.468,65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50.468,65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5.046,87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45.421,79</w:t>
            </w:r>
          </w:p>
        </w:tc>
      </w:tr>
      <w:tr w:rsidTr="005160BD" w:rsidR="005160BD">
        <w:trPr>
          <w:trHeight w:val="154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pok. LENŽER DRAGO , Put Stanka Luksetića 3a, Mihotići, 51211 Matulji, (nasljednici Mira Lenžer Newbould za 4/8, Janja Lenžer za 1/8, mlt. Mateo Lenžer za 1/8, mlt. Chiara Lenžer za 1/8, mlt. Hannah Lenžer za 1/8)</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59711498976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159.860,38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159.860,38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15.986,04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143.874,34</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LEŠTANIN MLADENKA,</w:t>
            </w:r>
            <w:r w:rsidRPr="009D4309">
              <w:rPr>
                <w:sz w:val="14"/>
                <w:szCs w:val="14"/>
                <w:lang w:eastAsia="hr-HR"/>
              </w:rPr>
              <w:br/>
              <w:t>Kralja Zvonimira 20,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61013448018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298.018,46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298.018,46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29.801,85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268.216,61</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116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LIKAREVIĆ BRANKA,   </w:t>
            </w:r>
            <w:r w:rsidRPr="009D4309">
              <w:rPr>
                <w:sz w:val="14"/>
                <w:szCs w:val="14"/>
                <w:lang w:eastAsia="hr-HR"/>
              </w:rPr>
              <w:br/>
              <w:t>Savska 6, 44000 Sisak</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68146339221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176.880,67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176.880,67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17.688,07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159.192,60</w:t>
            </w:r>
          </w:p>
        </w:tc>
      </w:tr>
      <w:tr w:rsidTr="00BF7AF8" w:rsidR="005160BD">
        <w:trPr>
          <w:trHeight w:val="491"/>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LOVIK TONICA, </w:t>
            </w:r>
            <w:r w:rsidRPr="009D4309">
              <w:rPr>
                <w:sz w:val="14"/>
                <w:szCs w:val="14"/>
                <w:lang w:eastAsia="hr-HR"/>
              </w:rPr>
              <w:br/>
              <w:t>Braće Radić 37, 53291 Novalja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55217061279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57.755,32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57.755,32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5.775,53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51.979,79</w:t>
            </w:r>
          </w:p>
        </w:tc>
      </w:tr>
      <w:tr w:rsidTr="00BF7AF8" w:rsidR="005160BD">
        <w:trPr>
          <w:trHeight w:val="399"/>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118</w:t>
            </w:r>
          </w:p>
        </w:tc>
        <w:tc>
          <w:tcPr>
            <w:tcW w:type="dxa" w:w="1418"/>
            <w:tcBorders>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LOVRIĆ JANJA,                        </w:t>
            </w:r>
            <w:r w:rsidRPr="009D4309">
              <w:rPr>
                <w:sz w:val="14"/>
                <w:szCs w:val="14"/>
                <w:lang w:eastAsia="hr-HR"/>
              </w:rPr>
              <w:br/>
              <w:t>Ivan Dolac, Jelsa, 21465 Hvar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03240600618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280.136,09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280.136,09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28.013,61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252.122,48</w:t>
            </w:r>
          </w:p>
        </w:tc>
      </w:tr>
      <w:tr w:rsidTr="00BF7AF8" w:rsidR="005160BD">
        <w:trPr>
          <w:trHeight w:val="334"/>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119</w:t>
            </w:r>
          </w:p>
        </w:tc>
        <w:tc>
          <w:tcPr>
            <w:tcW w:type="dxa" w:w="1418"/>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LOZIĆ ARSEN,</w:t>
            </w:r>
            <w:r w:rsidRPr="009D4309">
              <w:rPr>
                <w:sz w:val="14"/>
                <w:szCs w:val="14"/>
                <w:lang w:eastAsia="hr-HR"/>
              </w:rPr>
              <w:br/>
              <w:t>Odeska 2, 21000 Split</w:t>
            </w:r>
          </w:p>
        </w:tc>
        <w:tc>
          <w:tcPr>
            <w:tcW w:type="dxa" w:w="1275"/>
            <w:gridSpan w:val="2"/>
            <w:tcBorders>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08585777061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440.700,04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440.700,04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44.070,00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396.630,04</w:t>
            </w:r>
          </w:p>
        </w:tc>
      </w:tr>
      <w:tr w:rsidTr="00BF7AF8" w:rsidR="005160BD">
        <w:trPr>
          <w:trHeight w:val="372"/>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LOZIĆ IVANA,  </w:t>
            </w:r>
            <w:r w:rsidRPr="009D4309">
              <w:rPr>
                <w:sz w:val="14"/>
                <w:szCs w:val="14"/>
                <w:lang w:eastAsia="hr-HR"/>
              </w:rPr>
              <w:br/>
              <w:t>Odeska 2, 21000 Split</w:t>
            </w:r>
          </w:p>
        </w:tc>
        <w:tc>
          <w:tcPr>
            <w:tcW w:type="dxa" w:w="1275"/>
            <w:gridSpan w:val="2"/>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55099167197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18.860,63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18.860,63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1.886,06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16.974,57</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MAĐERIĆ ZVONIMIR </w:t>
            </w:r>
            <w:r w:rsidRPr="009D4309">
              <w:rPr>
                <w:sz w:val="14"/>
                <w:szCs w:val="14"/>
                <w:lang w:eastAsia="hr-HR"/>
              </w:rPr>
              <w:br/>
              <w:t>Pašman 10,  23262 PAŠMAN</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70508834456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65.844,13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65.844,13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6.584,41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59.259,72</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MAKIVIĆ ZORICA, </w:t>
            </w:r>
            <w:r w:rsidRPr="009D4309">
              <w:rPr>
                <w:sz w:val="14"/>
                <w:szCs w:val="14"/>
                <w:lang w:eastAsia="hr-HR"/>
              </w:rPr>
              <w:br/>
              <w:t>Vukovarska 111,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32798642621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365.243,58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365.243,58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36.524,36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328.719,22</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MARASOVIĆ SRĐAN, </w:t>
            </w:r>
            <w:r w:rsidRPr="009D4309">
              <w:rPr>
                <w:sz w:val="14"/>
                <w:szCs w:val="14"/>
                <w:lang w:eastAsia="hr-HR"/>
              </w:rPr>
              <w:br/>
              <w:t>Radovanova 10,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52990822900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2.630.873,01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2.630.873,01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263.087,30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2.367.785,71</w:t>
            </w:r>
          </w:p>
        </w:tc>
      </w:tr>
      <w:tr w:rsidTr="00BF7AF8" w:rsidR="005160BD">
        <w:trPr>
          <w:trHeight w:val="70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MARAVIĆ DIJANA </w:t>
            </w:r>
            <w:r w:rsidRPr="009D4309">
              <w:rPr>
                <w:sz w:val="14"/>
                <w:szCs w:val="14"/>
                <w:lang w:eastAsia="hr-HR"/>
              </w:rPr>
              <w:br/>
              <w:t>Kralja Petra Krešimira 4,</w:t>
            </w:r>
            <w:r w:rsidRPr="009D4309">
              <w:rPr>
                <w:sz w:val="14"/>
                <w:szCs w:val="14"/>
                <w:lang w:eastAsia="hr-HR"/>
              </w:rPr>
              <w:br/>
              <w:t>21220 MASTRINKA-TROGIR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68321788494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16.062,32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16.062,32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1.606,23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14.456,09</w:t>
            </w:r>
          </w:p>
        </w:tc>
      </w:tr>
      <w:tr w:rsidTr="00BF7AF8" w:rsidR="005160BD">
        <w:trPr>
          <w:trHeight w:val="45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MARČIĆ   MERICA                </w:t>
            </w:r>
            <w:r w:rsidRPr="009D4309">
              <w:rPr>
                <w:sz w:val="14"/>
                <w:szCs w:val="14"/>
                <w:lang w:eastAsia="hr-HR"/>
              </w:rPr>
              <w:br/>
              <w:t>Ljubićeva 18,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97800469095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24.564,67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24.564,67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2.456,47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22.108,20</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MARČIĆ VIKTOR,                </w:t>
            </w:r>
            <w:r w:rsidRPr="009D4309">
              <w:rPr>
                <w:sz w:val="14"/>
                <w:szCs w:val="14"/>
                <w:lang w:eastAsia="hr-HR"/>
              </w:rPr>
              <w:br/>
              <w:t>Ljubićeva 18,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74778729826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24.560,02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24.560,02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2.456,00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22.104,02</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MARIJANOVIĆ  MATE,            </w:t>
            </w:r>
            <w:r w:rsidRPr="009D4309">
              <w:rPr>
                <w:sz w:val="14"/>
                <w:szCs w:val="14"/>
                <w:lang w:eastAsia="hr-HR"/>
              </w:rPr>
              <w:br/>
              <w:t>Lovački put 25,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35302854565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197.437,52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197.437,52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19.743,75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177.693,77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MARIJANOVIĆ JASMINKA, </w:t>
            </w:r>
            <w:r w:rsidRPr="009D4309">
              <w:rPr>
                <w:sz w:val="14"/>
                <w:szCs w:val="14"/>
                <w:lang w:eastAsia="hr-HR"/>
              </w:rPr>
              <w:br/>
              <w:t>Lovački put 25,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91440260453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143.350,16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143.350,16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14.335,02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129.015,14</w:t>
            </w:r>
          </w:p>
        </w:tc>
      </w:tr>
      <w:tr w:rsidTr="005160BD" w:rsidR="005160BD">
        <w:trPr>
          <w:trHeight w:val="64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MARIJANOVIĆ MATKO, </w:t>
            </w:r>
            <w:r w:rsidRPr="009D4309">
              <w:rPr>
                <w:sz w:val="14"/>
                <w:szCs w:val="14"/>
                <w:lang w:eastAsia="hr-HR"/>
              </w:rPr>
              <w:br/>
              <w:t>Lovački put 25,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60665427796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143.312,38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143.312,38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14.331,24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128.981,14</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MARINOVIĆ JOŽEFA, </w:t>
            </w:r>
            <w:r w:rsidRPr="009D4309">
              <w:rPr>
                <w:sz w:val="14"/>
                <w:szCs w:val="14"/>
                <w:lang w:eastAsia="hr-HR"/>
              </w:rPr>
              <w:br/>
              <w:t>Gundulićeva 17,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67891783316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509.266,09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509.266,09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50.926,61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458.339,48</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MARTIĆ  TONČI,   Podstrana, Kneza Mislava 39a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33853802155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780.904,82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780.904,82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78.090,48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702.814,34</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MARTINOVIĆ VLATKO,  </w:t>
            </w:r>
            <w:r w:rsidRPr="009D4309">
              <w:rPr>
                <w:sz w:val="14"/>
                <w:szCs w:val="14"/>
                <w:lang w:eastAsia="hr-HR"/>
              </w:rPr>
              <w:br/>
              <w:t>Trg kralja Tomislava 14,</w:t>
            </w:r>
          </w:p>
          <w:p w:rsidRDefault="00B1528C" w:rsidP="00210056" w:rsidR="00B1528C" w:rsidRPr="009D4309">
            <w:pPr>
              <w:jc w:val="center"/>
              <w:rPr>
                <w:sz w:val="14"/>
                <w:szCs w:val="14"/>
                <w:lang w:eastAsia="hr-HR"/>
              </w:rPr>
            </w:pPr>
            <w:r w:rsidRPr="009D4309">
              <w:rPr>
                <w:sz w:val="14"/>
                <w:szCs w:val="14"/>
                <w:lang w:eastAsia="hr-HR"/>
              </w:rPr>
              <w:t>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60486210693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1.175.127,44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1.175.127,44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117.512,74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1.057.614,70</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MARUNICA DAVOR, Satrić 8f, 21233 Hrvace</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48411479188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638.513,30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638.513,30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63.851,33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574.661,97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MATACIN ANDREJ,</w:t>
            </w:r>
            <w:r w:rsidRPr="009D4309">
              <w:rPr>
                <w:sz w:val="14"/>
                <w:szCs w:val="14"/>
                <w:lang w:eastAsia="hr-HR"/>
              </w:rPr>
              <w:br/>
              <w:t>Andrije Štangera 56,</w:t>
            </w:r>
          </w:p>
          <w:p w:rsidRDefault="00B1528C" w:rsidP="00210056" w:rsidR="00B1528C" w:rsidRPr="009D4309">
            <w:pPr>
              <w:jc w:val="center"/>
              <w:rPr>
                <w:sz w:val="14"/>
                <w:szCs w:val="14"/>
                <w:lang w:eastAsia="hr-HR"/>
              </w:rPr>
            </w:pPr>
            <w:r w:rsidRPr="009D4309">
              <w:rPr>
                <w:sz w:val="14"/>
                <w:szCs w:val="14"/>
                <w:lang w:eastAsia="hr-HR"/>
              </w:rPr>
              <w:t>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45419945925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242.428,18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242.428,18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24.242,82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218.185,36</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MATEŠIĆ  BORIS,  Franje Matkovića 13,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69777935225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117.200,83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117.200,83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11.720,08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105.480,75</w:t>
            </w:r>
          </w:p>
        </w:tc>
      </w:tr>
      <w:tr w:rsidTr="0001537E" w:rsidR="005160BD">
        <w:trPr>
          <w:trHeight w:val="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01537E" w:rsidP="00210056" w:rsidR="00B1528C" w:rsidRPr="009D4309">
            <w:pPr>
              <w:jc w:val="center"/>
              <w:rPr>
                <w:sz w:val="14"/>
                <w:szCs w:val="14"/>
                <w:lang w:eastAsia="hr-HR"/>
              </w:rPr>
            </w:pPr>
            <w:r>
              <w:rPr>
                <w:sz w:val="14"/>
                <w:szCs w:val="14"/>
                <w:lang w:eastAsia="hr-HR"/>
              </w:rPr>
              <w:t xml:space="preserve">MATEŠIĆ </w:t>
            </w:r>
            <w:r w:rsidR="00B1528C" w:rsidRPr="009D4309">
              <w:rPr>
                <w:sz w:val="14"/>
                <w:szCs w:val="14"/>
                <w:lang w:eastAsia="hr-HR"/>
              </w:rPr>
              <w:t>CHRISTIAN,</w:t>
            </w:r>
            <w:r w:rsidR="00B1528C" w:rsidRPr="009D4309">
              <w:rPr>
                <w:sz w:val="14"/>
                <w:szCs w:val="14"/>
                <w:lang w:eastAsia="hr-HR"/>
              </w:rPr>
              <w:br/>
              <w:t>Franje Matkovića 13,</w:t>
            </w:r>
          </w:p>
          <w:p w:rsidRDefault="00B1528C" w:rsidP="00210056" w:rsidR="00B1528C" w:rsidRPr="009D4309">
            <w:pPr>
              <w:jc w:val="center"/>
              <w:rPr>
                <w:sz w:val="14"/>
                <w:szCs w:val="14"/>
                <w:lang w:eastAsia="hr-HR"/>
              </w:rPr>
            </w:pPr>
            <w:r w:rsidRPr="009D4309">
              <w:rPr>
                <w:sz w:val="14"/>
                <w:szCs w:val="14"/>
                <w:lang w:eastAsia="hr-HR"/>
              </w:rPr>
              <w:t>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26733656965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3.377,97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3.377,97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337,80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3.040,17</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137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MATIJAŠ MARIO, </w:t>
            </w:r>
            <w:r w:rsidRPr="009D4309">
              <w:rPr>
                <w:sz w:val="14"/>
                <w:szCs w:val="14"/>
                <w:lang w:eastAsia="hr-HR"/>
              </w:rPr>
              <w:br/>
              <w:t>Pazdigradska 44,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14544434882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221.789,11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221.789,11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22.178,91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199.610,20</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MAVAR ANA,                             </w:t>
            </w:r>
            <w:r w:rsidRPr="009D4309">
              <w:rPr>
                <w:sz w:val="14"/>
                <w:szCs w:val="14"/>
                <w:lang w:eastAsia="hr-HR"/>
              </w:rPr>
              <w:br/>
              <w:t>Ljerke Šram 4,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72565867718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128.931,40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128.931,40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12.893,14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116.038,26</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MENCER IVAN, Janka Polića Kamova 95a,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98334236512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159.793,76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159.793,76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15.979,38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143.814,38</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MILETIĆ ĐANI , Ljubljanska cesta 24,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18147428215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147.596,30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147.596,30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14.759,63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132.836,67</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MILKOVIĆ MIROSLAV, </w:t>
            </w:r>
            <w:r w:rsidRPr="009D4309">
              <w:rPr>
                <w:sz w:val="14"/>
                <w:szCs w:val="14"/>
                <w:lang w:eastAsia="hr-HR"/>
              </w:rPr>
              <w:br/>
              <w:t>Garićgradska 16,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57692704359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219.757,77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219.757,77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21.975,78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197.781,99</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MILJAK  ANKA, </w:t>
            </w:r>
            <w:r w:rsidRPr="009D4309">
              <w:rPr>
                <w:sz w:val="14"/>
                <w:szCs w:val="14"/>
                <w:lang w:eastAsia="hr-HR"/>
              </w:rPr>
              <w:br/>
              <w:t>Hercegovačka 44,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03411185145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16.573,28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16.573,28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1.657,33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14.915,95</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MORNAR  IVICA,</w:t>
            </w:r>
          </w:p>
          <w:p w:rsidRDefault="00B1528C" w:rsidP="00210056" w:rsidR="00B1528C" w:rsidRPr="009D4309">
            <w:pPr>
              <w:jc w:val="center"/>
              <w:rPr>
                <w:sz w:val="14"/>
                <w:szCs w:val="14"/>
                <w:lang w:eastAsia="hr-HR"/>
              </w:rPr>
            </w:pPr>
            <w:r w:rsidRPr="009D4309">
              <w:rPr>
                <w:sz w:val="14"/>
                <w:szCs w:val="14"/>
                <w:lang w:eastAsia="hr-HR"/>
              </w:rPr>
              <w:t>Mornarska ulica 22,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01617392899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7.337.840,03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7.337.840,03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733.784,00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6.604.056,03</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MRKONJIĆ SILVA, </w:t>
            </w:r>
            <w:r w:rsidRPr="009D4309">
              <w:rPr>
                <w:sz w:val="14"/>
                <w:szCs w:val="14"/>
                <w:lang w:eastAsia="hr-HR"/>
              </w:rPr>
              <w:br/>
              <w:t>Krbavska 7,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11207254786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126.206,20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126.206,20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12.620,62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113.585,58</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MUSIĆ ZORICA, Put Stanka Luksetića 5A,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96800188995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3.617,47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3.617,47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361,75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3.255,72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MUŽIĆ  SANJA, Perivoj Josipa Hatzea 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14423678082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71.519,95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71.519,95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7.152,00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64.367,96</w:t>
            </w:r>
          </w:p>
        </w:tc>
      </w:tr>
      <w:tr w:rsidTr="00017A1B" w:rsidR="005160BD">
        <w:trPr>
          <w:trHeight w:val="434"/>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MUŽIĆ FRANE Perivoj Josipa Hatzea,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86758728259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18.827,56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18.827,56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1.882,76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16.944,80</w:t>
            </w:r>
          </w:p>
        </w:tc>
      </w:tr>
      <w:tr w:rsidTr="005160BD" w:rsidR="005160BD">
        <w:trPr>
          <w:trHeight w:val="31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MUŽINIĆ DRAŽEN, Split,</w:t>
            </w:r>
          </w:p>
          <w:p w:rsidRDefault="00B1528C" w:rsidP="00210056" w:rsidR="00B1528C" w:rsidRPr="009D4309">
            <w:pPr>
              <w:jc w:val="center"/>
              <w:rPr>
                <w:sz w:val="14"/>
                <w:szCs w:val="14"/>
                <w:lang w:eastAsia="hr-HR"/>
              </w:rPr>
            </w:pPr>
            <w:r w:rsidRPr="009D4309">
              <w:rPr>
                <w:sz w:val="14"/>
                <w:szCs w:val="14"/>
                <w:lang w:eastAsia="hr-HR"/>
              </w:rPr>
              <w:t>Odeska 12,</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16523211845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548.228,59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548.228,59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54.822,86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493.405,73</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MUŽINIĆ VLATKO, </w:t>
            </w:r>
            <w:r w:rsidRPr="009D4309">
              <w:rPr>
                <w:sz w:val="14"/>
                <w:szCs w:val="14"/>
                <w:lang w:eastAsia="hr-HR"/>
              </w:rPr>
              <w:br/>
              <w:t>Kružna cesta 83, 10110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03257106256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16.635,34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16.635,34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1.663,53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14.971,81</w:t>
            </w:r>
          </w:p>
        </w:tc>
      </w:tr>
      <w:tr w:rsidTr="005160BD" w:rsidR="005160BD">
        <w:trPr>
          <w:trHeight w:val="72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NAKIĆ PERO,</w:t>
            </w:r>
          </w:p>
          <w:p w:rsidRDefault="00B1528C" w:rsidP="00210056" w:rsidR="00B1528C" w:rsidRPr="009D4309">
            <w:pPr>
              <w:jc w:val="center"/>
              <w:rPr>
                <w:sz w:val="14"/>
                <w:szCs w:val="14"/>
                <w:lang w:eastAsia="hr-HR"/>
              </w:rPr>
            </w:pPr>
            <w:r w:rsidRPr="009D4309">
              <w:rPr>
                <w:sz w:val="14"/>
                <w:szCs w:val="14"/>
                <w:lang w:eastAsia="hr-HR"/>
              </w:rPr>
              <w:t>Domovinske Zahvalnosti 78, Arbanija</w:t>
            </w:r>
          </w:p>
          <w:p w:rsidRDefault="00B1528C" w:rsidP="00210056" w:rsidR="00B1528C" w:rsidRPr="009D4309">
            <w:pPr>
              <w:jc w:val="center"/>
              <w:rPr>
                <w:sz w:val="14"/>
                <w:szCs w:val="14"/>
                <w:lang w:eastAsia="hr-HR"/>
              </w:rPr>
            </w:pPr>
            <w:r w:rsidRPr="009D4309">
              <w:rPr>
                <w:sz w:val="14"/>
                <w:szCs w:val="14"/>
                <w:lang w:eastAsia="hr-HR"/>
              </w:rPr>
              <w:t>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24587490848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55.086,94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55.086,94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5.508,69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49.578,25</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NAKIR TONKA, </w:t>
            </w:r>
            <w:r w:rsidRPr="009D4309">
              <w:rPr>
                <w:sz w:val="14"/>
                <w:szCs w:val="14"/>
                <w:lang w:eastAsia="hr-HR"/>
              </w:rPr>
              <w:br/>
              <w:t>Vukovarska 56,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87787660464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43.897,40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43.897,40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4.389,74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39.507,66</w:t>
            </w:r>
          </w:p>
        </w:tc>
      </w:tr>
      <w:tr w:rsidTr="005160BD" w:rsidR="005160BD">
        <w:trPr>
          <w:trHeight w:val="75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NENA OBRT,                              </w:t>
            </w:r>
            <w:r w:rsidRPr="009D4309">
              <w:rPr>
                <w:sz w:val="14"/>
                <w:szCs w:val="14"/>
                <w:lang w:eastAsia="hr-HR"/>
              </w:rPr>
              <w:br/>
              <w:t xml:space="preserve">VL. MARKO BILANDŽIĆ,           </w:t>
            </w:r>
            <w:r w:rsidRPr="009D4309">
              <w:rPr>
                <w:sz w:val="14"/>
                <w:szCs w:val="14"/>
                <w:lang w:eastAsia="hr-HR"/>
              </w:rPr>
              <w:br/>
              <w:t>Čitluk 93, 21230 Sinj</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77591287805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80.074,05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80.074,05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8.007,41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72.066,65</w:t>
            </w:r>
          </w:p>
        </w:tc>
      </w:tr>
      <w:tr w:rsidTr="005160BD" w:rsidR="005160BD">
        <w:trPr>
          <w:trHeight w:val="7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NIČETIĆ   GORDANA                      </w:t>
            </w:r>
            <w:r w:rsidRPr="009D4309">
              <w:rPr>
                <w:sz w:val="14"/>
                <w:szCs w:val="14"/>
                <w:lang w:eastAsia="hr-HR"/>
              </w:rPr>
              <w:br/>
              <w:t xml:space="preserve">Put hrvatskih žrtava 420 </w:t>
            </w:r>
            <w:r w:rsidRPr="009D4309">
              <w:rPr>
                <w:sz w:val="14"/>
                <w:szCs w:val="14"/>
                <w:lang w:eastAsia="hr-HR"/>
              </w:rPr>
              <w:br/>
              <w:t>SEGET VRANJICA,</w:t>
            </w:r>
          </w:p>
          <w:p w:rsidRDefault="00B1528C" w:rsidP="00210056" w:rsidR="00B1528C" w:rsidRPr="009D4309">
            <w:pPr>
              <w:jc w:val="center"/>
              <w:rPr>
                <w:sz w:val="14"/>
                <w:szCs w:val="14"/>
                <w:lang w:eastAsia="hr-HR"/>
              </w:rPr>
            </w:pPr>
            <w:r w:rsidRPr="009D4309">
              <w:rPr>
                <w:sz w:val="14"/>
                <w:szCs w:val="14"/>
                <w:lang w:eastAsia="hr-HR"/>
              </w:rPr>
              <w:t>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79594333346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21.076,99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21.076,99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2.107,70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18.969,29</w:t>
            </w:r>
          </w:p>
        </w:tc>
      </w:tr>
      <w:tr w:rsidTr="00017A1B" w:rsidR="005160BD">
        <w:trPr>
          <w:trHeight w:val="49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NIKIĆ RATKO,                       </w:t>
            </w:r>
            <w:r w:rsidRPr="009D4309">
              <w:rPr>
                <w:sz w:val="14"/>
                <w:szCs w:val="14"/>
                <w:lang w:eastAsia="hr-HR"/>
              </w:rPr>
              <w:br/>
              <w:t>Dubrovačka 10,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70708827046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112.019,61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112.019,61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11.201,96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100.817,65</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NINČEVIĆ VELJKO, </w:t>
            </w:r>
            <w:r w:rsidRPr="009D4309">
              <w:rPr>
                <w:sz w:val="14"/>
                <w:szCs w:val="14"/>
                <w:lang w:eastAsia="hr-HR"/>
              </w:rPr>
              <w:br/>
              <w:t>Šubićeva 8,  21210 Solin</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58636349445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1.896.949,62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1.896.949,62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189.694,96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1.707.254,66</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NOVAK  AGATA, Balogovec 72, Mačkovec,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06246608738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557.809,43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557.809,43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55.780,94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502.028,49</w:t>
            </w:r>
          </w:p>
        </w:tc>
      </w:tr>
      <w:tr w:rsidTr="00017A1B" w:rsidR="005160BD">
        <w:trPr>
          <w:trHeight w:val="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NUTRIZIO BLAŽEVIĆ ILEANA </w:t>
            </w:r>
            <w:r w:rsidRPr="009D4309">
              <w:rPr>
                <w:sz w:val="14"/>
                <w:szCs w:val="14"/>
                <w:lang w:eastAsia="hr-HR"/>
              </w:rPr>
              <w:br/>
              <w:t>Nova cesta 35,  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67162437388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158.014,24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158.014,24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15.801,42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142.212,82</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158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OMRČEN LUCIJANA , </w:t>
            </w:r>
            <w:r w:rsidRPr="009D4309">
              <w:rPr>
                <w:sz w:val="14"/>
                <w:szCs w:val="14"/>
                <w:lang w:eastAsia="hr-HR"/>
              </w:rPr>
              <w:br/>
              <w:t>Kranjčevićeva 5,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79692478712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23.344,01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23.344,01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2.334,40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21.009,61</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OSTOJIĆ GOJKO, </w:t>
            </w:r>
            <w:r w:rsidRPr="009D4309">
              <w:rPr>
                <w:sz w:val="14"/>
                <w:szCs w:val="14"/>
                <w:lang w:eastAsia="hr-HR"/>
              </w:rPr>
              <w:br/>
              <w:t>Salopekova 8,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72818773041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15.838.222,13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15.838.222,13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1.583.822,21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14.254.399,92</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PALINKAŠ NINA, Starčevićev trg 4,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65999619945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75.121,01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75.121,01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7.512,10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67.608,91</w:t>
            </w:r>
          </w:p>
        </w:tc>
      </w:tr>
      <w:tr w:rsidTr="00017A1B" w:rsidR="005160BD">
        <w:trPr>
          <w:trHeight w:val="42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PASINI  SINEVA,</w:t>
            </w:r>
          </w:p>
          <w:p w:rsidRDefault="00B1528C" w:rsidP="00210056" w:rsidR="00B1528C" w:rsidRPr="009D4309">
            <w:pPr>
              <w:jc w:val="center"/>
              <w:rPr>
                <w:sz w:val="14"/>
                <w:szCs w:val="14"/>
                <w:lang w:eastAsia="hr-HR"/>
              </w:rPr>
            </w:pPr>
            <w:r w:rsidRPr="009D4309">
              <w:rPr>
                <w:sz w:val="14"/>
                <w:szCs w:val="14"/>
                <w:lang w:eastAsia="hr-HR"/>
              </w:rPr>
              <w:t>Veslačka 6,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04928063271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1.654.621,77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1.654.621,77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165.462,18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1.489.159,59</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PATAČA  BRANKA, </w:t>
            </w:r>
            <w:r w:rsidRPr="009D4309">
              <w:rPr>
                <w:sz w:val="14"/>
                <w:szCs w:val="14"/>
                <w:lang w:eastAsia="hr-HR"/>
              </w:rPr>
              <w:br/>
              <w:t>Heinzelova 47,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51108730250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14.235,95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14.235,95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1.423,60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12.812,36</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PATAČA JURE, </w:t>
            </w:r>
            <w:r w:rsidRPr="009D4309">
              <w:rPr>
                <w:sz w:val="14"/>
                <w:szCs w:val="14"/>
                <w:lang w:eastAsia="hr-HR"/>
              </w:rPr>
              <w:br/>
              <w:t>Bosiljevo 61 a,  43240 Čazma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45294212710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14.234,38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14.234,38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1.423,44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12.810,94</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PAVIČIĆ DOMIJAN LUKRECIJA, Špiridona, Brusine 11, Zadar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43973844681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975.451,70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975.451,70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97.545,17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877.906,53</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PAVIĆ ADAM, </w:t>
            </w:r>
            <w:r w:rsidRPr="009D4309">
              <w:rPr>
                <w:sz w:val="14"/>
                <w:szCs w:val="14"/>
                <w:lang w:eastAsia="hr-HR"/>
              </w:rPr>
              <w:br/>
              <w:t>Ljerke Šram 10,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92229454077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24.401,97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24.401,97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2.440,20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21.961,77</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PAVIĆ STANA, </w:t>
            </w:r>
            <w:r w:rsidRPr="009D4309">
              <w:rPr>
                <w:sz w:val="14"/>
                <w:szCs w:val="14"/>
                <w:lang w:eastAsia="hr-HR"/>
              </w:rPr>
              <w:br/>
              <w:t>Ljerke Šram 10,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90937588407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312.968,74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312.968,74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31.296,87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281.671,87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PAVKOVIĆ  MATKO,  </w:t>
            </w:r>
            <w:r w:rsidRPr="009D4309">
              <w:rPr>
                <w:sz w:val="14"/>
                <w:szCs w:val="14"/>
                <w:lang w:eastAsia="hr-HR"/>
              </w:rPr>
              <w:br/>
              <w:t>Kneza Trpimira 127,</w:t>
            </w:r>
          </w:p>
          <w:p w:rsidRDefault="00B1528C" w:rsidP="00210056" w:rsidR="00B1528C" w:rsidRPr="009D4309">
            <w:pPr>
              <w:jc w:val="center"/>
              <w:rPr>
                <w:sz w:val="14"/>
                <w:szCs w:val="14"/>
                <w:lang w:eastAsia="hr-HR"/>
              </w:rPr>
            </w:pPr>
            <w:r w:rsidRPr="009D4309">
              <w:rPr>
                <w:sz w:val="14"/>
                <w:szCs w:val="14"/>
                <w:lang w:eastAsia="hr-HR"/>
              </w:rPr>
              <w:t>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43665486035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771.573,18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771.573,18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77.157,32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694.415,86</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PERANIĆ IVA / SKRBNIK  PERANIĆ ŠIME, Primorska 41, 53291 Novalja,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19017022067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104.207,42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104.207,42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10.420,74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93.786,68</w:t>
            </w:r>
          </w:p>
        </w:tc>
      </w:tr>
      <w:tr w:rsidTr="005160BD" w:rsidR="005160BD">
        <w:trPr>
          <w:trHeight w:val="4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169</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PERANIĆ MARINA Kaštel 19,               53291 NOVALJA</w:t>
            </w:r>
          </w:p>
        </w:tc>
        <w:tc>
          <w:tcPr>
            <w:tcW w:type="dxa" w:w="1275"/>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65519823688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348.889,47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348.889,47</w:t>
            </w: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0,00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0,00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jc w:val="center"/>
              <w:rPr>
                <w:color w:val="000000"/>
                <w:sz w:val="14"/>
                <w:szCs w:val="14"/>
                <w:lang w:eastAsia="hr-HR"/>
              </w:rPr>
            </w:pPr>
            <w:r w:rsidRPr="009D4309">
              <w:rPr>
                <w:color w:val="000000"/>
                <w:sz w:val="14"/>
                <w:szCs w:val="14"/>
                <w:lang w:eastAsia="hr-HR"/>
              </w:rPr>
              <w:t>0,00</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PERANIĆ NADA, </w:t>
            </w:r>
            <w:r w:rsidRPr="009D4309">
              <w:rPr>
                <w:sz w:val="14"/>
                <w:szCs w:val="14"/>
                <w:lang w:eastAsia="hr-HR"/>
              </w:rPr>
              <w:br/>
              <w:t>Primorska 41, 53291 Novalja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79688624171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4.974,12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4.974,12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497,41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4.476,71</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PERKUŠIĆ DAVOR,                </w:t>
            </w:r>
            <w:r w:rsidRPr="009D4309">
              <w:rPr>
                <w:sz w:val="14"/>
                <w:szCs w:val="14"/>
                <w:lang w:eastAsia="hr-HR"/>
              </w:rPr>
              <w:br/>
              <w:t>Imotska 77,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82097744418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32.676,08</w:t>
            </w:r>
          </w:p>
        </w:tc>
        <w:tc>
          <w:tcPr>
            <w:tcW w:type="dxa" w:w="1134"/>
            <w:tcBorders>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32.676,08</w:t>
            </w:r>
          </w:p>
        </w:tc>
        <w:tc>
          <w:tcPr>
            <w:tcW w:type="dxa" w:w="992"/>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3.267,61</w:t>
            </w:r>
          </w:p>
        </w:tc>
        <w:tc>
          <w:tcPr>
            <w:tcW w:type="dxa" w:w="1418"/>
            <w:tcBorders>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29.408,47</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PETROVIĆ DRAŽEN</w:t>
            </w:r>
            <w:r w:rsidRPr="009D4309">
              <w:rPr>
                <w:sz w:val="14"/>
                <w:szCs w:val="14"/>
                <w:lang w:eastAsia="hr-HR"/>
              </w:rPr>
              <w:br/>
              <w:t>Maksimirska 71,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73838226821</w:t>
            </w:r>
          </w:p>
        </w:tc>
        <w:tc>
          <w:tcPr>
            <w:tcW w:type="dxa" w:w="1276"/>
            <w:gridSpan w:val="2"/>
            <w:tcBorders>
              <w:bottom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74.218,69</w:t>
            </w:r>
          </w:p>
        </w:tc>
        <w:tc>
          <w:tcPr>
            <w:tcW w:type="dxa" w:w="1134"/>
            <w:tcBorders>
              <w:top w:space="0" w:sz="4" w:color="000000" w:val="single"/>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top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74.218,69</w:t>
            </w:r>
          </w:p>
        </w:tc>
        <w:tc>
          <w:tcPr>
            <w:tcW w:type="dxa" w:w="992"/>
            <w:tcBorders>
              <w:top w:space="0" w:sz="4" w:color="000000" w:val="single"/>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7.421,87</w:t>
            </w:r>
          </w:p>
        </w:tc>
        <w:tc>
          <w:tcPr>
            <w:tcW w:type="dxa" w:w="1418"/>
            <w:tcBorders>
              <w:top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66.796,82</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PLETIKOSIĆ ANTE, 10707 Angela Drive, Kitland, Ohio</w:t>
            </w:r>
          </w:p>
        </w:tc>
        <w:tc>
          <w:tcPr>
            <w:tcW w:type="dxa" w:w="1275"/>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50685820161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9.093.907,96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9.093.907,96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909.390,80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8.184.517,16</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POLAK   BRANKO, Bogišićeva 7,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16219845494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2.958.161,06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2.958.161,06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295.816,11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2.662.344,95</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POŠČIĆ ZVONIMIR,</w:t>
            </w:r>
          </w:p>
          <w:p w:rsidRDefault="00B1528C" w:rsidP="00210056" w:rsidR="00B1528C" w:rsidRPr="009D4309">
            <w:pPr>
              <w:jc w:val="center"/>
              <w:rPr>
                <w:sz w:val="14"/>
                <w:szCs w:val="14"/>
                <w:lang w:eastAsia="hr-HR"/>
              </w:rPr>
            </w:pPr>
            <w:r w:rsidRPr="009D4309">
              <w:rPr>
                <w:sz w:val="14"/>
                <w:szCs w:val="14"/>
                <w:lang w:eastAsia="hr-HR"/>
              </w:rPr>
              <w:t>Vinohradska 165,</w:t>
            </w:r>
          </w:p>
          <w:p w:rsidRDefault="00B1528C" w:rsidP="00210056" w:rsidR="00B1528C" w:rsidRPr="009D4309">
            <w:pPr>
              <w:jc w:val="center"/>
              <w:rPr>
                <w:sz w:val="14"/>
                <w:szCs w:val="14"/>
                <w:lang w:eastAsia="hr-HR"/>
              </w:rPr>
            </w:pPr>
            <w:r w:rsidRPr="009D4309">
              <w:rPr>
                <w:sz w:val="14"/>
                <w:szCs w:val="14"/>
                <w:lang w:eastAsia="hr-HR"/>
              </w:rPr>
              <w:t>10800 PRAHA, ČEŠKA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33343739054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234.974,10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234.974,10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23.497,41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211.476,69</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PRERADOVIĆ DRAŽEN,   </w:t>
            </w:r>
            <w:r w:rsidRPr="009D4309">
              <w:rPr>
                <w:sz w:val="14"/>
                <w:szCs w:val="14"/>
                <w:lang w:eastAsia="hr-HR"/>
              </w:rPr>
              <w:br/>
              <w:t>Naselje vulkan 7,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44794953263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14.280,26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14.280,26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1.428,03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12.852,23</w:t>
            </w:r>
          </w:p>
        </w:tc>
      </w:tr>
      <w:tr w:rsidTr="005160BD" w:rsidR="005160BD">
        <w:trPr>
          <w:trHeight w:val="37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PUKLEK  ĐURĐA,Zagreb,</w:t>
            </w:r>
          </w:p>
          <w:p w:rsidRDefault="00B1528C" w:rsidP="00210056" w:rsidR="00B1528C" w:rsidRPr="009D4309">
            <w:pPr>
              <w:jc w:val="center"/>
              <w:rPr>
                <w:sz w:val="14"/>
                <w:szCs w:val="14"/>
                <w:lang w:eastAsia="hr-HR"/>
              </w:rPr>
            </w:pPr>
            <w:r w:rsidRPr="009D4309">
              <w:rPr>
                <w:sz w:val="14"/>
                <w:szCs w:val="14"/>
                <w:lang w:eastAsia="hr-HR"/>
              </w:rPr>
              <w:t>Pukleki 11</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38899191928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28.793,93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28.793,93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2.879,39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25.914,54</w:t>
            </w:r>
          </w:p>
        </w:tc>
      </w:tr>
      <w:tr w:rsidTr="00017A1B" w:rsidR="005160BD">
        <w:trPr>
          <w:trHeight w:val="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PUŽ KSENIJA,</w:t>
            </w:r>
            <w:r w:rsidRPr="009D4309">
              <w:rPr>
                <w:sz w:val="14"/>
                <w:szCs w:val="14"/>
                <w:lang w:eastAsia="hr-HR"/>
              </w:rPr>
              <w:br/>
              <w:t>Nova cesta kbr. 146/1</w:t>
            </w:r>
          </w:p>
          <w:p w:rsidRDefault="00B1528C" w:rsidP="00210056" w:rsidR="00B1528C" w:rsidRPr="009D4309">
            <w:pPr>
              <w:jc w:val="center"/>
              <w:rPr>
                <w:sz w:val="14"/>
                <w:szCs w:val="14"/>
                <w:lang w:eastAsia="hr-HR"/>
              </w:rPr>
            </w:pPr>
            <w:r w:rsidRPr="009D4309">
              <w:rPr>
                <w:sz w:val="14"/>
                <w:szCs w:val="14"/>
                <w:lang w:eastAsia="hr-HR"/>
              </w:rPr>
              <w:t>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05582079083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202.557,45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202.557,45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20.255,75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182.301,71</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179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RADIĆ DALIBOR,</w:t>
            </w:r>
            <w:r w:rsidRPr="009D4309">
              <w:rPr>
                <w:sz w:val="14"/>
                <w:szCs w:val="14"/>
                <w:lang w:eastAsia="hr-HR"/>
              </w:rPr>
              <w:br/>
              <w:t>Vrtlarska 8,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76890490052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21.308,15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21.308,15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2.130,82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19.177,34</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RADIĆ SNJEŽANA, </w:t>
            </w:r>
            <w:r w:rsidRPr="009D4309">
              <w:rPr>
                <w:sz w:val="14"/>
                <w:szCs w:val="14"/>
                <w:lang w:eastAsia="hr-HR"/>
              </w:rPr>
              <w:br/>
              <w:t>Vrtlarska 8,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40884007557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21.066,67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21.066,67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2.106,67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18.960,00</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RADOVIĆ ANTUN, Barakovićeva 18,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74947431015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1.115.643,67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1.115.643,67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111.564,37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1.004.079,30</w:t>
            </w:r>
          </w:p>
        </w:tc>
      </w:tr>
      <w:tr w:rsidTr="005160BD" w:rsidR="005160BD">
        <w:trPr>
          <w:trHeight w:val="61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REPIĆ ANTONIO, </w:t>
            </w:r>
            <w:r w:rsidRPr="009D4309">
              <w:rPr>
                <w:sz w:val="14"/>
                <w:szCs w:val="14"/>
                <w:lang w:eastAsia="hr-HR"/>
              </w:rPr>
              <w:br/>
              <w:t>A. Starčevića 98,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98349082202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150.531,92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150.531,92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15.053,19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135.478,73</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REPIĆ JOSIP, </w:t>
            </w:r>
            <w:r w:rsidRPr="009D4309">
              <w:rPr>
                <w:sz w:val="14"/>
                <w:szCs w:val="14"/>
                <w:lang w:eastAsia="hr-HR"/>
              </w:rPr>
              <w:br/>
              <w:t>A. Starčevića 98,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12295339178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150.517,06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150.517,06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15.051,71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135.465,35</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REPIĆ MATINO,  </w:t>
            </w:r>
            <w:r w:rsidRPr="009D4309">
              <w:rPr>
                <w:sz w:val="14"/>
                <w:szCs w:val="14"/>
                <w:lang w:eastAsia="hr-HR"/>
              </w:rPr>
              <w:br/>
              <w:t>A. Starčevića 98,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77087609758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150.826,89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150.826,89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15.082,69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135.744,20</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REPIĆ SRETENKA,   </w:t>
            </w:r>
            <w:r w:rsidRPr="009D4309">
              <w:rPr>
                <w:sz w:val="14"/>
                <w:szCs w:val="14"/>
                <w:lang w:eastAsia="hr-HR"/>
              </w:rPr>
              <w:br/>
              <w:t>A. Starčevića 98,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11179847200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1.093.229,26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1.093.229,26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109.322,93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983.906,33</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186</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REPIĆ VINKO,  </w:t>
            </w:r>
            <w:r w:rsidRPr="009D4309">
              <w:rPr>
                <w:sz w:val="14"/>
                <w:szCs w:val="14"/>
                <w:lang w:eastAsia="hr-HR"/>
              </w:rPr>
              <w:br/>
              <w:t>A Starčevića 98, 21220 Trogir</w:t>
            </w:r>
          </w:p>
        </w:tc>
        <w:tc>
          <w:tcPr>
            <w:tcW w:type="dxa" w:w="1275"/>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36755557053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1.961.806,34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455.271,20</w:t>
            </w: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1.506.535,14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150.653,51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1.355.881,63</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ROSENBERGER HANS GEORG , 84529 Tittmoning, Burg 9, Deutschland</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85615827949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263.225,80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263.225,80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26.322,58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236.903,22</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RUBEŠA ĐURĐICA, </w:t>
            </w:r>
            <w:r w:rsidRPr="009D4309">
              <w:rPr>
                <w:sz w:val="14"/>
                <w:szCs w:val="14"/>
                <w:lang w:eastAsia="hr-HR"/>
              </w:rPr>
              <w:br/>
              <w:t>Šporova jama 7,  51215 KASTAV</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28238232482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53.702,83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53.702,83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5.370,28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48.332,55</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RUBEŠA MAURA,  </w:t>
            </w:r>
            <w:r w:rsidRPr="009D4309">
              <w:rPr>
                <w:sz w:val="14"/>
                <w:szCs w:val="14"/>
                <w:lang w:eastAsia="hr-HR"/>
              </w:rPr>
              <w:br/>
              <w:t>Ul. Branka Laginje 35,</w:t>
            </w:r>
          </w:p>
          <w:p w:rsidRDefault="00B1528C" w:rsidP="00210056" w:rsidR="00B1528C" w:rsidRPr="009D4309">
            <w:pPr>
              <w:jc w:val="center"/>
              <w:rPr>
                <w:sz w:val="14"/>
                <w:szCs w:val="14"/>
                <w:lang w:eastAsia="hr-HR"/>
              </w:rPr>
            </w:pPr>
            <w:r w:rsidRPr="009D4309">
              <w:rPr>
                <w:sz w:val="14"/>
                <w:szCs w:val="14"/>
                <w:lang w:eastAsia="hr-HR"/>
              </w:rPr>
              <w:t>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16490287117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138.338,79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138.338,79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13.833,88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124.504,91</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RUKAVINA JERKO,</w:t>
            </w:r>
            <w:r w:rsidRPr="009D4309">
              <w:rPr>
                <w:sz w:val="14"/>
                <w:szCs w:val="14"/>
                <w:lang w:eastAsia="hr-HR"/>
              </w:rPr>
              <w:br/>
              <w:t>Nova cesta 12,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98252120839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83.110,81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83.110,81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8.311,08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74.799,73</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RUNJE BOŽE, Obrovac Sinjski bb, 21241 Obrovac Sinjski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75927743223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660.425,15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660.425,15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66.042,52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594.382,64</w:t>
            </w:r>
          </w:p>
        </w:tc>
      </w:tr>
      <w:tr w:rsidTr="005160BD" w:rsidR="005160BD">
        <w:trPr>
          <w:trHeight w:val="58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RUŽIĆ ALEKSANDRA,</w:t>
            </w:r>
            <w:r w:rsidRPr="009D4309">
              <w:rPr>
                <w:sz w:val="14"/>
                <w:szCs w:val="14"/>
                <w:lang w:eastAsia="hr-HR"/>
              </w:rPr>
              <w:br/>
              <w:t>Medovićeva 1,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49662033169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59.764,84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59.764,84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5.976,48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53.788,36</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RUŽIĆ MILIVOJ, </w:t>
            </w:r>
            <w:r w:rsidRPr="009D4309">
              <w:rPr>
                <w:sz w:val="14"/>
                <w:szCs w:val="14"/>
                <w:lang w:eastAsia="hr-HR"/>
              </w:rPr>
              <w:br/>
              <w:t>Porozina 132, 51557 Dragozetići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24351245592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52.369,43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52.369,43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5.236,94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47.132,49</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SABALIĆ IVAN,                         </w:t>
            </w:r>
            <w:r w:rsidRPr="009D4309">
              <w:rPr>
                <w:sz w:val="14"/>
                <w:szCs w:val="14"/>
                <w:lang w:eastAsia="hr-HR"/>
              </w:rPr>
              <w:br/>
              <w:t>M. Krleže 10, 23250 Pag</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31736331366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595.044,51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595.044,51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59.504,45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535.540,06</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SABIONCELLO JOSIPA, Žižić dr. Martina 15, 21210 Solin</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24411040425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259.849,83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259.849,83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25.984,98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233.864,85</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SAMARDŽIĆ NIKOLA, </w:t>
            </w:r>
            <w:r w:rsidRPr="009D4309">
              <w:rPr>
                <w:sz w:val="14"/>
                <w:szCs w:val="14"/>
                <w:lang w:eastAsia="hr-HR"/>
              </w:rPr>
              <w:br/>
              <w:t>Grab 6A, 21242 Grab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33975128475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213.235,80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213.235,80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21.323,58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191.912,22</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SAMARDŽIJA KATARINA,</w:t>
            </w:r>
          </w:p>
          <w:p w:rsidRDefault="00B1528C" w:rsidP="00210056" w:rsidR="00B1528C" w:rsidRPr="009D4309">
            <w:pPr>
              <w:jc w:val="center"/>
              <w:rPr>
                <w:sz w:val="14"/>
                <w:szCs w:val="14"/>
                <w:lang w:eastAsia="hr-HR"/>
              </w:rPr>
            </w:pPr>
            <w:r w:rsidRPr="009D4309">
              <w:rPr>
                <w:sz w:val="14"/>
                <w:szCs w:val="14"/>
                <w:lang w:eastAsia="hr-HR"/>
              </w:rPr>
              <w:t>53291 Novalja, Bjelovarska 38</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15948332513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19.263,89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19.263,89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1.926,39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17.337,50</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SCHNEIDER JOSEPH MICHAEL,  Grafelfing, An Der Wurmleiten 13, Deutschland,</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12249156878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541.208,53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541.208,53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54.120,85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487.087,68</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SIMEUNOVIĆ  DANIJELA,  </w:t>
            </w:r>
            <w:r w:rsidRPr="009D4309">
              <w:rPr>
                <w:sz w:val="14"/>
                <w:szCs w:val="14"/>
                <w:lang w:eastAsia="hr-HR"/>
              </w:rPr>
              <w:br/>
              <w:t>Šulekova 3,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30776265073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427.718,02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427.718,02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42.771,80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384.946,22</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200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5160BD" w:rsidP="00210056" w:rsidR="00B1528C" w:rsidRPr="009D4309">
            <w:pPr>
              <w:jc w:val="center"/>
              <w:rPr>
                <w:sz w:val="14"/>
                <w:szCs w:val="14"/>
                <w:lang w:eastAsia="hr-HR"/>
              </w:rPr>
            </w:pPr>
            <w:r>
              <w:rPr>
                <w:sz w:val="14"/>
                <w:szCs w:val="14"/>
                <w:lang w:eastAsia="hr-HR"/>
              </w:rPr>
              <w:t xml:space="preserve">SIMIC  RADISLAV </w:t>
            </w:r>
            <w:r w:rsidR="00B1528C" w:rsidRPr="009D4309">
              <w:rPr>
                <w:sz w:val="14"/>
                <w:szCs w:val="14"/>
                <w:lang w:eastAsia="hr-HR"/>
              </w:rPr>
              <w:t xml:space="preserve">                      </w:t>
            </w:r>
            <w:r w:rsidR="00B1528C" w:rsidRPr="009D4309">
              <w:rPr>
                <w:sz w:val="14"/>
                <w:szCs w:val="14"/>
                <w:lang w:eastAsia="hr-HR"/>
              </w:rPr>
              <w:br/>
              <w:t xml:space="preserve">3 B RUE DE LA BEAUNE, </w:t>
            </w:r>
            <w:r w:rsidR="00B1528C" w:rsidRPr="009D4309">
              <w:rPr>
                <w:sz w:val="14"/>
                <w:szCs w:val="14"/>
                <w:lang w:eastAsia="hr-HR"/>
              </w:rPr>
              <w:br/>
              <w:t>93100 MONTREUIL, FRANCUSKA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31063537444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49.653,91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49.653,91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4.965,39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44.688,52</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SLAVIĆ DAVOR,  Rukavac 147,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89692497686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153.571,54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153.571,54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15.357,15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138.214,39</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SMERDELJ TONI, </w:t>
            </w:r>
            <w:r w:rsidRPr="009D4309">
              <w:rPr>
                <w:sz w:val="14"/>
                <w:szCs w:val="14"/>
                <w:lang w:eastAsia="hr-HR"/>
              </w:rPr>
              <w:br/>
              <w:t>Vidilica 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50939239960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886.398,82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886.398,82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88.639,88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797.758,94</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SMILJAN BOJAN, </w:t>
            </w:r>
            <w:r w:rsidRPr="009D4309">
              <w:rPr>
                <w:sz w:val="14"/>
                <w:szCs w:val="14"/>
                <w:lang w:eastAsia="hr-HR"/>
              </w:rPr>
              <w:br/>
              <w:t>Jelenovac 38 a,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50937811556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1.598.438,41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1.598.438,41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159.843,84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1.438.594,57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SOLDO MARIJA, 10000 Zagreb, Zavižanska 2</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81478037733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77.521,20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77.521,20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7.752,12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69.769,08</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SPES LEONARDO  </w:t>
            </w:r>
            <w:r w:rsidRPr="009D4309">
              <w:rPr>
                <w:sz w:val="14"/>
                <w:szCs w:val="14"/>
                <w:lang w:eastAsia="hr-HR"/>
              </w:rPr>
              <w:br/>
              <w:t>Put za Matulji 15 B,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66998252660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54.308,19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54.308,19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5.430,82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48.877,37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STANIĆ IVAN, </w:t>
            </w:r>
            <w:r w:rsidRPr="009D4309">
              <w:rPr>
                <w:sz w:val="14"/>
                <w:szCs w:val="14"/>
                <w:lang w:eastAsia="hr-HR"/>
              </w:rPr>
              <w:br/>
              <w:t>43. I.Divizije 84,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42987033601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21.876,32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21.876,32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2.187,63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19.688,69</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STIPANOVIĆ   JOZO    </w:t>
            </w:r>
            <w:r w:rsidRPr="009D4309">
              <w:rPr>
                <w:sz w:val="14"/>
                <w:szCs w:val="14"/>
                <w:lang w:eastAsia="hr-HR"/>
              </w:rPr>
              <w:br/>
              <w:t>Dinka Šimunovića 1,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14670497193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145.145,80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145.145,80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14.514,58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130.631,22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STRČIĆ BOŽO, </w:t>
            </w:r>
            <w:r w:rsidRPr="009D4309">
              <w:rPr>
                <w:sz w:val="14"/>
                <w:szCs w:val="14"/>
                <w:lang w:eastAsia="hr-HR"/>
              </w:rPr>
              <w:br/>
              <w:t>Šojska 25 E,   51221 Kostrena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23328384515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69.271,81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69.271,81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6.927,18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62.344,63</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STRIZE VINKA, Put Gradine 90,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53673994684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193.038,53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193.038,53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19.303,85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173.734,68</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SUKHNIE KHALDOUN   </w:t>
            </w:r>
            <w:r w:rsidRPr="009D4309">
              <w:rPr>
                <w:sz w:val="14"/>
                <w:szCs w:val="14"/>
                <w:lang w:eastAsia="hr-HR"/>
              </w:rPr>
              <w:br/>
              <w:t>Medovićeva 16,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06275073337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7.800,87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7.800,87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780,09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7.020,78</w:t>
            </w:r>
          </w:p>
        </w:tc>
      </w:tr>
      <w:tr w:rsidTr="005160BD" w:rsidR="005160BD">
        <w:trPr>
          <w:trHeight w:val="7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ŠEGVIĆ MIRNA, </w:t>
            </w:r>
            <w:r w:rsidRPr="009D4309">
              <w:rPr>
                <w:sz w:val="14"/>
                <w:szCs w:val="14"/>
                <w:lang w:eastAsia="hr-HR"/>
              </w:rPr>
              <w:br/>
              <w:t xml:space="preserve">Mažuranićevo šetalište 10A, </w:t>
            </w:r>
            <w:r w:rsidRPr="009D4309">
              <w:rPr>
                <w:sz w:val="14"/>
                <w:szCs w:val="14"/>
                <w:lang w:eastAsia="hr-HR"/>
              </w:rPr>
              <w:br/>
              <w:t>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09002509519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799.248,53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799.248,53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79.924,85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719.323,68</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ŠEPIĆ  GORDAN,       </w:t>
            </w:r>
            <w:r w:rsidRPr="009D4309">
              <w:rPr>
                <w:sz w:val="14"/>
                <w:szCs w:val="14"/>
                <w:lang w:eastAsia="hr-HR"/>
              </w:rPr>
              <w:br/>
              <w:t>Put u bregi 5,     51410 OPATIJA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33214889288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644.965,18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644.965,18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64.496,52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580.468,66</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ŠIMAC  HRVOJE,</w:t>
            </w:r>
            <w:r w:rsidRPr="009D4309">
              <w:rPr>
                <w:sz w:val="14"/>
                <w:szCs w:val="14"/>
                <w:lang w:eastAsia="hr-HR"/>
              </w:rPr>
              <w:br/>
              <w:t>Pazdigradska 50 a,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47480516253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521.676,75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521.676,75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52.167,68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469.509,08</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ŠIMIĆ NINA, </w:t>
            </w:r>
            <w:r w:rsidRPr="009D4309">
              <w:rPr>
                <w:sz w:val="14"/>
                <w:szCs w:val="14"/>
                <w:lang w:eastAsia="hr-HR"/>
              </w:rPr>
              <w:br/>
              <w:t>Drage Gervaisa 13,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95521849779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1.247,25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1.247,25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124,73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1.122,53</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ŠIMIĆ VLADO       </w:t>
            </w:r>
            <w:r w:rsidRPr="009D4309">
              <w:rPr>
                <w:sz w:val="14"/>
                <w:szCs w:val="14"/>
                <w:lang w:eastAsia="hr-HR"/>
              </w:rPr>
              <w:br/>
              <w:t>Tješimirova 36, 21312 PODSTRANA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76555835002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17.911,95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17.911,95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1.791,20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16.120,76</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ŠKUNCA ELVIRA,    </w:t>
            </w:r>
            <w:r w:rsidRPr="009D4309">
              <w:rPr>
                <w:sz w:val="14"/>
                <w:szCs w:val="14"/>
                <w:lang w:eastAsia="hr-HR"/>
              </w:rPr>
              <w:br/>
              <w:t>Primorska 22, 53291 Novalja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35957062754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623.397,86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623.397,86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62.339,79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561.058,07</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ŠKUNCA ŠIME, </w:t>
            </w:r>
            <w:r w:rsidRPr="009D4309">
              <w:rPr>
                <w:sz w:val="14"/>
                <w:szCs w:val="14"/>
                <w:lang w:eastAsia="hr-HR"/>
              </w:rPr>
              <w:br/>
              <w:t>Primorska 22, 53291 Novalja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95416495595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612.489,84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612.489,84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61.248,98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551.240,86</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ŠPIKA DRAGICA, Don V. Bilote 56,     21218 SEGET DONJI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33368872711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2.785.986,88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268.027,09</w:t>
            </w: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2.517.959,79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251.795,98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2.266.163,81</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ŠPIKA IVAN, Kralja Zvonimira 15,   21218 SEGET VRANJICA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64241495983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417.916,83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417.916,83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41.791,68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376.125,15</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ŠPIKA IVICA, vl.obrta KRKNJAŠI    Drvenik Veliki 10,</w:t>
            </w:r>
          </w:p>
          <w:p w:rsidRDefault="00B1528C" w:rsidP="00210056" w:rsidR="00B1528C" w:rsidRPr="009D4309">
            <w:pPr>
              <w:jc w:val="center"/>
              <w:rPr>
                <w:sz w:val="14"/>
                <w:szCs w:val="14"/>
                <w:lang w:eastAsia="hr-HR"/>
              </w:rPr>
            </w:pPr>
            <w:r w:rsidRPr="009D4309">
              <w:rPr>
                <w:sz w:val="14"/>
                <w:szCs w:val="14"/>
                <w:lang w:eastAsia="hr-HR"/>
              </w:rPr>
              <w:t>21225 DRVENIK VELIKI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35462572383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211.224,73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211.224,73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21.122,47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190.102,26</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221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ŠULINA BOGOMIL, </w:t>
            </w:r>
            <w:r w:rsidRPr="009D4309">
              <w:rPr>
                <w:sz w:val="14"/>
                <w:szCs w:val="14"/>
                <w:lang w:eastAsia="hr-HR"/>
              </w:rPr>
              <w:br/>
              <w:t>Put Uroša Radeta 1, 51211 Matulji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09034983546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5.334.835,74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559.701,29</w:t>
            </w: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4.775.134,45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477.513,45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4.297.621,01</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TABAK ANICA, </w:t>
            </w:r>
            <w:r w:rsidRPr="009D4309">
              <w:rPr>
                <w:sz w:val="14"/>
                <w:szCs w:val="14"/>
                <w:lang w:eastAsia="hr-HR"/>
              </w:rPr>
              <w:br/>
              <w:t>Poljička cesta - luka 2, 21310 Omiš</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58856930401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30.395,30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30.395,30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3.039,53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27.355,77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TABAK MARKO , </w:t>
            </w:r>
            <w:r w:rsidRPr="009D4309">
              <w:rPr>
                <w:sz w:val="14"/>
                <w:szCs w:val="14"/>
                <w:lang w:eastAsia="hr-HR"/>
              </w:rPr>
              <w:br/>
              <w:t>Poljička cesta - luka 2, 21310 Omiš</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12815680512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30.395,30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30.395,30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3.039,53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27.355,77</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TATALOVIĆ SAVA, </w:t>
            </w:r>
            <w:r w:rsidRPr="009D4309">
              <w:rPr>
                <w:sz w:val="14"/>
                <w:szCs w:val="14"/>
                <w:lang w:eastAsia="hr-HR"/>
              </w:rPr>
              <w:br/>
              <w:t>Ivana Lenca 28, 51000 Rijeka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55706818297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79.650,01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79.650,01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7.965,00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71.685,01</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TERZE JASNA, </w:t>
            </w:r>
            <w:r w:rsidRPr="009D4309">
              <w:rPr>
                <w:sz w:val="14"/>
                <w:szCs w:val="14"/>
                <w:lang w:eastAsia="hr-HR"/>
              </w:rPr>
              <w:br/>
              <w:t>Put bunara 2, Kamen, 21311 Stobreč</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80001443279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2.807,16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2.807,16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280,72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2.526,44</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TERZE MARIN, </w:t>
            </w:r>
            <w:r w:rsidRPr="009D4309">
              <w:rPr>
                <w:sz w:val="14"/>
                <w:szCs w:val="14"/>
                <w:lang w:eastAsia="hr-HR"/>
              </w:rPr>
              <w:br/>
              <w:t>Put bunara 2, Kamen,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58813877070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1.119.609,30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1.119.609,30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111.960,93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1.007.648,37</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TIČIĆ   ALJOŠA, </w:t>
            </w:r>
            <w:r w:rsidRPr="009D4309">
              <w:rPr>
                <w:sz w:val="14"/>
                <w:szCs w:val="14"/>
                <w:lang w:eastAsia="hr-HR"/>
              </w:rPr>
              <w:br/>
              <w:t>Gundulićeva 13/II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17071496890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135.329,26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135.329,26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13.532,93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121.796,33</w:t>
            </w:r>
          </w:p>
        </w:tc>
      </w:tr>
      <w:tr w:rsidTr="005160BD" w:rsidR="005160BD">
        <w:trPr>
          <w:trHeight w:val="72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TOMASOVIĆ JOSIP, </w:t>
            </w:r>
            <w:r w:rsidRPr="009D4309">
              <w:rPr>
                <w:sz w:val="14"/>
                <w:szCs w:val="14"/>
                <w:lang w:eastAsia="hr-HR"/>
              </w:rPr>
              <w:br/>
              <w:t xml:space="preserve">Četvrt Žarka Dražojevića 6, </w:t>
            </w:r>
            <w:r w:rsidRPr="009D4309">
              <w:rPr>
                <w:sz w:val="14"/>
                <w:szCs w:val="14"/>
                <w:lang w:eastAsia="hr-HR"/>
              </w:rPr>
              <w:br/>
              <w:t>21310 Omiš</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78278249661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7.835,26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7.835,26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783,53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7.051,73</w:t>
            </w:r>
          </w:p>
        </w:tc>
      </w:tr>
      <w:tr w:rsidTr="005160BD" w:rsidR="005160BD">
        <w:trPr>
          <w:trHeight w:val="60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TOMIĆ PAVO,  </w:t>
            </w:r>
            <w:r w:rsidRPr="009D4309">
              <w:rPr>
                <w:sz w:val="14"/>
                <w:szCs w:val="14"/>
                <w:lang w:eastAsia="hr-HR"/>
              </w:rPr>
              <w:br/>
              <w:t xml:space="preserve"> Lipanjska 4,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23046048487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430.905,04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430.905,04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43.090,50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387.814,54</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TOMIĆ SNJEŽANA,                 </w:t>
            </w:r>
            <w:r w:rsidRPr="009D4309">
              <w:rPr>
                <w:sz w:val="14"/>
                <w:szCs w:val="14"/>
                <w:lang w:eastAsia="hr-HR"/>
              </w:rPr>
              <w:br/>
              <w:t>A.G. Matoša 5,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98981409724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435.765,21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435.765,21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43.576,52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392.188,69</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TSITRINOVICH ANDREY Litovski Bulevar stan 605, MOSKVA</w:t>
            </w:r>
          </w:p>
          <w:p w:rsidRDefault="00B1528C" w:rsidP="00210056" w:rsidR="00B1528C" w:rsidRPr="009D4309">
            <w:pPr>
              <w:jc w:val="center"/>
              <w:rPr>
                <w:sz w:val="14"/>
                <w:szCs w:val="14"/>
                <w:lang w:eastAsia="hr-HR"/>
              </w:rPr>
            </w:pPr>
            <w:r w:rsidRPr="009D4309">
              <w:rPr>
                <w:sz w:val="14"/>
                <w:szCs w:val="14"/>
                <w:lang w:eastAsia="hr-HR"/>
              </w:rPr>
              <w:t>(Bračka 13,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06641722771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24.623,18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24.623,18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2.462,32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22.160,86</w:t>
            </w:r>
          </w:p>
        </w:tc>
      </w:tr>
      <w:tr w:rsidTr="005160BD" w:rsidR="005160BD">
        <w:trPr>
          <w:trHeight w:val="7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URODA TOMISLAV,               </w:t>
            </w:r>
            <w:r w:rsidRPr="009D4309">
              <w:rPr>
                <w:sz w:val="14"/>
                <w:szCs w:val="14"/>
                <w:lang w:eastAsia="hr-HR"/>
              </w:rPr>
              <w:br/>
              <w:t xml:space="preserve">Dr. Franje Tuđmana 36, </w:t>
            </w:r>
            <w:r w:rsidRPr="009D4309">
              <w:rPr>
                <w:sz w:val="14"/>
                <w:szCs w:val="14"/>
                <w:lang w:eastAsia="hr-HR"/>
              </w:rPr>
              <w:br/>
              <w:t>23210 Biograd na moru</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36722530225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199.715,94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199.715,94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19.971,59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179.744,35</w:t>
            </w:r>
          </w:p>
        </w:tc>
      </w:tr>
      <w:tr w:rsidTr="005160BD" w:rsidR="005160BD">
        <w:trPr>
          <w:trHeight w:val="7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UZELAC  MILAN,  401E LAS OLAS BLVD.STE 130-346  33301 FORT LAUDERDALE, FLORIDA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94126366018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114.170,32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114.170,32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11.417,03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102.753,29</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VARADY TIBOR, Ivana Duknovića 4, Žedno,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68396462037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686,94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686,94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68,69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618,25</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VARLJEN MILENA, Dubašljanska 73, 51511 Malinska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72653587973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916.511,27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916.511,27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91.651,13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824.860,14</w:t>
            </w:r>
          </w:p>
        </w:tc>
      </w:tr>
      <w:tr w:rsidTr="005160BD" w:rsidR="005160BD">
        <w:trPr>
          <w:trHeight w:val="5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VEJELYTE ASTA, Utena, Ausros 68-23, (Lokva Rogoznica, Obriš I-2)</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53232049980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69.931,04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69.931,04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6.993,10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62.937,94</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VELIĆ JAKOV </w:t>
            </w:r>
            <w:r w:rsidRPr="009D4309">
              <w:rPr>
                <w:sz w:val="14"/>
                <w:szCs w:val="14"/>
                <w:lang w:eastAsia="hr-HR"/>
              </w:rPr>
              <w:br/>
              <w:t>Kraj 18,  21232 DICMO</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39989064360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24.779,06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24.779,06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2.477,91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22.301,15</w:t>
            </w:r>
          </w:p>
        </w:tc>
      </w:tr>
      <w:tr w:rsidTr="005160BD" w:rsidR="005160BD">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VEŠIĆ PETAR,  </w:t>
            </w:r>
            <w:r w:rsidRPr="009D4309">
              <w:rPr>
                <w:sz w:val="14"/>
                <w:szCs w:val="14"/>
                <w:lang w:eastAsia="hr-HR"/>
              </w:rPr>
              <w:br/>
              <w:t>Slavka Batušića 27, 10000 Zagreb</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36348169855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1.381.962,99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1.381.962,99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138.196,30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1.243.766,69</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VIDOVIĆ VESELKO,               </w:t>
            </w:r>
            <w:r w:rsidRPr="009D4309">
              <w:rPr>
                <w:sz w:val="14"/>
                <w:szCs w:val="14"/>
                <w:lang w:eastAsia="hr-HR"/>
              </w:rPr>
              <w:br/>
              <w:t>Kneza Domagoja 12,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48741536643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429.489,64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429.489,64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42.948,96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386.540,68</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240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VILENSKIY  ALEXANDER, Šekmana 134/A/44, Ekaterinburg, Ruska Federacija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06723484753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175.639,98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175.639,98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17.564,00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158.075,98</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VILIČIĆ IVAN, Poljanska cesta 60, 51414 Ičići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96273244364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766.939,58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766.939,58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76.693,96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690.245,62</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VIŠIĆ MIRJANA,                    </w:t>
            </w:r>
            <w:r w:rsidRPr="009D4309">
              <w:rPr>
                <w:sz w:val="14"/>
                <w:szCs w:val="14"/>
                <w:lang w:eastAsia="hr-HR"/>
              </w:rPr>
              <w:br/>
              <w:t>Vinodolska 52,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22820135753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19.679,14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19.679,14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1.967,91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17.711,23</w:t>
            </w:r>
          </w:p>
        </w:tc>
      </w:tr>
      <w:tr w:rsidTr="005160BD" w:rsidR="005160BD">
        <w:trPr>
          <w:trHeight w:val="7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VLAHOVIĆ DRLJO  LUCIJA, </w:t>
            </w:r>
            <w:r w:rsidRPr="009D4309">
              <w:rPr>
                <w:sz w:val="14"/>
                <w:szCs w:val="14"/>
                <w:lang w:eastAsia="hr-HR"/>
              </w:rPr>
              <w:br/>
              <w:t xml:space="preserve">PZA D. Repubblica 9,  </w:t>
            </w:r>
            <w:r w:rsidRPr="009D4309">
              <w:rPr>
                <w:sz w:val="14"/>
                <w:szCs w:val="14"/>
                <w:lang w:eastAsia="hr-HR"/>
              </w:rPr>
              <w:br/>
              <w:t>20100 MILANO, ITALIA</w:t>
            </w:r>
          </w:p>
        </w:tc>
        <w:tc>
          <w:tcPr>
            <w:tcW w:type="dxa" w:w="1275"/>
            <w:gridSpan w:val="2"/>
            <w:tcBorders>
              <w:bottom w:space="0" w:sz="4" w:color="000000" w:val="single"/>
              <w:right w:space="0" w:sz="4" w:color="000000" w:val="single"/>
            </w:tcBorders>
            <w:shd w:fill="auto" w:color="auto" w:val="clear"/>
            <w:tcMar>
              <w:top w:type="dxa" w:w="0"/>
              <w:left w:type="dxa" w:w="108"/>
              <w:bottom w:type="dxa" w:w="0"/>
              <w:right w:type="dxa" w:w="108"/>
            </w:tcMar>
          </w:tcPr>
          <w:p w:rsidRDefault="00B1528C" w:rsidP="00210056" w:rsidR="00B1528C" w:rsidRPr="009D4309">
            <w:pPr>
              <w:ind w:firstLine="180"/>
              <w:jc w:val="center"/>
              <w:rPr>
                <w:sz w:val="14"/>
                <w:szCs w:val="14"/>
                <w:lang w:eastAsia="hr-HR"/>
              </w:rPr>
            </w:pPr>
            <w:r w:rsidRPr="009D4309">
              <w:rPr>
                <w:sz w:val="14"/>
                <w:szCs w:val="14"/>
                <w:lang w:eastAsia="hr-HR"/>
              </w:rPr>
              <w:t>74411527671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197.795,81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197.795,81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19.779,58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178.016,23</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VRANJEŠ MIRJANA,  </w:t>
            </w:r>
            <w:r w:rsidRPr="009D4309">
              <w:rPr>
                <w:sz w:val="14"/>
                <w:szCs w:val="14"/>
                <w:lang w:eastAsia="hr-HR"/>
              </w:rPr>
              <w:br/>
              <w:t>Komjate 9A,  21215 Kaštel Lukšić</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00439062466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334.505,53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334.505,53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33.450,55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301.054,98</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VRHOVEC JANEZ,  Pot k Savi 4, Slovenija, 61000 Ljubljana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64852347772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1.681.326,77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1.681.326,77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168.132,68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1.513.194,09</w:t>
            </w:r>
          </w:p>
        </w:tc>
      </w:tr>
      <w:tr w:rsidTr="005160BD" w:rsidR="005160BD">
        <w:trPr>
          <w:trHeight w:val="73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VRLSALOVIĆ VINI,                </w:t>
            </w:r>
            <w:r w:rsidRPr="009D4309">
              <w:rPr>
                <w:sz w:val="14"/>
                <w:szCs w:val="14"/>
                <w:lang w:eastAsia="hr-HR"/>
              </w:rPr>
              <w:br/>
              <w:t xml:space="preserve">Gornji Humac 126, </w:t>
            </w:r>
            <w:r w:rsidRPr="009D4309">
              <w:rPr>
                <w:sz w:val="14"/>
                <w:szCs w:val="14"/>
                <w:lang w:eastAsia="hr-HR"/>
              </w:rPr>
              <w:br/>
              <w:t>21424 Gornji Humac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50737658747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229.157,99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229.157,99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22.915,80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206.242,19</w:t>
            </w:r>
          </w:p>
        </w:tc>
      </w:tr>
      <w:tr w:rsidTr="005160BD" w:rsidR="005160BD">
        <w:trPr>
          <w:trHeight w:val="7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VUČAK IVANA,                     </w:t>
            </w:r>
            <w:r w:rsidRPr="009D4309">
              <w:rPr>
                <w:sz w:val="14"/>
                <w:szCs w:val="14"/>
                <w:lang w:eastAsia="hr-HR"/>
              </w:rPr>
              <w:br/>
              <w:t xml:space="preserve">Meštrovićevo šetalište 31, </w:t>
            </w:r>
            <w:r w:rsidRPr="009D4309">
              <w:rPr>
                <w:sz w:val="14"/>
                <w:szCs w:val="14"/>
                <w:lang w:eastAsia="hr-HR"/>
              </w:rPr>
              <w:br/>
              <w:t>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06796559730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152.761,04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152.761,04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15.276,10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137.484,94</w:t>
            </w:r>
          </w:p>
        </w:tc>
      </w:tr>
      <w:tr w:rsidTr="005160BD" w:rsidR="005160BD">
        <w:trPr>
          <w:trHeight w:val="7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VUČER FRANJO,    </w:t>
            </w:r>
            <w:r w:rsidRPr="009D4309">
              <w:rPr>
                <w:sz w:val="14"/>
                <w:szCs w:val="14"/>
                <w:lang w:eastAsia="hr-HR"/>
              </w:rPr>
              <w:br/>
              <w:t>Pavla Hatza 5, 10000 Zagreb - nasljednik JASNA VUČER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39013911868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19.197,18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19.197,18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1.919,72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17.277,46</w:t>
            </w:r>
          </w:p>
        </w:tc>
      </w:tr>
      <w:tr w:rsidTr="005160BD" w:rsidR="005160BD">
        <w:trPr>
          <w:trHeight w:val="61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249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VUGDELIJA DONATELLA, </w:t>
            </w:r>
            <w:r w:rsidRPr="009D4309">
              <w:rPr>
                <w:sz w:val="14"/>
                <w:szCs w:val="14"/>
                <w:lang w:eastAsia="hr-HR"/>
              </w:rPr>
              <w:br/>
              <w:t>Matije Gupca 12A,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20869025181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408.953,41</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408.953,41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40.895,34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368.058,07</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VUGREK ANTUN,     </w:t>
            </w:r>
            <w:r w:rsidRPr="009D4309">
              <w:rPr>
                <w:sz w:val="14"/>
                <w:szCs w:val="14"/>
                <w:lang w:eastAsia="hr-HR"/>
              </w:rPr>
              <w:br/>
              <w:t xml:space="preserve"> Šimuni 13, 23251 Kolan</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23526247466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1.875.059,24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1.875.059,24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187.505,92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1.687.553,32</w:t>
            </w:r>
          </w:p>
        </w:tc>
      </w:tr>
      <w:tr w:rsidTr="005160BD" w:rsidR="005160BD">
        <w:trPr>
          <w:trHeight w:val="84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5160BD" w:rsidP="00210056" w:rsidR="00B1528C" w:rsidRPr="009D4309">
            <w:pPr>
              <w:jc w:val="center"/>
              <w:rPr>
                <w:sz w:val="14"/>
                <w:szCs w:val="14"/>
                <w:lang w:eastAsia="hr-HR"/>
              </w:rPr>
            </w:pPr>
            <w:r>
              <w:rPr>
                <w:sz w:val="14"/>
                <w:szCs w:val="14"/>
                <w:lang w:eastAsia="hr-HR"/>
              </w:rPr>
              <w:t xml:space="preserve">VUGREK HANNELORE </w:t>
            </w:r>
            <w:r w:rsidR="00B1528C" w:rsidRPr="009D4309">
              <w:rPr>
                <w:sz w:val="14"/>
                <w:szCs w:val="14"/>
                <w:lang w:eastAsia="hr-HR"/>
              </w:rPr>
              <w:t>HERMANNSTRASSE 41, BENNINGEN AM NECKAR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41225068218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106.265,13</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106.265,13</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10.626,51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95.638,62</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VUKOJA  KATA, </w:t>
            </w:r>
            <w:r w:rsidRPr="009D4309">
              <w:rPr>
                <w:sz w:val="14"/>
                <w:szCs w:val="14"/>
                <w:lang w:eastAsia="hr-HR"/>
              </w:rPr>
              <w:br/>
              <w:t>Naputica 45/A, 21320 Baška Voda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09386495679</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752.420,32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752.420,32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75.242,03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677.178,29</w:t>
            </w:r>
          </w:p>
        </w:tc>
      </w:tr>
      <w:tr w:rsidTr="005160BD" w:rsidR="005160BD">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VUKOJA  MARIJA, </w:t>
            </w:r>
            <w:r w:rsidRPr="009D4309">
              <w:rPr>
                <w:sz w:val="14"/>
                <w:szCs w:val="14"/>
                <w:lang w:eastAsia="hr-HR"/>
              </w:rPr>
              <w:br/>
              <w:t xml:space="preserve"> Lokva Rogoznica bb,   21317 LOKVA ROGOZNICA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93224092182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130.391,37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130.391,37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13.039,14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117.352,23</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5160BD" w:rsidP="00210056" w:rsidR="00B1528C" w:rsidRPr="009D4309">
            <w:pPr>
              <w:jc w:val="center"/>
              <w:rPr>
                <w:sz w:val="14"/>
                <w:szCs w:val="14"/>
                <w:lang w:eastAsia="hr-HR"/>
              </w:rPr>
            </w:pPr>
            <w:r>
              <w:rPr>
                <w:sz w:val="14"/>
                <w:szCs w:val="14"/>
                <w:lang w:eastAsia="hr-HR"/>
              </w:rPr>
              <w:t xml:space="preserve">VUKOJA SLAVKO </w:t>
            </w:r>
            <w:r w:rsidR="00B1528C" w:rsidRPr="009D4309">
              <w:rPr>
                <w:sz w:val="14"/>
                <w:szCs w:val="14"/>
                <w:lang w:eastAsia="hr-HR"/>
              </w:rPr>
              <w:br/>
              <w:t>Vjekoslava Paraća 86,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20943294358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525.658,58</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525.658,58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52.565,86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473.092,72</w:t>
            </w:r>
          </w:p>
        </w:tc>
      </w:tr>
      <w:tr w:rsidTr="005160BD" w:rsidR="005160BD">
        <w:trPr>
          <w:trHeight w:val="52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VULETA MIRJANA,                </w:t>
            </w:r>
            <w:r w:rsidRPr="009D4309">
              <w:rPr>
                <w:sz w:val="14"/>
                <w:szCs w:val="14"/>
                <w:lang w:eastAsia="hr-HR"/>
              </w:rPr>
              <w:br/>
              <w:t>Vruja 15, 53296 Kustići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91279481386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170.793,82</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170.793,82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17.079,38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153.714,44</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VULIĆ  ANTE AGAN,                </w:t>
            </w:r>
            <w:r w:rsidRPr="009D4309">
              <w:rPr>
                <w:sz w:val="14"/>
                <w:szCs w:val="14"/>
                <w:lang w:eastAsia="hr-HR"/>
              </w:rPr>
              <w:br/>
              <w:t>Zakučac 21,  21310 OMIŠ</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93205157187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85.096,47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85.096,47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8.509,65</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76.586,82</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WEIXLER  LEOPOLD, Put Diruna 6, 21216 Okrug Gornji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71075543570</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1.443.885,70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1.443.885,70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144.388,57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1.299.497,13</w:t>
            </w:r>
          </w:p>
        </w:tc>
      </w:tr>
      <w:tr w:rsidTr="005160BD" w:rsidR="005160BD">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ZANINOVIĆ JOSIP,  </w:t>
            </w:r>
            <w:r w:rsidRPr="009D4309">
              <w:rPr>
                <w:sz w:val="14"/>
                <w:szCs w:val="14"/>
                <w:lang w:eastAsia="hr-HR"/>
              </w:rPr>
              <w:br/>
              <w:t>Matije Gupca 2,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28477085691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20.329,85</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20.329,85</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2.032,99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18.296,87</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lastRenderedPageBreak/>
              <w:t>259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ZANNE TONI,                             </w:t>
            </w:r>
            <w:r w:rsidRPr="009D4309">
              <w:rPr>
                <w:sz w:val="14"/>
                <w:szCs w:val="14"/>
                <w:lang w:eastAsia="hr-HR"/>
              </w:rPr>
              <w:br/>
              <w:t>Sveti Jere 9, Miševac A, 21220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61022368722</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34.636,09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34.636,09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3.463,61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31.172,48</w:t>
            </w:r>
          </w:p>
        </w:tc>
      </w:tr>
      <w:tr w:rsidTr="005160BD" w:rsidR="005160BD">
        <w:trPr>
          <w:trHeight w:val="57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ZEKANOVIĆ KRSTO </w:t>
            </w:r>
            <w:r w:rsidRPr="009D4309">
              <w:rPr>
                <w:sz w:val="14"/>
                <w:szCs w:val="14"/>
                <w:lang w:eastAsia="hr-HR"/>
              </w:rPr>
              <w:br/>
              <w:t>Krneza 30,     23248 RAŽANAC</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23287431541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35.976,69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35.976,69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3.597,67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32.379,02</w:t>
            </w:r>
          </w:p>
        </w:tc>
      </w:tr>
      <w:tr w:rsidTr="005160BD" w:rsidR="005160BD">
        <w:trPr>
          <w:trHeight w:val="7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ZELALIJA FILIP    </w:t>
            </w:r>
            <w:r w:rsidRPr="009D4309">
              <w:rPr>
                <w:sz w:val="14"/>
                <w:szCs w:val="14"/>
                <w:lang w:eastAsia="hr-HR"/>
              </w:rPr>
              <w:br/>
              <w:t>Težačka ulica 23,  SEGET DONJI,    21219 TROGIR</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39234829987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55.771,97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55.771,97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5.577,20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50.194,77</w:t>
            </w:r>
          </w:p>
        </w:tc>
      </w:tr>
      <w:tr w:rsidTr="005160BD" w:rsidR="005160BD">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ZERUK IVO, Memelweg 1, 71701 Schwieberdingen, Njemačka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93624845077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552.396,70</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552.396,70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55.239,67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497.157,03</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ZOLTAN JOSEF MAGYARI, Tenplomsor ut.8, Gyorujbarat, 9081, Mađarska</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52803442348</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2.580.621,17</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2.580.621,17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258.062,12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2.322.559,05</w:t>
            </w:r>
          </w:p>
        </w:tc>
      </w:tr>
      <w:tr w:rsidTr="005160BD" w:rsidR="005160BD">
        <w:trPr>
          <w:trHeight w:val="5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ZORICA  MARA, Kmanski prilaz 1 III,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77515361914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1.214.682,16</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1.214.682,16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121.468,22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1.093.213,94</w:t>
            </w:r>
          </w:p>
        </w:tc>
      </w:tr>
      <w:tr w:rsidTr="005160BD" w:rsidR="005160BD">
        <w:trPr>
          <w:trHeight w:val="58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ZORICA ANTE, Kmanski prilaz 1 III,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68212735396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60.556,19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60.556,19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6.055,62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54.500,57</w:t>
            </w:r>
          </w:p>
        </w:tc>
      </w:tr>
      <w:tr w:rsidTr="005160BD" w:rsidR="005160BD">
        <w:trPr>
          <w:trHeight w:val="55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ZORIĆ ANDRIJANA, Sukoišanska 35, 21000 Split</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10268006786</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200.855,19</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200.855,19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20.085,52</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180.769,67</w:t>
            </w:r>
          </w:p>
        </w:tc>
      </w:tr>
      <w:tr w:rsidTr="005160BD" w:rsidR="005160BD">
        <w:trPr>
          <w:trHeight w:val="66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ZUBOVIĆ JOSIP,  </w:t>
            </w:r>
            <w:r w:rsidRPr="009D4309">
              <w:rPr>
                <w:sz w:val="14"/>
                <w:szCs w:val="14"/>
                <w:lang w:eastAsia="hr-HR"/>
              </w:rPr>
              <w:br/>
              <w:t>Zubovići 9, Zubovići</w:t>
            </w:r>
          </w:p>
        </w:tc>
        <w:tc>
          <w:tcPr>
            <w:tcW w:type="dxa" w:w="1275"/>
            <w:gridSpan w:val="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69011145483</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58.039,34</w:t>
            </w:r>
          </w:p>
        </w:tc>
        <w:tc>
          <w:tcPr>
            <w:tcW w:type="dxa" w:w="1134"/>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58.039,34</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5.803,93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52.235,41</w:t>
            </w:r>
          </w:p>
        </w:tc>
      </w:tr>
      <w:tr w:rsidTr="005160BD" w:rsidR="00B1528C">
        <w:trPr>
          <w:trHeight w:val="525"/>
        </w:trPr>
        <w:tc>
          <w:tcPr>
            <w:tcW w:type="dxa" w:w="10774"/>
            <w:gridSpan w:val="11"/>
            <w:tcBorders>
              <w:top w:space="0" w:sz="4" w:color="000000" w:val="single"/>
              <w:bottom w:space="0" w:sz="4" w:color="000000" w:val="single"/>
            </w:tcBorders>
            <w:shd w:fill="auto" w:color="auto" w:val="clear"/>
            <w:noWrap/>
            <w:tcMar>
              <w:top w:type="dxa" w:w="0"/>
              <w:left w:type="dxa" w:w="108"/>
              <w:bottom w:type="dxa" w:w="0"/>
              <w:right w:type="dxa" w:w="108"/>
            </w:tcMar>
            <w:vAlign w:val="center"/>
          </w:tcPr>
          <w:p w:rsidRDefault="00B1528C" w:rsidP="00210056" w:rsidR="00B1528C" w:rsidRPr="009D4309">
            <w:pPr>
              <w:jc w:val="center"/>
              <w:rPr>
                <w:b/>
                <w:bCs/>
                <w:color w:val="000000"/>
                <w:sz w:val="14"/>
                <w:szCs w:val="14"/>
                <w:u w:val="single"/>
                <w:lang w:eastAsia="hr-HR"/>
              </w:rPr>
            </w:pPr>
            <w:r w:rsidRPr="009D4309">
              <w:rPr>
                <w:b/>
                <w:bCs/>
                <w:color w:val="000000"/>
                <w:sz w:val="14"/>
                <w:szCs w:val="14"/>
                <w:u w:val="single"/>
                <w:lang w:eastAsia="hr-HR"/>
              </w:rPr>
              <w:t>Rješenje 29.11.2012 - Ispitno ročište 20.09.2012</w:t>
            </w:r>
          </w:p>
        </w:tc>
      </w:tr>
      <w:tr w:rsidTr="00017A1B" w:rsidR="00B1528C">
        <w:trPr>
          <w:trHeight w:val="417"/>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BEARA KATJA,</w:t>
            </w:r>
            <w:r w:rsidRPr="009D4309">
              <w:rPr>
                <w:sz w:val="14"/>
                <w:szCs w:val="14"/>
                <w:lang w:eastAsia="hr-HR"/>
              </w:rPr>
              <w:br/>
              <w:t>Ulica slobode 16, 21000 SPLIT</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67138114825</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44.481,89</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44.481,89</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4.448,19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40.033,70</w:t>
            </w:r>
          </w:p>
        </w:tc>
      </w:tr>
      <w:tr w:rsidTr="005160BD" w:rsidR="00B1528C">
        <w:trPr>
          <w:trHeight w:val="58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BETICA ŠTEFICA,</w:t>
            </w:r>
            <w:r w:rsidRPr="009D4309">
              <w:rPr>
                <w:sz w:val="14"/>
                <w:szCs w:val="14"/>
                <w:lang w:eastAsia="hr-HR"/>
              </w:rPr>
              <w:br/>
              <w:t>Dr. Ante Starčevića 7,</w:t>
            </w:r>
          </w:p>
          <w:p w:rsidRDefault="00B1528C" w:rsidP="00210056" w:rsidR="00B1528C" w:rsidRPr="009D4309">
            <w:pPr>
              <w:jc w:val="center"/>
              <w:rPr>
                <w:sz w:val="14"/>
                <w:szCs w:val="14"/>
                <w:lang w:eastAsia="hr-HR"/>
              </w:rPr>
            </w:pPr>
            <w:r w:rsidRPr="009D4309">
              <w:rPr>
                <w:sz w:val="14"/>
                <w:szCs w:val="14"/>
                <w:lang w:eastAsia="hr-HR"/>
              </w:rPr>
              <w:t>21220 TROGIR</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82850848127</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1.820,00</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1.820,00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182,00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1.638,00</w:t>
            </w:r>
          </w:p>
        </w:tc>
      </w:tr>
      <w:tr w:rsidTr="005160BD" w:rsidR="00B1528C">
        <w:trPr>
          <w:trHeight w:val="46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GAŠI DINA, </w:t>
            </w:r>
            <w:r w:rsidRPr="009D4309">
              <w:rPr>
                <w:sz w:val="14"/>
                <w:szCs w:val="14"/>
                <w:lang w:eastAsia="hr-HR"/>
              </w:rPr>
              <w:br/>
              <w:t>Kampanja 2, 51000 RIJEKA</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49431799134</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50.160,30</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50.160,30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5.016,03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45.144,27</w:t>
            </w:r>
          </w:p>
        </w:tc>
      </w:tr>
      <w:tr w:rsidTr="005160BD" w:rsidR="00B1528C">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JURIĆ KATARINA ELISA, </w:t>
            </w:r>
            <w:r w:rsidRPr="009D4309">
              <w:rPr>
                <w:sz w:val="14"/>
                <w:szCs w:val="14"/>
                <w:lang w:eastAsia="hr-HR"/>
              </w:rPr>
              <w:br/>
              <w:t>Dubrovačka 25 10000 ZAGREB</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99223262361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477.469,30</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477.469,30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47.746,93</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429.722,37</w:t>
            </w:r>
          </w:p>
        </w:tc>
      </w:tr>
      <w:tr w:rsidTr="005160BD" w:rsidR="00B1528C">
        <w:trPr>
          <w:trHeight w:val="58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PAŠALIĆ FANIKA, </w:t>
            </w:r>
            <w:r w:rsidRPr="009D4309">
              <w:rPr>
                <w:sz w:val="14"/>
                <w:szCs w:val="14"/>
                <w:lang w:eastAsia="hr-HR"/>
              </w:rPr>
              <w:br/>
              <w:t>Četvrt ribnjak 10, 21310 OMIŠ</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26452510507</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6.648,71</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6.648,71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664,87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5.983,84</w:t>
            </w:r>
          </w:p>
        </w:tc>
      </w:tr>
      <w:tr w:rsidTr="005160BD" w:rsidR="00B1528C">
        <w:trPr>
          <w:trHeight w:val="48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RADIĆ NADA, </w:t>
            </w:r>
            <w:r w:rsidRPr="009D4309">
              <w:rPr>
                <w:sz w:val="14"/>
                <w:szCs w:val="14"/>
                <w:lang w:eastAsia="hr-HR"/>
              </w:rPr>
              <w:br/>
              <w:t>Marinska cesta 80, 21222 MARINA</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08150911395</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14.502,36</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14.502,36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1.450,24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13.052,12</w:t>
            </w:r>
          </w:p>
        </w:tc>
      </w:tr>
      <w:tr w:rsidTr="005160BD" w:rsidR="00B1528C">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274</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REIĆ FRANE, </w:t>
            </w:r>
            <w:r w:rsidRPr="009D4309">
              <w:rPr>
                <w:sz w:val="14"/>
                <w:szCs w:val="14"/>
                <w:lang w:eastAsia="hr-HR"/>
              </w:rPr>
              <w:br/>
              <w:t>Šimićeva 3, 21000 SPLIT</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50123738626</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9.314,90</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9.314,90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931,49</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8.383,41</w:t>
            </w:r>
          </w:p>
        </w:tc>
      </w:tr>
      <w:tr w:rsidTr="00017A1B" w:rsidR="00B1528C">
        <w:trPr>
          <w:trHeight w:val="573"/>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275</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TOLO JOZO, </w:t>
            </w:r>
            <w:r w:rsidRPr="009D4309">
              <w:rPr>
                <w:sz w:val="14"/>
                <w:szCs w:val="14"/>
                <w:lang w:eastAsia="hr-HR"/>
              </w:rPr>
              <w:br/>
              <w:t>Primorska ulica 57C,</w:t>
            </w:r>
          </w:p>
          <w:p w:rsidRDefault="00B1528C" w:rsidP="00210056" w:rsidR="00B1528C" w:rsidRPr="009D4309">
            <w:pPr>
              <w:jc w:val="center"/>
              <w:rPr>
                <w:sz w:val="14"/>
                <w:szCs w:val="14"/>
                <w:lang w:eastAsia="hr-HR"/>
              </w:rPr>
            </w:pPr>
            <w:r w:rsidRPr="009D4309">
              <w:rPr>
                <w:sz w:val="14"/>
                <w:szCs w:val="14"/>
                <w:lang w:eastAsia="hr-HR"/>
              </w:rPr>
              <w:t>53291 NOVALJA</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82646427698</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239.773,37</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239.773,37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23.977,34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215.796,03</w:t>
            </w:r>
          </w:p>
        </w:tc>
      </w:tr>
      <w:tr w:rsidTr="00017A1B" w:rsidR="00B1528C">
        <w:trPr>
          <w:trHeight w:val="4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276</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TONCIN IVICA, </w:t>
            </w:r>
            <w:r w:rsidRPr="009D4309">
              <w:rPr>
                <w:sz w:val="14"/>
                <w:szCs w:val="14"/>
                <w:lang w:eastAsia="hr-HR"/>
              </w:rPr>
              <w:br/>
              <w:t>Stari Grad 12, 51415 Lovran</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65418973510</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799,38</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799,38</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79,94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719,44</w:t>
            </w:r>
          </w:p>
        </w:tc>
      </w:tr>
      <w:tr w:rsidTr="00CE698A" w:rsidR="00B1528C">
        <w:trPr>
          <w:trHeight w:val="417"/>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277</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 xml:space="preserve">VUKASOVIĆ Don MLADEN </w:t>
            </w:r>
            <w:r w:rsidRPr="009D4309">
              <w:rPr>
                <w:sz w:val="14"/>
                <w:szCs w:val="14"/>
                <w:lang w:eastAsia="hr-HR"/>
              </w:rPr>
              <w:br/>
              <w:t>Kučiće bb, KUČIĆE</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13071119351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16.243,02</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16.243,02</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1.624,30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14.618,72</w:t>
            </w:r>
          </w:p>
        </w:tc>
      </w:tr>
      <w:tr w:rsidTr="00017A1B" w:rsidR="00B1528C">
        <w:trPr>
          <w:trHeight w:val="7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278</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ŽARKOVIĆ DRAGAN,</w:t>
            </w:r>
            <w:r w:rsidRPr="009D4309">
              <w:rPr>
                <w:sz w:val="14"/>
                <w:szCs w:val="14"/>
                <w:lang w:eastAsia="hr-HR"/>
              </w:rPr>
              <w:br/>
              <w:t>Vrsine bb, 21222 MARINA</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43237725001</w:t>
            </w:r>
          </w:p>
        </w:tc>
        <w:tc>
          <w:tcPr>
            <w:tcW w:type="dxa" w:w="1276"/>
            <w:gridSpan w:val="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39.989,40</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39.989,40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3.998,94</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35.990,46</w:t>
            </w:r>
          </w:p>
        </w:tc>
      </w:tr>
      <w:tr w:rsidTr="005160BD" w:rsidR="00B1528C">
        <w:trPr>
          <w:trHeight w:val="555"/>
        </w:trPr>
        <w:tc>
          <w:tcPr>
            <w:tcW w:type="dxa" w:w="10774"/>
            <w:gridSpan w:val="11"/>
            <w:tcBorders>
              <w:top w:space="0" w:sz="4" w:color="000000" w:val="single"/>
              <w:bottom w:space="0" w:sz="4" w:color="000000" w:val="single"/>
            </w:tcBorders>
            <w:shd w:fill="auto" w:color="auto" w:val="clear"/>
            <w:noWrap/>
            <w:tcMar>
              <w:top w:type="dxa" w:w="0"/>
              <w:left w:type="dxa" w:w="108"/>
              <w:bottom w:type="dxa" w:w="0"/>
              <w:right w:type="dxa" w:w="108"/>
            </w:tcMar>
            <w:vAlign w:val="center"/>
          </w:tcPr>
          <w:p w:rsidRDefault="00B1528C" w:rsidP="00210056" w:rsidR="00B1528C" w:rsidRPr="009D4309">
            <w:pPr>
              <w:jc w:val="center"/>
              <w:rPr>
                <w:b/>
                <w:bCs/>
                <w:color w:val="000000"/>
                <w:sz w:val="14"/>
                <w:szCs w:val="14"/>
                <w:u w:val="single"/>
                <w:lang w:eastAsia="hr-HR"/>
              </w:rPr>
            </w:pPr>
            <w:r w:rsidRPr="009D4309">
              <w:rPr>
                <w:b/>
                <w:bCs/>
                <w:color w:val="000000"/>
                <w:sz w:val="14"/>
                <w:szCs w:val="14"/>
                <w:u w:val="single"/>
                <w:lang w:eastAsia="hr-HR"/>
              </w:rPr>
              <w:lastRenderedPageBreak/>
              <w:t>Rješenje 03.06.2013 - Ispitno ročište 16.05.2013</w:t>
            </w:r>
          </w:p>
        </w:tc>
      </w:tr>
      <w:tr w:rsidTr="005160BD" w:rsidR="00B1528C">
        <w:trPr>
          <w:trHeight w:val="495"/>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279</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BIOČIĆ MARINKO</w:t>
            </w:r>
            <w:r w:rsidRPr="009D4309">
              <w:rPr>
                <w:sz w:val="14"/>
                <w:szCs w:val="14"/>
                <w:lang w:eastAsia="hr-HR"/>
              </w:rPr>
              <w:br/>
              <w:t>Dalmatinska ulica 17,</w:t>
            </w:r>
            <w:r w:rsidRPr="009D4309">
              <w:rPr>
                <w:sz w:val="14"/>
                <w:szCs w:val="14"/>
                <w:lang w:eastAsia="hr-HR"/>
              </w:rPr>
              <w:br/>
              <w:t>21223 Okrug Donji</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31134040940</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22.353,77</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22.353,77</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2.235,38</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20.118,39</w:t>
            </w:r>
          </w:p>
        </w:tc>
      </w:tr>
      <w:tr w:rsidTr="005160BD" w:rsidR="00B1528C">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280</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RADOJA JURE</w:t>
            </w:r>
            <w:r w:rsidRPr="009D4309">
              <w:rPr>
                <w:sz w:val="14"/>
                <w:szCs w:val="14"/>
                <w:lang w:eastAsia="hr-HR"/>
              </w:rPr>
              <w:br/>
              <w:t>Petra Kružića 51, 21210 Solin</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77138925555</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22.527,01</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22.527,01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2.252,70</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20.274,31</w:t>
            </w:r>
          </w:p>
        </w:tc>
      </w:tr>
      <w:tr w:rsidTr="005160BD" w:rsidR="00B1528C">
        <w:trPr>
          <w:trHeight w:val="51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281</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RADOJA MILICA</w:t>
            </w:r>
            <w:r w:rsidRPr="009D4309">
              <w:rPr>
                <w:sz w:val="14"/>
                <w:szCs w:val="14"/>
                <w:lang w:eastAsia="hr-HR"/>
              </w:rPr>
              <w:br/>
              <w:t>Petra Kružića 51, 21210 Solin</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34749159176</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21.988,70</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21.988,70</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2.198,87</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19.789,83</w:t>
            </w:r>
          </w:p>
        </w:tc>
      </w:tr>
      <w:tr w:rsidTr="005160BD" w:rsidR="00B1528C">
        <w:trPr>
          <w:trHeight w:val="63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282</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jc w:val="center"/>
              <w:rPr>
                <w:sz w:val="14"/>
                <w:szCs w:val="14"/>
                <w:lang w:eastAsia="hr-HR"/>
              </w:rPr>
            </w:pPr>
            <w:r w:rsidRPr="009D4309">
              <w:rPr>
                <w:sz w:val="14"/>
                <w:szCs w:val="14"/>
                <w:lang w:eastAsia="hr-HR"/>
              </w:rPr>
              <w:t>VUKAS  ANDRIJA</w:t>
            </w:r>
            <w:r w:rsidRPr="009D4309">
              <w:rPr>
                <w:sz w:val="14"/>
                <w:szCs w:val="14"/>
                <w:lang w:eastAsia="hr-HR"/>
              </w:rPr>
              <w:br/>
              <w:t>Put piketa 19,  21230 Sinj</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00760936746</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2.661,06</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2.661,06</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266,11</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2.394,95</w:t>
            </w:r>
          </w:p>
        </w:tc>
      </w:tr>
      <w:tr w:rsidTr="005160BD" w:rsidR="00B1528C">
        <w:trPr>
          <w:trHeight w:val="750"/>
        </w:trPr>
        <w:tc>
          <w:tcPr>
            <w:tcW w:type="dxa" w:w="10774"/>
            <w:gridSpan w:val="11"/>
            <w:tcBorders>
              <w:top w:space="0" w:sz="4" w:color="000000" w:val="single"/>
              <w:bottom w:space="0" w:sz="4" w:color="000000" w:val="single"/>
            </w:tcBorders>
            <w:shd w:fill="auto" w:color="auto" w:val="clear"/>
            <w:noWrap/>
            <w:tcMar>
              <w:top w:type="dxa" w:w="0"/>
              <w:left w:type="dxa" w:w="108"/>
              <w:bottom w:type="dxa" w:w="0"/>
              <w:right w:type="dxa" w:w="108"/>
            </w:tcMar>
            <w:vAlign w:val="center"/>
          </w:tcPr>
          <w:p w:rsidRDefault="00B1528C" w:rsidP="00210056" w:rsidR="00B1528C" w:rsidRPr="009D4309">
            <w:pPr>
              <w:jc w:val="center"/>
              <w:rPr>
                <w:b/>
                <w:bCs/>
                <w:color w:val="000000"/>
                <w:sz w:val="14"/>
                <w:szCs w:val="14"/>
                <w:u w:val="single"/>
                <w:lang w:eastAsia="hr-HR"/>
              </w:rPr>
            </w:pPr>
            <w:r w:rsidRPr="009D4309">
              <w:rPr>
                <w:b/>
                <w:bCs/>
                <w:color w:val="000000"/>
                <w:sz w:val="14"/>
                <w:szCs w:val="14"/>
                <w:u w:val="single"/>
                <w:lang w:eastAsia="hr-HR"/>
              </w:rPr>
              <w:t>Rješenje 09.04.2013</w:t>
            </w:r>
          </w:p>
        </w:tc>
      </w:tr>
      <w:tr w:rsidTr="005160BD" w:rsidR="00B1528C">
        <w:trPr>
          <w:trHeight w:val="720"/>
        </w:trPr>
        <w:tc>
          <w:tcPr>
            <w:tcW w:type="dxa" w:w="851"/>
            <w:tcBorders>
              <w:left w:space="0" w:sz="4" w:color="000000" w:val="single"/>
              <w:bottom w:space="0" w:sz="4" w:color="000000" w:val="single"/>
              <w:right w:space="0" w:sz="4" w:color="000000" w:val="single"/>
            </w:tcBorders>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283</w:t>
            </w:r>
          </w:p>
        </w:tc>
        <w:tc>
          <w:tcPr>
            <w:tcW w:type="dxa" w:w="1418"/>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jc w:val="center"/>
              <w:rPr>
                <w:sz w:val="14"/>
                <w:szCs w:val="14"/>
                <w:lang w:eastAsia="hr-HR"/>
              </w:rPr>
            </w:pPr>
            <w:r w:rsidRPr="009D4309">
              <w:rPr>
                <w:sz w:val="14"/>
                <w:szCs w:val="14"/>
                <w:lang w:eastAsia="hr-HR"/>
              </w:rPr>
              <w:t xml:space="preserve">FERIĆ STANISLAV, </w:t>
            </w:r>
            <w:r w:rsidRPr="009D4309">
              <w:rPr>
                <w:sz w:val="14"/>
                <w:szCs w:val="14"/>
                <w:lang w:eastAsia="hr-HR"/>
              </w:rPr>
              <w:br/>
              <w:t xml:space="preserve">Mihanovićeva 57, </w:t>
            </w:r>
            <w:r w:rsidRPr="009D4309">
              <w:rPr>
                <w:sz w:val="14"/>
                <w:szCs w:val="14"/>
                <w:lang w:eastAsia="hr-HR"/>
              </w:rPr>
              <w:br/>
              <w:t>21000 Split</w:t>
            </w:r>
          </w:p>
        </w:tc>
        <w:tc>
          <w:tcPr>
            <w:tcW w:type="dxa" w:w="992"/>
            <w:tcBorders>
              <w:bottom w:space="0" w:sz="4" w:color="000000" w:val="single"/>
              <w:right w:space="0" w:sz="4" w:color="000000" w:val="single"/>
            </w:tcBorders>
            <w:shd w:fill="FFFFFF" w:color="auto" w:val="clear"/>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94334370862</w:t>
            </w:r>
          </w:p>
        </w:tc>
        <w:tc>
          <w:tcPr>
            <w:tcW w:type="dxa" w:w="1276"/>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294.059,61</w:t>
            </w:r>
          </w:p>
        </w:tc>
        <w:tc>
          <w:tcPr>
            <w:tcW w:type="dxa" w:w="1417"/>
            <w:gridSpan w:val="2"/>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p>
        </w:tc>
        <w:tc>
          <w:tcPr>
            <w:tcW w:type="dxa" w:w="1276"/>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294.059,61</w:t>
            </w:r>
          </w:p>
        </w:tc>
        <w:tc>
          <w:tcPr>
            <w:tcW w:type="dxa" w:w="992"/>
            <w:tcBorders>
              <w:bottom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10,00%</w:t>
            </w:r>
          </w:p>
        </w:tc>
        <w:tc>
          <w:tcPr>
            <w:tcW w:type="dxa" w:w="1134"/>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9D4309">
            <w:pPr>
              <w:ind w:firstLine="180"/>
              <w:jc w:val="center"/>
              <w:rPr>
                <w:sz w:val="14"/>
                <w:szCs w:val="14"/>
                <w:lang w:eastAsia="hr-HR"/>
              </w:rPr>
            </w:pPr>
            <w:r w:rsidRPr="009D4309">
              <w:rPr>
                <w:sz w:val="14"/>
                <w:szCs w:val="14"/>
                <w:lang w:eastAsia="hr-HR"/>
              </w:rPr>
              <w:t>29.405,96</w:t>
            </w:r>
          </w:p>
        </w:tc>
        <w:tc>
          <w:tcPr>
            <w:tcW w:type="dxa" w:w="1418"/>
            <w:tcBorders>
              <w:bottom w:space="0" w:sz="4" w:color="000000" w:val="single"/>
              <w:right w:space="0" w:sz="4" w:color="000000" w:val="single"/>
            </w:tcBorders>
            <w:shd w:fill="FFFFFF" w:color="auto" w:val="clear"/>
            <w:noWrap/>
            <w:tcMar>
              <w:top w:type="dxa" w:w="0"/>
              <w:left w:type="dxa" w:w="108"/>
              <w:bottom w:type="dxa" w:w="0"/>
              <w:right w:type="dxa" w:w="108"/>
            </w:tcMar>
            <w:vAlign w:val="center"/>
          </w:tcPr>
          <w:p w:rsidRDefault="00B1528C" w:rsidP="00210056" w:rsidR="00B1528C" w:rsidRPr="009D4309">
            <w:pPr>
              <w:ind w:firstLine="180"/>
              <w:jc w:val="center"/>
              <w:rPr>
                <w:color w:val="000000"/>
                <w:sz w:val="14"/>
                <w:szCs w:val="14"/>
                <w:lang w:eastAsia="hr-HR"/>
              </w:rPr>
            </w:pPr>
            <w:r w:rsidRPr="009D4309">
              <w:rPr>
                <w:color w:val="000000"/>
                <w:sz w:val="14"/>
                <w:szCs w:val="14"/>
                <w:lang w:eastAsia="hr-HR"/>
              </w:rPr>
              <w:t>264.653,65</w:t>
            </w:r>
          </w:p>
        </w:tc>
      </w:tr>
      <w:tr w:rsidTr="005160BD" w:rsidR="00B1528C">
        <w:trPr>
          <w:trHeight w:val="585"/>
        </w:trPr>
        <w:tc>
          <w:tcPr>
            <w:tcW w:type="dxa" w:w="851"/>
            <w:shd w:fill="FFFFFF" w:color="auto" w:val="clear"/>
            <w:noWrap/>
            <w:tcMar>
              <w:top w:type="dxa" w:w="0"/>
              <w:left w:type="dxa" w:w="108"/>
              <w:bottom w:type="dxa" w:w="0"/>
              <w:right w:type="dxa" w:w="108"/>
            </w:tcMar>
          </w:tcPr>
          <w:p w:rsidRDefault="00B1528C" w:rsidP="00210056" w:rsidR="00B1528C" w:rsidRPr="009D4309">
            <w:pPr>
              <w:ind w:firstLine="180"/>
              <w:jc w:val="center"/>
              <w:rPr>
                <w:color w:val="000000"/>
                <w:sz w:val="14"/>
                <w:szCs w:val="14"/>
                <w:lang w:eastAsia="hr-HR"/>
              </w:rPr>
            </w:pPr>
          </w:p>
        </w:tc>
        <w:tc>
          <w:tcPr>
            <w:tcW w:type="dxa" w:w="1418"/>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ind w:firstLine="180"/>
              <w:jc w:val="center"/>
              <w:rPr>
                <w:bCs/>
                <w:color w:val="000000"/>
                <w:sz w:val="14"/>
                <w:szCs w:val="14"/>
                <w:lang w:eastAsia="hr-HR"/>
              </w:rPr>
            </w:pPr>
            <w:r w:rsidRPr="005160BD">
              <w:rPr>
                <w:bCs/>
                <w:color w:val="000000"/>
                <w:sz w:val="14"/>
                <w:szCs w:val="14"/>
                <w:lang w:eastAsia="hr-HR"/>
              </w:rPr>
              <w:t>SVEUKUPNO:</w:t>
            </w:r>
          </w:p>
        </w:tc>
        <w:tc>
          <w:tcPr>
            <w:tcW w:type="dxa" w:w="99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ind w:firstLine="180"/>
              <w:jc w:val="center"/>
              <w:rPr>
                <w:bCs/>
                <w:color w:val="000000"/>
                <w:sz w:val="14"/>
                <w:szCs w:val="14"/>
                <w:lang w:eastAsia="hr-HR"/>
              </w:rPr>
            </w:pPr>
          </w:p>
        </w:tc>
        <w:tc>
          <w:tcPr>
            <w:tcW w:type="dxa" w:w="1276"/>
            <w:gridSpan w:val="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ind w:firstLine="180"/>
              <w:jc w:val="center"/>
              <w:rPr>
                <w:bCs/>
                <w:color w:val="000000"/>
                <w:sz w:val="14"/>
                <w:szCs w:val="14"/>
                <w:lang w:eastAsia="hr-HR"/>
              </w:rPr>
            </w:pPr>
            <w:r w:rsidRPr="005160BD">
              <w:rPr>
                <w:bCs/>
                <w:color w:val="000000"/>
                <w:sz w:val="14"/>
                <w:szCs w:val="14"/>
                <w:lang w:eastAsia="hr-HR"/>
              </w:rPr>
              <w:t>165.545.007,71</w:t>
            </w:r>
          </w:p>
        </w:tc>
        <w:tc>
          <w:tcPr>
            <w:tcW w:type="dxa" w:w="1417"/>
            <w:gridSpan w:val="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ind w:firstLine="180"/>
              <w:jc w:val="center"/>
              <w:rPr>
                <w:bCs/>
                <w:color w:val="000000"/>
                <w:sz w:val="14"/>
                <w:szCs w:val="14"/>
                <w:lang w:eastAsia="hr-HR"/>
              </w:rPr>
            </w:pPr>
            <w:r w:rsidRPr="005160BD">
              <w:rPr>
                <w:bCs/>
                <w:color w:val="000000"/>
                <w:sz w:val="14"/>
                <w:szCs w:val="14"/>
                <w:lang w:eastAsia="hr-HR"/>
              </w:rPr>
              <w:t>1.772.086,57</w:t>
            </w:r>
          </w:p>
        </w:tc>
        <w:tc>
          <w:tcPr>
            <w:tcW w:type="dxa" w:w="127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ind w:firstLine="180"/>
              <w:jc w:val="center"/>
              <w:rPr>
                <w:bCs/>
                <w:color w:val="000000"/>
                <w:sz w:val="14"/>
                <w:szCs w:val="14"/>
                <w:lang w:eastAsia="hr-HR"/>
              </w:rPr>
            </w:pPr>
            <w:r w:rsidRPr="005160BD">
              <w:rPr>
                <w:bCs/>
                <w:color w:val="000000"/>
                <w:sz w:val="14"/>
                <w:szCs w:val="14"/>
                <w:lang w:eastAsia="hr-HR"/>
              </w:rPr>
              <w:t>163.772.921,14</w:t>
            </w:r>
          </w:p>
        </w:tc>
        <w:tc>
          <w:tcPr>
            <w:tcW w:type="dxa" w:w="99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ind w:firstLine="180"/>
              <w:jc w:val="center"/>
              <w:rPr>
                <w:bCs/>
                <w:color w:val="000000"/>
                <w:sz w:val="14"/>
                <w:szCs w:val="14"/>
                <w:lang w:eastAsia="hr-HR"/>
              </w:rPr>
            </w:pPr>
            <w:r w:rsidRPr="005160BD">
              <w:rPr>
                <w:bCs/>
                <w:color w:val="000000"/>
                <w:sz w:val="14"/>
                <w:szCs w:val="14"/>
                <w:lang w:eastAsia="hr-HR"/>
              </w:rPr>
              <w:t>10,00%</w:t>
            </w:r>
          </w:p>
        </w:tc>
        <w:tc>
          <w:tcPr>
            <w:tcW w:type="dxa" w:w="1134"/>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jc w:val="center"/>
              <w:rPr>
                <w:bCs/>
                <w:color w:val="000000"/>
                <w:sz w:val="14"/>
                <w:szCs w:val="14"/>
                <w:lang w:eastAsia="hr-HR"/>
              </w:rPr>
            </w:pPr>
            <w:r w:rsidRPr="005160BD">
              <w:rPr>
                <w:bCs/>
                <w:color w:val="000000"/>
                <w:sz w:val="14"/>
                <w:szCs w:val="14"/>
                <w:lang w:eastAsia="hr-HR"/>
              </w:rPr>
              <w:t>16.377.292,11</w:t>
            </w:r>
          </w:p>
        </w:tc>
        <w:tc>
          <w:tcPr>
            <w:tcW w:type="dxa" w:w="141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B1528C" w:rsidP="00210056" w:rsidR="00B1528C" w:rsidRPr="005160BD">
            <w:pPr>
              <w:ind w:firstLine="180"/>
              <w:jc w:val="center"/>
              <w:rPr>
                <w:bCs/>
                <w:color w:val="000000"/>
                <w:sz w:val="14"/>
                <w:szCs w:val="14"/>
                <w:lang w:eastAsia="hr-HR"/>
              </w:rPr>
            </w:pPr>
            <w:r w:rsidRPr="005160BD">
              <w:rPr>
                <w:bCs/>
                <w:color w:val="000000"/>
                <w:sz w:val="14"/>
                <w:szCs w:val="14"/>
                <w:lang w:eastAsia="hr-HR"/>
              </w:rPr>
              <w:t>147.395.629,02</w:t>
            </w:r>
          </w:p>
        </w:tc>
      </w:tr>
      <w:tr w:rsidTr="005160BD" w:rsidR="00B1528C">
        <w:trPr>
          <w:trHeight w:val="300"/>
        </w:trPr>
        <w:tc>
          <w:tcPr>
            <w:tcW w:type="dxa" w:w="851"/>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1418"/>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992"/>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1276"/>
            <w:gridSpan w:val="2"/>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1417"/>
            <w:gridSpan w:val="2"/>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1276"/>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992"/>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1134"/>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c>
          <w:tcPr>
            <w:tcW w:type="dxa" w:w="1418"/>
            <w:shd w:fill="auto" w:color="auto" w:val="clear"/>
            <w:noWrap/>
            <w:tcMar>
              <w:top w:type="dxa" w:w="0"/>
              <w:left w:type="dxa" w:w="108"/>
              <w:bottom w:type="dxa" w:w="0"/>
              <w:right w:type="dxa" w:w="108"/>
            </w:tcMar>
            <w:vAlign w:val="bottom"/>
          </w:tcPr>
          <w:p w:rsidRDefault="00B1528C" w:rsidP="009D4309" w:rsidR="00B1528C">
            <w:pPr>
              <w:rPr>
                <w:rFonts w:cs="Calibri"/>
                <w:color w:val="000000"/>
                <w:lang w:eastAsia="hr-HR"/>
              </w:rPr>
            </w:pPr>
          </w:p>
        </w:tc>
      </w:tr>
    </w:tbl>
    <w:p w:rsidRDefault="00270871" w:rsidP="005327A1" w:rsidR="00270871">
      <w:pPr>
        <w:jc w:val="both"/>
        <w:rPr>
          <w:lang w:val="hr-HR"/>
        </w:rPr>
      </w:pPr>
    </w:p>
    <w:p w:rsidRDefault="00270871" w:rsidP="005327A1" w:rsidR="00270871">
      <w:pPr>
        <w:jc w:val="both"/>
        <w:rPr>
          <w:bCs/>
          <w:lang w:val="hr-HR"/>
        </w:rPr>
      </w:pPr>
      <w:r w:rsidRPr="00591742">
        <w:rPr>
          <w:bCs/>
          <w:lang w:val="hr-HR"/>
        </w:rPr>
        <w:t xml:space="preserve">a sve sukladno odluci </w:t>
      </w:r>
      <w:r w:rsidR="0000449A">
        <w:rPr>
          <w:bCs/>
          <w:lang w:val="hr-HR"/>
        </w:rPr>
        <w:t>s</w:t>
      </w:r>
      <w:r w:rsidRPr="00591742">
        <w:rPr>
          <w:bCs/>
          <w:lang w:val="hr-HR"/>
        </w:rPr>
        <w:t>kupštine vjerovnika od 9.</w:t>
      </w:r>
      <w:r w:rsidR="0000449A">
        <w:rPr>
          <w:bCs/>
          <w:lang w:val="hr-HR"/>
        </w:rPr>
        <w:t xml:space="preserve"> lipnja </w:t>
      </w:r>
      <w:r w:rsidRPr="00591742">
        <w:rPr>
          <w:bCs/>
          <w:lang w:val="hr-HR"/>
        </w:rPr>
        <w:t>2017., te pisane suglasnosti O</w:t>
      </w:r>
      <w:r w:rsidR="0000449A">
        <w:rPr>
          <w:bCs/>
          <w:lang w:val="hr-HR"/>
        </w:rPr>
        <w:t>dbora vjerovnika od 17. svibnja 2018.</w:t>
      </w:r>
      <w:r w:rsidRPr="00591742">
        <w:rPr>
          <w:bCs/>
          <w:lang w:val="hr-HR"/>
        </w:rPr>
        <w:t xml:space="preserve">, te suglasnosti DAB-a od </w:t>
      </w:r>
      <w:r w:rsidR="0000449A">
        <w:rPr>
          <w:bCs/>
          <w:lang w:val="hr-HR"/>
        </w:rPr>
        <w:t xml:space="preserve">7. lipnja </w:t>
      </w:r>
      <w:r w:rsidRPr="00591742">
        <w:rPr>
          <w:bCs/>
          <w:lang w:val="hr-HR"/>
        </w:rPr>
        <w:t>2018., vodeći računa da je za prednje navedene isplate potrebno 482.931.165,98 kuna, a trenutno raspoloživa sredstva iznose 486.366.708,34 kuna, te da je za postupke u tijeku i redovno odvijanje stečajnog postupka potrebno rezervirati 20.155.388,54 kuna, a stečajni dužnik raspolaže sa  iznosom od 3.435.542,36 kuna.</w:t>
      </w:r>
    </w:p>
    <w:p w:rsidRDefault="0000449A" w:rsidP="005327A1" w:rsidR="0000449A">
      <w:pPr>
        <w:jc w:val="both"/>
        <w:rPr>
          <w:bCs/>
          <w:lang w:val="hr-HR"/>
        </w:rPr>
      </w:pPr>
    </w:p>
    <w:p w:rsidRDefault="00D76142" w:rsidP="0010456A" w:rsidR="005327A1">
      <w:pPr>
        <w:jc w:val="both"/>
        <w:rPr>
          <w:lang w:val="hr-HR"/>
        </w:rPr>
      </w:pPr>
      <w:r>
        <w:rPr>
          <w:bCs/>
          <w:lang w:val="hr-HR"/>
        </w:rPr>
        <w:t xml:space="preserve">III. </w:t>
      </w:r>
      <w:r w:rsidRPr="00D76142">
        <w:rPr>
          <w:bCs/>
          <w:lang w:val="hr-HR"/>
        </w:rPr>
        <w:t>Ovo rješenje će se objaviti na e-oglasnoj ploči suda i izložiti u stečajnoj pisarnici ovog suda, a stečajna upraviteljica se upućuje javno objaviti u „Narodnim novinama“ zbroj tražbina i raspoloživi iznos iz stečajne mase koji će se raspodijeliti vjerovnicima zajedno s poukom o pravu na prigovor protiv diobnog popisa.</w:t>
      </w:r>
    </w:p>
    <w:p w:rsidRDefault="00061BE8" w:rsidP="00061BE8" w:rsidR="00061BE8">
      <w:pPr>
        <w:jc w:val="center"/>
      </w:pPr>
      <w:r>
        <w:t>Obrazloženje</w:t>
      </w:r>
    </w:p>
    <w:p w:rsidRDefault="00061BE8" w:rsidP="00061BE8" w:rsidR="00061BE8" w:rsidRPr="0006274C">
      <w:pPr>
        <w:pStyle w:val="Tijeloteksta"/>
      </w:pPr>
    </w:p>
    <w:p w:rsidRDefault="00061BE8" w:rsidP="00061BE8" w:rsidR="00591742">
      <w:pPr>
        <w:jc w:val="both"/>
      </w:pPr>
      <w:r w:rsidRPr="0006274C">
        <w:t xml:space="preserve">    </w:t>
      </w:r>
      <w:r>
        <w:t xml:space="preserve">      </w:t>
      </w:r>
      <w:r w:rsidR="001921B1">
        <w:t>Rješenjem</w:t>
      </w:r>
      <w:r>
        <w:t xml:space="preserve"> ovog </w:t>
      </w:r>
      <w:r w:rsidR="001921B1">
        <w:t>s</w:t>
      </w:r>
      <w:r>
        <w:t xml:space="preserve">uda od </w:t>
      </w:r>
      <w:r w:rsidR="00591742">
        <w:t>16. siječnja 2012. pod gornjim poslovnim brojem otvoren je stečajni postupak nad dužnikom.</w:t>
      </w:r>
    </w:p>
    <w:p w:rsidRDefault="00591742" w:rsidP="00061BE8" w:rsidR="00591742">
      <w:pPr>
        <w:jc w:val="both"/>
      </w:pPr>
    </w:p>
    <w:p w:rsidRDefault="00591742" w:rsidP="00591742" w:rsidR="00591742">
      <w:pPr>
        <w:ind w:firstLine="720"/>
        <w:jc w:val="both"/>
      </w:pPr>
      <w:r>
        <w:t xml:space="preserve">Skupština vjerovnika Credo banke d.d. u stečaju, na ročištu održanom 9. lipnja 2017., donijela je odluku da se vjerovniku </w:t>
      </w:r>
      <w:r w:rsidRPr="00591742">
        <w:t>Državnoj agenciji za osiguranje štednih uloga i sanaciju banaka</w:t>
      </w:r>
      <w:r>
        <w:t xml:space="preserve"> isplati iznos od 450.000.000,00 kuna na ime djelomičnog namirenja utvrđene tražbine ovog vjerovnika u trećem višem isplatnom redu.</w:t>
      </w:r>
    </w:p>
    <w:p w:rsidRDefault="00591742" w:rsidP="00591742" w:rsidR="00591742"/>
    <w:p w:rsidRDefault="00591742" w:rsidP="00591742" w:rsidR="00591742">
      <w:pPr>
        <w:ind w:firstLine="720"/>
        <w:jc w:val="both"/>
      </w:pPr>
      <w:r>
        <w:t xml:space="preserve">Na sjednici Odbora vjerovnika Credo banke d.d. u stečaju  održanoj 17. svibnja 2018., Odbor vjerovnika, između ostalog, donio je zaključak da se daje suglasnost stečajnoj upraviteljici, pored već donesene odluke skupštine vjerovnika od 09. lipnja 2017. za isplatom 450.000.000,00 kuna, da vjerovniku III. višeg isplatnog reda DAB-u (članak 278. stavak 1. točka 3. Zakona o kreditnim </w:t>
      </w:r>
      <w:r w:rsidR="0000449A">
        <w:t>institucijama</w:t>
      </w:r>
      <w:r>
        <w:t xml:space="preserve">-Narodne novine br.117/08 do 153/09), isplati daljnji iznos od </w:t>
      </w:r>
      <w:r>
        <w:lastRenderedPageBreak/>
        <w:t>16.553.873,87 kuna čime bi taj vjerovnik bio isplaćen u 100% iznosu za ukupno utvrđenu tražbinu koju je DAB do sada isplatio vjerovnicima s osnova osigurane štednje, a prema rješenju Trgovačkog suda u Splitu,</w:t>
      </w:r>
      <w:r w:rsidR="0000449A">
        <w:t xml:space="preserve"> od </w:t>
      </w:r>
      <w:r>
        <w:t>ukupno utvrđene tražbine u iznosu od 469.813.592,02 kuna.</w:t>
      </w:r>
    </w:p>
    <w:p w:rsidRDefault="00591742" w:rsidP="00591742" w:rsidR="00591742"/>
    <w:p w:rsidRDefault="00591742" w:rsidP="00591742" w:rsidR="00591742">
      <w:pPr>
        <w:ind w:firstLine="720"/>
        <w:jc w:val="both"/>
      </w:pPr>
      <w:r>
        <w:t xml:space="preserve">Na istoj sjednici Odbor vjerovnika je dao suglasnost stečajnoj upraviteljici da vjerovnicima IV. višeg isplatnog reda-fizičkim osobama (članak 278. stavak 1. </w:t>
      </w:r>
      <w:r w:rsidR="0000449A">
        <w:t>točka 4. Zakona o kreditnim ins</w:t>
      </w:r>
      <w:r>
        <w:t>t</w:t>
      </w:r>
      <w:r w:rsidR="0000449A">
        <w:t>it</w:t>
      </w:r>
      <w:r>
        <w:t>ucijama-Narodne novine br.117/08 do 153/09),  isplati 10% od ukupnog iznosa utvrđenih tražbina, odnosno, 10% iznad iznosa koji je DAB isplatio na temelju osigurane štednje.</w:t>
      </w:r>
    </w:p>
    <w:p w:rsidRDefault="00591742" w:rsidP="00591742" w:rsidR="00591742"/>
    <w:p w:rsidRDefault="00AC2FB0" w:rsidP="00AC2FB0" w:rsidR="00AC2FB0">
      <w:pPr>
        <w:ind w:firstLine="720"/>
        <w:jc w:val="both"/>
      </w:pPr>
      <w:r w:rsidRPr="00AC2FB0">
        <w:t xml:space="preserve">U skladu s navedenim odlukama </w:t>
      </w:r>
      <w:r>
        <w:t>s</w:t>
      </w:r>
      <w:r w:rsidRPr="00AC2FB0">
        <w:t xml:space="preserve">kupštine i </w:t>
      </w:r>
      <w:r>
        <w:t>o</w:t>
      </w:r>
      <w:r w:rsidRPr="00AC2FB0">
        <w:t>dbora vjerovnika, a temeljem čl</w:t>
      </w:r>
      <w:r>
        <w:t>anaka</w:t>
      </w:r>
      <w:r w:rsidRPr="00AC2FB0">
        <w:t>183., 184. Stečajnog zakona (</w:t>
      </w:r>
      <w:r>
        <w:t xml:space="preserve">Narodne novine 44/96 do 116/10)  i članka </w:t>
      </w:r>
      <w:r w:rsidRPr="00AC2FB0">
        <w:t>278. Zakona o kreditnim institucijama (</w:t>
      </w:r>
      <w:r>
        <w:t>Narodne novine</w:t>
      </w:r>
      <w:r w:rsidRPr="00AC2FB0">
        <w:t xml:space="preserve"> br.117/08 do 153/09), </w:t>
      </w:r>
      <w:r>
        <w:t>s</w:t>
      </w:r>
      <w:r w:rsidRPr="00AC2FB0">
        <w:t xml:space="preserve">tečajna upraviteljica </w:t>
      </w:r>
      <w:r>
        <w:t xml:space="preserve">je u spis dana </w:t>
      </w:r>
      <w:r w:rsidRPr="00AC2FB0">
        <w:t xml:space="preserve">7. lipnja </w:t>
      </w:r>
      <w:r>
        <w:t>2018. dostavila prijedlog treće djelomične diobe zajedno sa tablicama s p</w:t>
      </w:r>
      <w:r w:rsidRPr="00AC2FB0">
        <w:t>opisom utvrđenih tražbina stečajnih vjerovnika koje se uzimaju u obzir kod namirenja za  3. djelomičnu diobu.</w:t>
      </w:r>
    </w:p>
    <w:p w:rsidRDefault="00AC2FB0" w:rsidP="00591742" w:rsidR="00AC2FB0"/>
    <w:p w:rsidRDefault="00591742" w:rsidP="00591742" w:rsidR="00591742">
      <w:pPr>
        <w:jc w:val="both"/>
      </w:pPr>
      <w:r>
        <w:tab/>
        <w:t>U svom prijedlog</w:t>
      </w:r>
      <w:r w:rsidR="0000449A">
        <w:t>u</w:t>
      </w:r>
      <w:r>
        <w:t xml:space="preserve"> zaprimljenom na ovaj sud 7. lipnja 2018. stečajna upraviteljica predložila je sukcesivnu isplatu vjerovniku III. reda DAB-u kako je to navedeno u točki 1. prijedloga, sve na temelju suglasnosti DAB-a od 07. lipnja 2018. o istoj, te nakona isplate tražbine DAB-a u cijelosti, isplatu vjerovnicima IV. reda, a kako je to navedeno u točki 2., s ciljem dobivanja vremena da se dodatno prikupe sredstva potrebna za rezervacije tj. za normalno odvijanje stečajnog postupka.</w:t>
      </w:r>
    </w:p>
    <w:p w:rsidRDefault="00591742" w:rsidP="00591742" w:rsidR="00591742"/>
    <w:p w:rsidRDefault="00591742" w:rsidP="00591742" w:rsidR="00591742">
      <w:pPr>
        <w:ind w:firstLine="720"/>
        <w:jc w:val="both"/>
      </w:pPr>
      <w:r>
        <w:t xml:space="preserve">Naime, kad bi u ovom trenutku rješenje o diobi postalo pravomoćno i odmah se izvršila  isplata 100% tražbine DAB-u u III. isplatnom redu s osnova isplaćene osigurane štednje i 10% vjerovnicima IV isplatnog reda, Stečajnom dužniku bi nedostajalo 16.719.846,18 kuna za nesmetano odvijanje stečajnog postupka, čime bi bila ugrožena likvidnost Stečajnog dužnika.  To bi se izbjeglo sukcesivnim isplatama DAB-u kako budu isticali rokovi oročenja depozita Stečajnog dužnika kod poslovnih banaka,  te  po  provedenoj  isplati vjerovniku III višeg isplatnog reda - DAB-u u cijelosti u iznosu i na način predviđen točkom 1., vjerovnicima IV višeg isplatnog reda, –fizičkim osobama 10% od ukupnog iznosa utvrđenih tražbina iznad iznosa koji je DAB isplatio na temelju osigurane štednje. </w:t>
      </w:r>
    </w:p>
    <w:p w:rsidRDefault="00591742" w:rsidP="00591742" w:rsidR="00591742"/>
    <w:p w:rsidRDefault="00DC05F9" w:rsidP="00DC05F9" w:rsidR="00DC05F9">
      <w:pPr>
        <w:ind w:firstLine="720"/>
        <w:jc w:val="both"/>
      </w:pPr>
      <w:r>
        <w:t xml:space="preserve">Odredbama članka 183. Stečajnog zakona („Narodne novine“ , broj: 44/96. do 25/12., dalje: SZ) propisano je kako se namirenje provodi prema pritjecanju gotovinskih sredstava te kako diobe obavlja </w:t>
      </w:r>
      <w:r w:rsidR="0000449A">
        <w:t>stečajni upravitelj</w:t>
      </w:r>
      <w:r>
        <w:t xml:space="preserve">, a prije svake diobe on je dužan pribaviti suglasnost odbora vjerovnika, odnosno stečajnog suca, ako odbor vjerovnika nije osnovan. Također, člankom 17., stavak 1. točka 7. SZ propisano je kako stečajni sudac </w:t>
      </w:r>
      <w:r w:rsidR="00603044">
        <w:t>odobrava</w:t>
      </w:r>
      <w:r>
        <w:t xml:space="preserve"> isplatu vjerovnika.</w:t>
      </w:r>
    </w:p>
    <w:p w:rsidRDefault="00DC05F9" w:rsidP="00DC05F9" w:rsidR="00DC05F9">
      <w:pPr>
        <w:ind w:firstLine="720"/>
        <w:jc w:val="both"/>
      </w:pPr>
    </w:p>
    <w:p w:rsidRDefault="00DC05F9" w:rsidP="00D03B83" w:rsidR="00DC05F9">
      <w:pPr>
        <w:ind w:firstLine="720"/>
        <w:jc w:val="both"/>
      </w:pPr>
      <w:r>
        <w:t xml:space="preserve">Kako je odbor vjerovnika dao suglasnost za diobu to je trebalo je prijedlogu </w:t>
      </w:r>
      <w:r w:rsidR="00603044">
        <w:t>s</w:t>
      </w:r>
      <w:r>
        <w:t xml:space="preserve">tečajne upraviteljice udovoljiti i </w:t>
      </w:r>
      <w:r w:rsidR="00603044">
        <w:t>riješiti</w:t>
      </w:r>
      <w:r>
        <w:t xml:space="preserve"> kao u izreci ovog </w:t>
      </w:r>
      <w:r w:rsidR="00603044">
        <w:t>rješenja</w:t>
      </w:r>
      <w:r>
        <w:t xml:space="preserve"> pod točkom I.</w:t>
      </w:r>
      <w:r w:rsidR="00603044">
        <w:t xml:space="preserve"> i II. </w:t>
      </w:r>
    </w:p>
    <w:p w:rsidRDefault="00DC05F9" w:rsidP="00D03B83" w:rsidR="00DC05F9">
      <w:pPr>
        <w:jc w:val="both"/>
      </w:pPr>
      <w:r>
        <w:t xml:space="preserve">     </w:t>
      </w:r>
    </w:p>
    <w:p w:rsidRDefault="00D03B83" w:rsidP="00DC05F9" w:rsidR="00DC05F9" w:rsidRPr="0000449A">
      <w:pPr>
        <w:jc w:val="both"/>
      </w:pPr>
      <w:r>
        <w:rPr>
          <w:color w:val="FF0000"/>
        </w:rPr>
        <w:t xml:space="preserve">     </w:t>
      </w:r>
      <w:r>
        <w:rPr>
          <w:color w:val="FF0000"/>
        </w:rPr>
        <w:tab/>
      </w:r>
      <w:r w:rsidR="00DC05F9" w:rsidRPr="0000449A">
        <w:t>Člankom 184. SZ propisano je kako je stečajni upravitelj dužan  javno objaviti zbroj tražbina i iznos koji će raspodijeliti vjerovnicima pa je, sukl</w:t>
      </w:r>
      <w:r w:rsidR="008F2275">
        <w:t>adno istoj zakonskoj odredbi, ri</w:t>
      </w:r>
      <w:r w:rsidR="00DC05F9" w:rsidRPr="0000449A">
        <w:t xml:space="preserve">ješeno kao pod točkom </w:t>
      </w:r>
      <w:r w:rsidR="008F2275">
        <w:t>III.</w:t>
      </w:r>
      <w:r w:rsidR="00603044" w:rsidRPr="0000449A">
        <w:t xml:space="preserve"> </w:t>
      </w:r>
      <w:r w:rsidR="00DC05F9" w:rsidRPr="0000449A">
        <w:t xml:space="preserve"> izreke ovog riješenja.</w:t>
      </w:r>
    </w:p>
    <w:p w:rsidRDefault="00DC05F9" w:rsidP="00DC05F9" w:rsidR="00DC05F9" w:rsidRPr="00D03B83">
      <w:pPr>
        <w:jc w:val="both"/>
      </w:pPr>
    </w:p>
    <w:p w:rsidRDefault="00D03B83" w:rsidP="00D74839" w:rsidR="00D74839">
      <w:pPr>
        <w:jc w:val="both"/>
      </w:pPr>
      <w:r w:rsidRPr="00D03B83">
        <w:t xml:space="preserve">     </w:t>
      </w:r>
      <w:r w:rsidRPr="00D03B83">
        <w:tab/>
      </w:r>
      <w:r w:rsidR="00D74839">
        <w:t xml:space="preserve">Člankom 190. SZ propisano je kako (i) kod djelomične diobe vjerovnici mogu stečajnom sucu podnijeti prigovore na popis i to u roku od osam dana nakon isteka roka iz članka 185. </w:t>
      </w:r>
      <w:r w:rsidR="00D74839">
        <w:lastRenderedPageBreak/>
        <w:t xml:space="preserve">stavak 1. SZ. Povodom eventualnog prigovora, riješenjem se može odrediti ispravak popisa, kako to proizlazi iz stavka 3. članka 190. SZ, a stavkom 4.članka 190. SZ propisano je kako se djelomičnoj diobi može pristupiti tek po pravomoćnosti riješenja iz stavka 3. članka 190. SZ. </w:t>
      </w:r>
    </w:p>
    <w:p w:rsidRDefault="00D74839" w:rsidP="00D74839" w:rsidR="00D74839">
      <w:pPr>
        <w:jc w:val="both"/>
      </w:pPr>
    </w:p>
    <w:p w:rsidRDefault="00D74839" w:rsidP="00D74839" w:rsidR="00061BE8">
      <w:pPr>
        <w:ind w:firstLine="720"/>
        <w:jc w:val="both"/>
      </w:pPr>
      <w:r>
        <w:t>S provođenjem djelomične diobe prema točkama I. i II. ovog rješenja, stečajni upravitelj započeti će tek po isteku rokova iz članka 185., 186. i 190. SZ, odnosno nakon što rješenje o eventualnom ispravku diobnog popisa postane pravomoćno.</w:t>
      </w:r>
    </w:p>
    <w:p w:rsidRDefault="00D74839" w:rsidP="00D74839" w:rsidR="00D74839" w:rsidRPr="0006274C">
      <w:pPr>
        <w:ind w:firstLine="720"/>
        <w:jc w:val="both"/>
      </w:pPr>
    </w:p>
    <w:p w:rsidRDefault="00B825E6" w:rsidP="00DC05F9" w:rsidR="00B825E6" w:rsidRPr="001921B1">
      <w:pPr>
        <w:jc w:val="center"/>
      </w:pPr>
      <w:r>
        <w:t>U</w:t>
      </w:r>
      <w:r w:rsidRPr="001D2D93">
        <w:rPr>
          <w:lang w:val="hr-HR"/>
        </w:rPr>
        <w:t xml:space="preserve"> </w:t>
      </w:r>
      <w:r>
        <w:t>Splitu</w:t>
      </w:r>
      <w:r>
        <w:rPr>
          <w:lang w:val="hr-HR"/>
        </w:rPr>
        <w:t xml:space="preserve"> </w:t>
      </w:r>
      <w:r w:rsidR="0000449A">
        <w:rPr>
          <w:lang w:val="hr-HR"/>
        </w:rPr>
        <w:t>16</w:t>
      </w:r>
      <w:r w:rsidR="00270871">
        <w:rPr>
          <w:lang w:val="hr-HR"/>
        </w:rPr>
        <w:t>. srpnja</w:t>
      </w:r>
      <w:r>
        <w:rPr>
          <w:lang w:val="hr-HR"/>
        </w:rPr>
        <w:t xml:space="preserve"> 2018.</w:t>
      </w:r>
    </w:p>
    <w:p w:rsidRDefault="00B825E6" w:rsidP="00B825E6" w:rsidR="00B825E6">
      <w:pPr>
        <w:pStyle w:val="Tijeloteksta"/>
        <w:jc w:val="center"/>
        <w:rPr>
          <w:lang w:eastAsia="en-US"/>
        </w:rPr>
      </w:pPr>
      <w:r>
        <w:rPr>
          <w:lang w:eastAsia="en-US"/>
        </w:rPr>
        <w:tab/>
      </w:r>
      <w:r>
        <w:rPr>
          <w:lang w:eastAsia="en-US"/>
        </w:rPr>
        <w:tab/>
      </w:r>
      <w:r>
        <w:rPr>
          <w:lang w:eastAsia="en-US"/>
        </w:rPr>
        <w:tab/>
        <w:t xml:space="preserve">Sudac </w:t>
      </w:r>
    </w:p>
    <w:p w:rsidRDefault="00B825E6" w:rsidP="00B825E6" w:rsidR="00B825E6">
      <w:pPr>
        <w:pStyle w:val="Tijeloteksta"/>
        <w:jc w:val="right"/>
        <w:rPr>
          <w:lang w:eastAsia="en-US"/>
        </w:rPr>
      </w:pPr>
    </w:p>
    <w:p w:rsidRDefault="00B825E6" w:rsidP="00B825E6" w:rsidR="00B825E6">
      <w:pPr>
        <w:pStyle w:val="Tijeloteksta"/>
        <w:jc w:val="right"/>
        <w:rPr>
          <w:lang w:eastAsia="en-US"/>
        </w:rPr>
      </w:pPr>
    </w:p>
    <w:p w:rsidRDefault="00B825E6" w:rsidP="00DC05F9" w:rsidR="00061BE8">
      <w:pPr>
        <w:pStyle w:val="Tijeloteksta"/>
        <w:jc w:val="right"/>
        <w:rPr>
          <w:lang w:eastAsia="en-US"/>
        </w:rPr>
      </w:pPr>
      <w:r w:rsidRPr="00E54AB5">
        <w:rPr>
          <w:lang w:eastAsia="en-US"/>
        </w:rPr>
        <w:t>Katarina Mikulić</w:t>
      </w:r>
      <w:r w:rsidR="00A3664C">
        <w:rPr>
          <w:lang w:eastAsia="en-US"/>
        </w:rPr>
        <w:t>,v.r.</w:t>
      </w:r>
    </w:p>
    <w:p w:rsidRDefault="00A3664C" w:rsidP="0071700F" w:rsidR="00A3664C">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A3664C" w:rsidP="0071700F" w:rsidR="00A3664C"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3664C" w:rsidP="00DC05F9" w:rsidR="00A3664C" w:rsidRPr="001D2D93">
      <w:pPr>
        <w:pStyle w:val="Tijeloteksta"/>
        <w:jc w:val="right"/>
      </w:pPr>
    </w:p>
    <w:p w:rsidRDefault="00D03B83" w:rsidP="00061BE8" w:rsidR="00D03B83">
      <w:pPr>
        <w:jc w:val="both"/>
      </w:pPr>
    </w:p>
    <w:p w:rsidRDefault="00DC05F9" w:rsidP="00061BE8" w:rsidR="0011167A" w:rsidRPr="0011167A">
      <w:pPr>
        <w:jc w:val="both"/>
        <w:rPr>
          <w:lang w:val="hr-HR"/>
        </w:rPr>
      </w:pPr>
      <w:r w:rsidRPr="0011167A">
        <w:t>Pouka</w:t>
      </w:r>
      <w:r w:rsidR="00061BE8" w:rsidRPr="0011167A">
        <w:rPr>
          <w:lang w:val="hr-HR"/>
        </w:rPr>
        <w:t xml:space="preserve"> </w:t>
      </w:r>
      <w:r w:rsidRPr="0011167A">
        <w:t>o</w:t>
      </w:r>
      <w:r w:rsidR="00061BE8" w:rsidRPr="0011167A">
        <w:rPr>
          <w:lang w:val="hr-HR"/>
        </w:rPr>
        <w:t xml:space="preserve"> </w:t>
      </w:r>
      <w:r w:rsidRPr="0011167A">
        <w:t>pravnom</w:t>
      </w:r>
      <w:r w:rsidR="00061BE8" w:rsidRPr="0011167A">
        <w:rPr>
          <w:lang w:val="hr-HR"/>
        </w:rPr>
        <w:t xml:space="preserve"> </w:t>
      </w:r>
      <w:r w:rsidRPr="0011167A">
        <w:t>lijeku</w:t>
      </w:r>
      <w:r w:rsidR="00061BE8" w:rsidRPr="0011167A">
        <w:rPr>
          <w:lang w:val="hr-HR"/>
        </w:rPr>
        <w:t xml:space="preserve">:  </w:t>
      </w:r>
    </w:p>
    <w:p w:rsidRDefault="00D74839" w:rsidP="00D74839" w:rsidR="00D74839" w:rsidRPr="00092DCD">
      <w:pPr>
        <w:jc w:val="both"/>
      </w:pPr>
      <w:r w:rsidRPr="00092DCD">
        <w:t xml:space="preserve">Protiv ovog rješenja dopuštena je žalba Visokom trgovačkom sudu Republike Hrvatske u Zagrebu. Žalba se podnosi putem ovog suda, pismeno u tri primjerka, u roku od 8 dana od dana dostave ovog rješenja. </w:t>
      </w:r>
    </w:p>
    <w:p w:rsidRDefault="00D74839" w:rsidP="00D74839" w:rsidR="00D74839" w:rsidRPr="00092DCD">
      <w:pPr>
        <w:jc w:val="both"/>
        <w:rPr>
          <w:sz w:val="20"/>
          <w:szCs w:val="20"/>
        </w:rPr>
      </w:pPr>
      <w:r w:rsidRPr="00092DCD">
        <w:t>Protiv diobnog popisa iz toč. I. i II. ovog rješenja vjerovnici mogu izjaviti prigovor ovom sudu i to u roku od 8 dana nakon isteka roka od 15 dana od dana javne objave u Narodni</w:t>
      </w:r>
      <w:r w:rsidR="00092DCD">
        <w:t>m novinama (članka 190. stavka 1. SZ</w:t>
      </w:r>
      <w:r w:rsidRPr="00092DCD">
        <w:t>).</w:t>
      </w:r>
    </w:p>
    <w:p w:rsidRDefault="00D74839" w:rsidP="00061BE8" w:rsidR="00D74839">
      <w:pPr>
        <w:pStyle w:val="Tijeloteksta"/>
      </w:pPr>
    </w:p>
    <w:p w:rsidRDefault="00244711" w:rsidR="00244711">
      <w:pPr>
        <w:rPr>
          <w:lang w:val="hr-HR"/>
        </w:rPr>
      </w:pPr>
    </w:p>
    <w:sectPr w:rsidSect="00931ADF"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4839" w:rsidR="00D74839">
      <w:r>
        <w:separator/>
      </w:r>
    </w:p>
  </w:endnote>
  <w:endnote w:id="0" w:type="continuationSeparator">
    <w:p w:rsidRDefault="00D74839" w:rsidR="00D748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839" w:rsidR="00D74839">
    <w:pPr>
      <w:pStyle w:val="Podnoje"/>
      <w:jc w:val="center"/>
    </w:pPr>
  </w:p>
  <w:p w:rsidRDefault="00D74839" w:rsidR="00D748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4839" w:rsidR="00D74839">
      <w:r>
        <w:separator/>
      </w:r>
    </w:p>
  </w:footnote>
  <w:footnote w:id="0" w:type="continuationSeparator">
    <w:p w:rsidRDefault="00D74839" w:rsidR="00D748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839" w:rsidP="0026015C" w:rsidR="00D7483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74839" w:rsidR="00D748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8995129"/>
      <w:docPartObj>
        <w:docPartGallery w:val="Page Numbers (Top of Page)"/>
        <w:docPartUnique/>
      </w:docPartObj>
    </w:sdtPr>
    <w:sdtEndPr/>
    <w:sdtContent>
      <w:p w:rsidRDefault="00D74839" w:rsidP="00931ADF" w:rsidR="00D74839">
        <w:pPr>
          <w:pStyle w:val="Zaglavlje"/>
          <w:ind w:firstLine="4320"/>
          <w:jc w:val="center"/>
        </w:pPr>
        <w:r>
          <w:fldChar w:fldCharType="begin"/>
        </w:r>
        <w:r>
          <w:instrText>PAGE   \* MERGEFORMAT</w:instrText>
        </w:r>
        <w:r>
          <w:fldChar w:fldCharType="separate"/>
        </w:r>
        <w:r w:rsidR="00A3664C" w:rsidRPr="00A3664C">
          <w:rPr>
            <w:noProof/>
            <w:lang w:val="hr-HR"/>
          </w:rPr>
          <w:t>18</w:t>
        </w:r>
        <w:r>
          <w:fldChar w:fldCharType="end"/>
        </w:r>
        <w:r>
          <w:t xml:space="preserve"> </w:t>
        </w:r>
        <w:r>
          <w:tab/>
        </w:r>
        <w:r w:rsidRPr="00931ADF">
          <w:t>Poslovni broj: 4.St-770/2011-</w:t>
        </w:r>
        <w:r w:rsidR="00D56AEC">
          <w:t>1522</w:t>
        </w:r>
      </w:p>
    </w:sdtContent>
  </w:sdt>
  <w:p w:rsidRDefault="00D74839" w:rsidP="00931ADF" w:rsidR="00D74839" w:rsidRPr="00DB623B">
    <w:pPr>
      <w:pStyle w:val="Zaglavlje"/>
      <w:jc w:val="center"/>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839" w:rsidR="00D74839">
    <w:pPr>
      <w:pStyle w:val="Zaglavlje"/>
      <w:jc w:val="center"/>
    </w:pPr>
  </w:p>
  <w:p w:rsidRDefault="00D74839" w:rsidR="00D7483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37C3D90"/>
    <w:multiLevelType w:val="hybridMultilevel"/>
    <w:tmpl w:val="7C0A20EE"/>
    <w:lvl w:tplc="8A1E318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4A340014"/>
    <w:multiLevelType w:val="hybridMultilevel"/>
    <w:tmpl w:val="ABDEE0E6"/>
    <w:lvl w:tplc="D6DE891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5">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10"/>
  </w:num>
  <w:num w:numId="4">
    <w:abstractNumId w:val="15"/>
  </w:num>
  <w:num w:numId="5">
    <w:abstractNumId w:val="2"/>
  </w:num>
  <w:num w:numId="6">
    <w:abstractNumId w:val="3"/>
  </w:num>
  <w:num w:numId="7">
    <w:abstractNumId w:val="7"/>
  </w:num>
  <w:num w:numId="8">
    <w:abstractNumId w:val="4"/>
  </w:num>
  <w:num w:numId="9">
    <w:abstractNumId w:val="9"/>
  </w:num>
  <w:num w:numId="10">
    <w:abstractNumId w:val="12"/>
  </w:num>
  <w:num w:numId="11">
    <w:abstractNumId w:val="16"/>
  </w:num>
  <w:num w:numId="12">
    <w:abstractNumId w:val="14"/>
  </w:num>
  <w:num w:numId="13">
    <w:abstractNumId w:val="1"/>
  </w:num>
  <w:num w:numId="14">
    <w:abstractNumId w:val="13"/>
  </w:num>
  <w:num w:numId="15">
    <w:abstractNumId w:val="11"/>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449A"/>
    <w:rsid w:val="00006DB7"/>
    <w:rsid w:val="0000750C"/>
    <w:rsid w:val="0001537E"/>
    <w:rsid w:val="00015E79"/>
    <w:rsid w:val="000162DE"/>
    <w:rsid w:val="000163E5"/>
    <w:rsid w:val="00017544"/>
    <w:rsid w:val="000175E6"/>
    <w:rsid w:val="00017A1B"/>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125C"/>
    <w:rsid w:val="00053552"/>
    <w:rsid w:val="000536CA"/>
    <w:rsid w:val="000567B0"/>
    <w:rsid w:val="00057097"/>
    <w:rsid w:val="00061BE8"/>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2DCD"/>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56A"/>
    <w:rsid w:val="00104B95"/>
    <w:rsid w:val="0010667D"/>
    <w:rsid w:val="0011167A"/>
    <w:rsid w:val="00113593"/>
    <w:rsid w:val="00117983"/>
    <w:rsid w:val="00117C17"/>
    <w:rsid w:val="0012024E"/>
    <w:rsid w:val="00123EE0"/>
    <w:rsid w:val="00127FA5"/>
    <w:rsid w:val="00133D16"/>
    <w:rsid w:val="00133DC2"/>
    <w:rsid w:val="0013544C"/>
    <w:rsid w:val="001357D9"/>
    <w:rsid w:val="00135A65"/>
    <w:rsid w:val="00140DD6"/>
    <w:rsid w:val="00141EDE"/>
    <w:rsid w:val="00144256"/>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80B57"/>
    <w:rsid w:val="0018295B"/>
    <w:rsid w:val="00182D10"/>
    <w:rsid w:val="00182F07"/>
    <w:rsid w:val="00184935"/>
    <w:rsid w:val="00184ED8"/>
    <w:rsid w:val="001901FD"/>
    <w:rsid w:val="001921B1"/>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2011E0"/>
    <w:rsid w:val="00201842"/>
    <w:rsid w:val="002021E0"/>
    <w:rsid w:val="00210056"/>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16A6"/>
    <w:rsid w:val="002522B5"/>
    <w:rsid w:val="002531D3"/>
    <w:rsid w:val="00253CB0"/>
    <w:rsid w:val="00255880"/>
    <w:rsid w:val="00255F1D"/>
    <w:rsid w:val="0026015C"/>
    <w:rsid w:val="00263577"/>
    <w:rsid w:val="002653F5"/>
    <w:rsid w:val="00266702"/>
    <w:rsid w:val="00270871"/>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5327"/>
    <w:rsid w:val="002C03DC"/>
    <w:rsid w:val="002C1033"/>
    <w:rsid w:val="002C2EF5"/>
    <w:rsid w:val="002C309D"/>
    <w:rsid w:val="002C3EF7"/>
    <w:rsid w:val="002C4374"/>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34858"/>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3EF"/>
    <w:rsid w:val="00395AC9"/>
    <w:rsid w:val="00397134"/>
    <w:rsid w:val="003A3779"/>
    <w:rsid w:val="003A38A8"/>
    <w:rsid w:val="003A3C73"/>
    <w:rsid w:val="003A4180"/>
    <w:rsid w:val="003A7032"/>
    <w:rsid w:val="003A78AD"/>
    <w:rsid w:val="003A7906"/>
    <w:rsid w:val="003B5186"/>
    <w:rsid w:val="003B6DE1"/>
    <w:rsid w:val="003B7676"/>
    <w:rsid w:val="003B76D9"/>
    <w:rsid w:val="003C33C4"/>
    <w:rsid w:val="003C442D"/>
    <w:rsid w:val="003C44AF"/>
    <w:rsid w:val="003C4B48"/>
    <w:rsid w:val="003C4C8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912"/>
    <w:rsid w:val="00411F62"/>
    <w:rsid w:val="00412A05"/>
    <w:rsid w:val="00413314"/>
    <w:rsid w:val="004154A4"/>
    <w:rsid w:val="00416539"/>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160BD"/>
    <w:rsid w:val="00521C05"/>
    <w:rsid w:val="00522F2D"/>
    <w:rsid w:val="005232B2"/>
    <w:rsid w:val="005244C1"/>
    <w:rsid w:val="00524525"/>
    <w:rsid w:val="005248BA"/>
    <w:rsid w:val="0052497F"/>
    <w:rsid w:val="0052590E"/>
    <w:rsid w:val="00526BEF"/>
    <w:rsid w:val="00527619"/>
    <w:rsid w:val="005303B2"/>
    <w:rsid w:val="005327A1"/>
    <w:rsid w:val="00535E17"/>
    <w:rsid w:val="00536E23"/>
    <w:rsid w:val="00541A64"/>
    <w:rsid w:val="00544487"/>
    <w:rsid w:val="00544D76"/>
    <w:rsid w:val="00547960"/>
    <w:rsid w:val="00550B5C"/>
    <w:rsid w:val="00550C21"/>
    <w:rsid w:val="00551F88"/>
    <w:rsid w:val="005524AC"/>
    <w:rsid w:val="005524D2"/>
    <w:rsid w:val="00553C68"/>
    <w:rsid w:val="00553E88"/>
    <w:rsid w:val="00554E9E"/>
    <w:rsid w:val="005565AF"/>
    <w:rsid w:val="00556825"/>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7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3044"/>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1C6"/>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95134"/>
    <w:rsid w:val="007A0C9F"/>
    <w:rsid w:val="007A4438"/>
    <w:rsid w:val="007A5BDE"/>
    <w:rsid w:val="007A6DB5"/>
    <w:rsid w:val="007A76EA"/>
    <w:rsid w:val="007B4922"/>
    <w:rsid w:val="007B5000"/>
    <w:rsid w:val="007B6389"/>
    <w:rsid w:val="007B7F03"/>
    <w:rsid w:val="007C2E96"/>
    <w:rsid w:val="007C417A"/>
    <w:rsid w:val="007C42A5"/>
    <w:rsid w:val="007C6537"/>
    <w:rsid w:val="007C7F7A"/>
    <w:rsid w:val="007D49BE"/>
    <w:rsid w:val="007D4C69"/>
    <w:rsid w:val="007D7F49"/>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47A"/>
    <w:rsid w:val="008F17EA"/>
    <w:rsid w:val="008F1A0C"/>
    <w:rsid w:val="008F2275"/>
    <w:rsid w:val="008F2395"/>
    <w:rsid w:val="008F482A"/>
    <w:rsid w:val="008F4A2D"/>
    <w:rsid w:val="008F4ECE"/>
    <w:rsid w:val="00900A1B"/>
    <w:rsid w:val="00900C44"/>
    <w:rsid w:val="00900D3B"/>
    <w:rsid w:val="00901C33"/>
    <w:rsid w:val="0090538D"/>
    <w:rsid w:val="00905C15"/>
    <w:rsid w:val="0091152B"/>
    <w:rsid w:val="009115CD"/>
    <w:rsid w:val="00912A41"/>
    <w:rsid w:val="00912AC4"/>
    <w:rsid w:val="00912FDE"/>
    <w:rsid w:val="00917CAE"/>
    <w:rsid w:val="009226FB"/>
    <w:rsid w:val="009226FE"/>
    <w:rsid w:val="00922CF0"/>
    <w:rsid w:val="00925017"/>
    <w:rsid w:val="0092533B"/>
    <w:rsid w:val="0092557B"/>
    <w:rsid w:val="009306DA"/>
    <w:rsid w:val="00930E5A"/>
    <w:rsid w:val="00931ADF"/>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4309"/>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41DB"/>
    <w:rsid w:val="00A14A3E"/>
    <w:rsid w:val="00A173C9"/>
    <w:rsid w:val="00A17973"/>
    <w:rsid w:val="00A208FA"/>
    <w:rsid w:val="00A236E6"/>
    <w:rsid w:val="00A248E2"/>
    <w:rsid w:val="00A27357"/>
    <w:rsid w:val="00A31120"/>
    <w:rsid w:val="00A315ED"/>
    <w:rsid w:val="00A32200"/>
    <w:rsid w:val="00A335B1"/>
    <w:rsid w:val="00A3664C"/>
    <w:rsid w:val="00A378A1"/>
    <w:rsid w:val="00A433E1"/>
    <w:rsid w:val="00A4416C"/>
    <w:rsid w:val="00A45DBF"/>
    <w:rsid w:val="00A47D86"/>
    <w:rsid w:val="00A50F18"/>
    <w:rsid w:val="00A528F6"/>
    <w:rsid w:val="00A5517E"/>
    <w:rsid w:val="00A56AC4"/>
    <w:rsid w:val="00A60BD7"/>
    <w:rsid w:val="00A62D1D"/>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2FB0"/>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528C"/>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566B6"/>
    <w:rsid w:val="00B572D6"/>
    <w:rsid w:val="00B60BBD"/>
    <w:rsid w:val="00B61179"/>
    <w:rsid w:val="00B62BF2"/>
    <w:rsid w:val="00B71242"/>
    <w:rsid w:val="00B7160D"/>
    <w:rsid w:val="00B73204"/>
    <w:rsid w:val="00B80717"/>
    <w:rsid w:val="00B821B0"/>
    <w:rsid w:val="00B825E6"/>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43AC"/>
    <w:rsid w:val="00BE52A3"/>
    <w:rsid w:val="00BE62E2"/>
    <w:rsid w:val="00BF1D61"/>
    <w:rsid w:val="00BF49F9"/>
    <w:rsid w:val="00BF57A2"/>
    <w:rsid w:val="00BF605D"/>
    <w:rsid w:val="00BF6130"/>
    <w:rsid w:val="00BF7748"/>
    <w:rsid w:val="00BF7AF8"/>
    <w:rsid w:val="00C02B88"/>
    <w:rsid w:val="00C03C95"/>
    <w:rsid w:val="00C04084"/>
    <w:rsid w:val="00C05C6C"/>
    <w:rsid w:val="00C0734B"/>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E456D"/>
    <w:rsid w:val="00CE698A"/>
    <w:rsid w:val="00CF1257"/>
    <w:rsid w:val="00CF2B09"/>
    <w:rsid w:val="00CF3046"/>
    <w:rsid w:val="00CF359E"/>
    <w:rsid w:val="00CF5885"/>
    <w:rsid w:val="00CF6325"/>
    <w:rsid w:val="00D0310A"/>
    <w:rsid w:val="00D03B83"/>
    <w:rsid w:val="00D049B4"/>
    <w:rsid w:val="00D07467"/>
    <w:rsid w:val="00D12D98"/>
    <w:rsid w:val="00D12E4A"/>
    <w:rsid w:val="00D12ED4"/>
    <w:rsid w:val="00D14B60"/>
    <w:rsid w:val="00D17199"/>
    <w:rsid w:val="00D2083B"/>
    <w:rsid w:val="00D2091D"/>
    <w:rsid w:val="00D223C9"/>
    <w:rsid w:val="00D23A1E"/>
    <w:rsid w:val="00D23EB8"/>
    <w:rsid w:val="00D2435C"/>
    <w:rsid w:val="00D247EC"/>
    <w:rsid w:val="00D24DC7"/>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6AEC"/>
    <w:rsid w:val="00D57B89"/>
    <w:rsid w:val="00D62228"/>
    <w:rsid w:val="00D632E7"/>
    <w:rsid w:val="00D637C7"/>
    <w:rsid w:val="00D6563D"/>
    <w:rsid w:val="00D65AD4"/>
    <w:rsid w:val="00D66C72"/>
    <w:rsid w:val="00D674C9"/>
    <w:rsid w:val="00D72BC3"/>
    <w:rsid w:val="00D72D80"/>
    <w:rsid w:val="00D74839"/>
    <w:rsid w:val="00D76142"/>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05F9"/>
    <w:rsid w:val="00DC263A"/>
    <w:rsid w:val="00DC2F4A"/>
    <w:rsid w:val="00DC30C6"/>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4792"/>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0716"/>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545E"/>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05D82"/>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link w:val="TekstbaloniaChar"/>
    <w:uiPriority w:val="99"/>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customStyle="true" w:styleId="TijelotekstaChar" w:type="character">
    <w:name w:val="Tijelo teksta Char"/>
    <w:basedOn w:val="Zadanifontodlomka"/>
    <w:link w:val="Tijeloteksta"/>
    <w:rsid w:val="00B825E6"/>
    <w:rPr>
      <w:sz w:val="24"/>
      <w:szCs w:val="24"/>
    </w:rPr>
  </w:style>
  <w:style w:styleId="Hiperveza" w:type="character">
    <w:name w:val="Hyperlink"/>
    <w:rsid w:val="00B1528C"/>
    <w:rPr>
      <w:color w:val="0000FF"/>
      <w:u w:val="single"/>
    </w:rPr>
  </w:style>
  <w:style w:styleId="SlijeenaHiperveza" w:type="character">
    <w:name w:val="FollowedHyperlink"/>
    <w:rsid w:val="00B1528C"/>
    <w:rPr>
      <w:color w:val="800080"/>
      <w:u w:val="single"/>
    </w:rPr>
  </w:style>
  <w:style w:customStyle="true" w:styleId="xl73" w:type="paragraph">
    <w:name w:val="xl73"/>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top"/>
    </w:pPr>
    <w:rPr>
      <w:color w:val="000000"/>
      <w:sz w:val="18"/>
      <w:szCs w:val="18"/>
      <w:lang w:eastAsia="hr-HR" w:val="hr-HR"/>
    </w:rPr>
  </w:style>
  <w:style w:customStyle="true" w:styleId="xl74" w:type="paragraph">
    <w:name w:val="xl74"/>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75" w:type="paragraph">
    <w:name w:val="xl75"/>
    <w:basedOn w:val="Normal"/>
    <w:rsid w:val="00B1528C"/>
    <w:pPr>
      <w:shd w:fill="FFFFFF" w:color="auto" w:val="clear"/>
      <w:suppressAutoHyphens/>
      <w:autoSpaceDN w:val="false"/>
      <w:spacing w:after="100" w:before="100"/>
      <w:jc w:val="right"/>
      <w:textAlignment w:val="top"/>
    </w:pPr>
    <w:rPr>
      <w:color w:val="000000"/>
      <w:sz w:val="18"/>
      <w:szCs w:val="18"/>
      <w:lang w:eastAsia="hr-HR" w:val="hr-HR"/>
    </w:rPr>
  </w:style>
  <w:style w:customStyle="true" w:styleId="xl76" w:type="paragraph">
    <w:name w:val="xl76"/>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77" w:type="paragraph">
    <w:name w:val="xl77"/>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78" w:type="paragraph">
    <w:name w:val="xl78"/>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79" w:type="paragraph">
    <w:name w:val="xl79"/>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80" w:type="paragraph">
    <w:name w:val="xl80"/>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81" w:type="paragraph">
    <w:name w:val="xl81"/>
    <w:basedOn w:val="Normal"/>
    <w:rsid w:val="00B1528C"/>
    <w:pPr>
      <w:pBdr>
        <w:top w:space="0" w:sz="4" w:color="000000" w:val="single"/>
        <w:left w:space="7" w:sz="4" w:color="000000" w:val="single"/>
        <w:bottom w:space="0" w:sz="4" w:color="000000" w:val="single"/>
        <w:right w:space="0" w:sz="4" w:color="000000" w:val="single"/>
      </w:pBdr>
      <w:shd w:fill="C0C0C0" w:color="auto" w:val="clear"/>
      <w:suppressAutoHyphens/>
      <w:autoSpaceDN w:val="false"/>
      <w:spacing w:after="100" w:before="100"/>
      <w:textAlignment w:val="center"/>
    </w:pPr>
    <w:rPr>
      <w:b/>
      <w:bCs/>
      <w:color w:val="000000"/>
      <w:sz w:val="18"/>
      <w:szCs w:val="18"/>
      <w:lang w:eastAsia="hr-HR" w:val="hr-HR"/>
    </w:rPr>
  </w:style>
  <w:style w:customStyle="true" w:styleId="xl82" w:type="paragraph">
    <w:name w:val="xl82"/>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83" w:type="paragraph">
    <w:name w:val="xl83"/>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textAlignment w:val="center"/>
    </w:pPr>
    <w:rPr>
      <w:b/>
      <w:bCs/>
      <w:color w:val="000000"/>
      <w:sz w:val="18"/>
      <w:szCs w:val="18"/>
      <w:lang w:eastAsia="hr-HR" w:val="hr-HR"/>
    </w:rPr>
  </w:style>
  <w:style w:customStyle="true" w:styleId="xl84" w:type="paragraph">
    <w:name w:val="xl84"/>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85" w:type="paragraph">
    <w:name w:val="xl85"/>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86" w:type="paragraph">
    <w:name w:val="xl86"/>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87" w:type="paragraph">
    <w:name w:val="xl87"/>
    <w:basedOn w:val="Normal"/>
    <w:rsid w:val="00B1528C"/>
    <w:pPr>
      <w:pBdr>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88" w:type="paragraph">
    <w:name w:val="xl88"/>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89" w:type="paragraph">
    <w:name w:val="xl89"/>
    <w:basedOn w:val="Normal"/>
    <w:rsid w:val="00B1528C"/>
    <w:pPr>
      <w:pBdr>
        <w:top w:space="0" w:sz="4" w:color="000000" w:val="single"/>
        <w:left w:space="0" w:sz="4" w:color="000000" w:val="single"/>
        <w:bottom w:space="0" w:sz="4" w:color="000000" w:val="single"/>
        <w:right w:space="7" w:sz="4" w:color="000000" w:val="single"/>
      </w:pBdr>
      <w:shd w:fill="C0C0C0" w:color="auto" w:val="clear"/>
      <w:suppressAutoHyphens/>
      <w:autoSpaceDN w:val="false"/>
      <w:spacing w:after="100" w:before="100"/>
      <w:jc w:val="right"/>
      <w:textAlignment w:val="center"/>
    </w:pPr>
    <w:rPr>
      <w:b/>
      <w:bCs/>
      <w:color w:val="000000"/>
      <w:sz w:val="18"/>
      <w:szCs w:val="18"/>
      <w:lang w:eastAsia="hr-HR" w:val="hr-HR"/>
    </w:rPr>
  </w:style>
  <w:style w:customStyle="true" w:styleId="xl90" w:type="paragraph">
    <w:name w:val="xl90"/>
    <w:basedOn w:val="Normal"/>
    <w:rsid w:val="00B1528C"/>
    <w:pPr>
      <w:pBdr>
        <w:top w:space="0" w:sz="4" w:color="000000" w:val="single"/>
        <w:left w:space="0" w:sz="4" w:color="000000" w:val="single"/>
        <w:bottom w:space="0" w:sz="4" w:color="000000" w:val="single"/>
        <w:right w:space="0" w:sz="4" w:color="000000" w:val="single"/>
      </w:pBdr>
      <w:shd w:fill="C0C0C0" w:color="auto" w:val="clear"/>
      <w:suppressAutoHyphens/>
      <w:autoSpaceDN w:val="false"/>
      <w:spacing w:after="100" w:before="100"/>
      <w:jc w:val="center"/>
      <w:textAlignment w:val="center"/>
    </w:pPr>
    <w:rPr>
      <w:b/>
      <w:bCs/>
      <w:color w:val="000000"/>
      <w:sz w:val="18"/>
      <w:szCs w:val="18"/>
      <w:lang w:eastAsia="hr-HR" w:val="hr-HR"/>
    </w:rPr>
  </w:style>
  <w:style w:customStyle="true" w:styleId="xl91" w:type="paragraph">
    <w:name w:val="xl91"/>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2" w:type="paragraph">
    <w:name w:val="xl92"/>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3" w:type="paragraph">
    <w:name w:val="xl93"/>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4" w:type="paragraph">
    <w:name w:val="xl94"/>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5" w:type="paragraph">
    <w:name w:val="xl95"/>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6" w:type="paragraph">
    <w:name w:val="xl96"/>
    <w:basedOn w:val="Normal"/>
    <w:rsid w:val="00B1528C"/>
    <w:pPr>
      <w:pBdr>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7" w:type="paragraph">
    <w:name w:val="xl97"/>
    <w:basedOn w:val="Normal"/>
    <w:rsid w:val="00B1528C"/>
    <w:pPr>
      <w:pBdr>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98" w:type="paragraph">
    <w:name w:val="xl98"/>
    <w:basedOn w:val="Normal"/>
    <w:rsid w:val="00B1528C"/>
    <w:pPr>
      <w:pBdr>
        <w:top w:space="0" w:sz="4" w:color="000000" w:val="single"/>
        <w:left w:space="7"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99" w:type="paragraph">
    <w:name w:val="xl99"/>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0" w:type="paragraph">
    <w:name w:val="xl100"/>
    <w:basedOn w:val="Normal"/>
    <w:rsid w:val="00B1528C"/>
    <w:pPr>
      <w:pBdr>
        <w:top w:space="0" w:sz="4" w:color="000000" w:val="single"/>
        <w:left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1" w:type="paragraph">
    <w:name w:val="xl101"/>
    <w:basedOn w:val="Normal"/>
    <w:rsid w:val="00B1528C"/>
    <w:pPr>
      <w:pBdr>
        <w:top w:space="0" w:sz="4" w:color="000000" w:val="single"/>
        <w:left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2" w:type="paragraph">
    <w:name w:val="xl102"/>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3" w:type="paragraph">
    <w:name w:val="xl103"/>
    <w:basedOn w:val="Normal"/>
    <w:rsid w:val="00B1528C"/>
    <w:pPr>
      <w:pBdr>
        <w:top w:space="0" w:sz="4" w:color="000000" w:val="single"/>
        <w:left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04" w:type="paragraph">
    <w:name w:val="xl104"/>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05" w:type="paragraph">
    <w:name w:val="xl105"/>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06" w:type="paragraph">
    <w:name w:val="xl106"/>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center"/>
    </w:pPr>
    <w:rPr>
      <w:color w:val="000000"/>
      <w:sz w:val="18"/>
      <w:szCs w:val="18"/>
      <w:lang w:eastAsia="hr-HR" w:val="hr-HR"/>
    </w:rPr>
  </w:style>
  <w:style w:customStyle="true" w:styleId="xl107" w:type="paragraph">
    <w:name w:val="xl107"/>
    <w:basedOn w:val="Normal"/>
    <w:rsid w:val="00B1528C"/>
    <w:pPr>
      <w:pBdr>
        <w:top w:space="0" w:sz="4" w:color="000000" w:val="single"/>
        <w:left w:space="7" w:sz="4" w:color="000000" w:val="single"/>
        <w:bottom w:space="0" w:sz="4" w:color="000000" w:val="single"/>
        <w:right w:space="0" w:sz="4" w:color="000000" w:val="single"/>
      </w:pBdr>
      <w:suppressAutoHyphens/>
      <w:autoSpaceDN w:val="false"/>
      <w:spacing w:after="100" w:before="100"/>
      <w:textAlignment w:val="top"/>
    </w:pPr>
    <w:rPr>
      <w:color w:val="000000"/>
      <w:sz w:val="18"/>
      <w:szCs w:val="18"/>
      <w:lang w:eastAsia="hr-HR" w:val="hr-HR"/>
    </w:rPr>
  </w:style>
  <w:style w:customStyle="true" w:styleId="xl108" w:type="paragraph">
    <w:name w:val="xl108"/>
    <w:basedOn w:val="Normal"/>
    <w:rsid w:val="00B1528C"/>
    <w:pPr>
      <w:pBdr>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09" w:type="paragraph">
    <w:name w:val="xl109"/>
    <w:basedOn w:val="Normal"/>
    <w:rsid w:val="00B1528C"/>
    <w:pPr>
      <w:pBdr>
        <w:top w:space="0" w:sz="4" w:color="000000" w:val="single"/>
        <w:left w:space="7" w:sz="4" w:color="000000" w:val="single"/>
        <w:bottom w:space="0" w:sz="4" w:color="000000" w:val="single"/>
        <w:right w:space="0" w:sz="4" w:color="000000" w:val="single"/>
      </w:pBdr>
      <w:shd w:fill="FFFFFF" w:color="auto" w:val="clear"/>
      <w:suppressAutoHyphens/>
      <w:autoSpaceDN w:val="false"/>
      <w:spacing w:after="100" w:before="100"/>
      <w:textAlignment w:val="top"/>
    </w:pPr>
    <w:rPr>
      <w:color w:val="000000"/>
      <w:sz w:val="18"/>
      <w:szCs w:val="18"/>
      <w:lang w:eastAsia="hr-HR" w:val="hr-HR"/>
    </w:rPr>
  </w:style>
  <w:style w:customStyle="true" w:styleId="xl110" w:type="paragraph">
    <w:name w:val="xl110"/>
    <w:basedOn w:val="Normal"/>
    <w:rsid w:val="00B1528C"/>
    <w:pPr>
      <w:pBdr>
        <w:top w:space="0" w:sz="4" w:color="000000" w:val="single"/>
        <w:left w:space="7" w:sz="4" w:color="000000" w:val="single"/>
        <w:bottom w:space="0" w:sz="4" w:color="000000" w:val="single"/>
        <w:right w:space="0" w:sz="4" w:color="000000" w:val="single"/>
      </w:pBdr>
      <w:shd w:fill="C0C0C0" w:color="auto" w:val="clear"/>
      <w:suppressAutoHyphens/>
      <w:autoSpaceDN w:val="false"/>
      <w:spacing w:after="100" w:before="100"/>
      <w:textAlignment w:val="center"/>
    </w:pPr>
    <w:rPr>
      <w:b/>
      <w:bCs/>
      <w:color w:val="000000"/>
      <w:sz w:val="18"/>
      <w:szCs w:val="18"/>
      <w:lang w:eastAsia="hr-HR" w:val="hr-HR"/>
    </w:rPr>
  </w:style>
  <w:style w:customStyle="true" w:styleId="xl112" w:type="paragraph">
    <w:name w:val="xl112"/>
    <w:basedOn w:val="Normal"/>
    <w:rsid w:val="00B1528C"/>
    <w:pPr>
      <w:pBdr>
        <w:top w:space="0" w:sz="4" w:color="000000" w:val="single"/>
        <w:left w:space="7" w:sz="4" w:color="000000" w:val="single"/>
        <w:bottom w:space="0" w:sz="4" w:color="000000" w:val="single"/>
        <w:right w:space="0" w:sz="4" w:color="000000" w:val="single"/>
      </w:pBdr>
      <w:suppressAutoHyphens/>
      <w:autoSpaceDN w:val="false"/>
      <w:spacing w:after="100" w:before="100"/>
      <w:textAlignment w:val="top"/>
    </w:pPr>
    <w:rPr>
      <w:sz w:val="18"/>
      <w:szCs w:val="18"/>
      <w:lang w:eastAsia="hr-HR" w:val="hr-HR"/>
    </w:rPr>
  </w:style>
  <w:style w:customStyle="true" w:styleId="xl113" w:type="paragraph">
    <w:name w:val="xl113"/>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4" w:type="paragraph">
    <w:name w:val="xl114"/>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5" w:type="paragraph">
    <w:name w:val="xl115"/>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6" w:type="paragraph">
    <w:name w:val="xl116"/>
    <w:basedOn w:val="Normal"/>
    <w:rsid w:val="00B1528C"/>
    <w:pP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7" w:type="paragraph">
    <w:name w:val="xl117"/>
    <w:basedOn w:val="Normal"/>
    <w:rsid w:val="00B1528C"/>
    <w:pPr>
      <w:pBdr>
        <w:top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8" w:type="paragraph">
    <w:name w:val="xl118"/>
    <w:basedOn w:val="Normal"/>
    <w:rsid w:val="00B1528C"/>
    <w:pPr>
      <w:pBdr>
        <w:top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19" w:type="paragraph">
    <w:name w:val="xl119"/>
    <w:basedOn w:val="Normal"/>
    <w:rsid w:val="00B1528C"/>
    <w:pPr>
      <w:pBdr>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20" w:type="paragraph">
    <w:name w:val="xl120"/>
    <w:basedOn w:val="Normal"/>
    <w:rsid w:val="00B1528C"/>
    <w:pPr>
      <w:pBdr>
        <w:top w:space="0" w:sz="4" w:color="000000" w:val="single"/>
        <w:left w:space="0" w:sz="4" w:color="000000" w:val="single"/>
        <w:bottom w:space="0" w:sz="4" w:color="000000" w:val="single"/>
        <w:right w:space="7" w:sz="4" w:color="000000" w:val="single"/>
      </w:pBdr>
      <w:suppressAutoHyphens/>
      <w:autoSpaceDN w:val="false"/>
      <w:spacing w:after="100" w:before="100"/>
      <w:jc w:val="right"/>
      <w:textAlignment w:val="center"/>
    </w:pPr>
    <w:rPr>
      <w:sz w:val="18"/>
      <w:szCs w:val="18"/>
      <w:lang w:eastAsia="hr-HR" w:val="hr-HR"/>
    </w:rPr>
  </w:style>
  <w:style w:customStyle="true" w:styleId="xl121" w:type="paragraph">
    <w:name w:val="xl121"/>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2" w:type="paragraph">
    <w:name w:val="xl122"/>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3" w:type="paragraph">
    <w:name w:val="xl123"/>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center"/>
    </w:pPr>
    <w:rPr>
      <w:sz w:val="18"/>
      <w:szCs w:val="18"/>
      <w:lang w:eastAsia="hr-HR" w:val="hr-HR"/>
    </w:rPr>
  </w:style>
  <w:style w:customStyle="true" w:styleId="xl124" w:type="paragraph">
    <w:name w:val="xl124"/>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top"/>
    </w:pPr>
    <w:rPr>
      <w:sz w:val="18"/>
      <w:szCs w:val="18"/>
      <w:lang w:eastAsia="hr-HR" w:val="hr-HR"/>
    </w:rPr>
  </w:style>
  <w:style w:customStyle="true" w:styleId="xl125" w:type="paragraph">
    <w:name w:val="xl125"/>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6" w:type="paragraph">
    <w:name w:val="xl126"/>
    <w:basedOn w:val="Normal"/>
    <w:rsid w:val="00B1528C"/>
    <w:pPr>
      <w:shd w:fill="FFFFFF" w:color="auto" w:val="clear"/>
      <w:suppressAutoHyphens/>
      <w:autoSpaceDN w:val="false"/>
      <w:spacing w:after="100" w:before="100"/>
      <w:textAlignment w:val="top"/>
    </w:pPr>
    <w:rPr>
      <w:sz w:val="18"/>
      <w:szCs w:val="18"/>
      <w:lang w:eastAsia="hr-HR" w:val="hr-HR"/>
    </w:rPr>
  </w:style>
  <w:style w:customStyle="true" w:styleId="xl127" w:type="paragraph">
    <w:name w:val="xl127"/>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textAlignment w:val="top"/>
    </w:pPr>
    <w:rPr>
      <w:sz w:val="18"/>
      <w:szCs w:val="18"/>
      <w:lang w:eastAsia="hr-HR" w:val="hr-HR"/>
    </w:rPr>
  </w:style>
  <w:style w:customStyle="true" w:styleId="xl128" w:type="paragraph">
    <w:name w:val="xl128"/>
    <w:basedOn w:val="Normal"/>
    <w:rsid w:val="00B1528C"/>
    <w:pPr>
      <w:pBdr>
        <w:top w:space="0" w:sz="4" w:color="000000" w:val="single"/>
        <w:bottom w:space="0" w:sz="4" w:color="000000" w:val="single"/>
        <w:right w:space="7" w:sz="4" w:color="000000" w:val="single"/>
      </w:pBdr>
      <w:shd w:fill="FFFFFF" w:color="auto" w:val="clear"/>
      <w:suppressAutoHyphens/>
      <w:autoSpaceDN w:val="false"/>
      <w:spacing w:after="100" w:before="100"/>
      <w:jc w:val="right"/>
      <w:textAlignment w:val="center"/>
    </w:pPr>
    <w:rPr>
      <w:color w:val="000000"/>
      <w:sz w:val="18"/>
      <w:szCs w:val="18"/>
      <w:lang w:eastAsia="hr-HR" w:val="hr-HR"/>
    </w:rPr>
  </w:style>
  <w:style w:customStyle="true" w:styleId="xl129" w:type="paragraph">
    <w:name w:val="xl129"/>
    <w:basedOn w:val="Normal"/>
    <w:rsid w:val="00B1528C"/>
    <w:pPr>
      <w:pBdr>
        <w:top w:space="0" w:sz="4" w:color="000000" w:val="single"/>
        <w:left w:space="0" w:sz="4" w:color="000000" w:val="single"/>
        <w:bottom w:space="0" w:sz="4" w:color="000000" w:val="single"/>
        <w:right w:space="0" w:sz="4" w:color="000000" w:val="single"/>
      </w:pBdr>
      <w:shd w:fill="FFFFFF" w:color="auto" w:val="clear"/>
      <w:suppressAutoHyphens/>
      <w:autoSpaceDN w:val="false"/>
      <w:spacing w:after="100" w:before="100"/>
      <w:jc w:val="center"/>
      <w:textAlignment w:val="center"/>
    </w:pPr>
    <w:rPr>
      <w:color w:val="000000"/>
      <w:sz w:val="18"/>
      <w:szCs w:val="18"/>
      <w:lang w:eastAsia="hr-HR" w:val="hr-HR"/>
    </w:rPr>
  </w:style>
  <w:style w:customStyle="true" w:styleId="xl130" w:type="paragraph">
    <w:name w:val="xl130"/>
    <w:basedOn w:val="Normal"/>
    <w:rsid w:val="00B1528C"/>
    <w:pPr>
      <w:suppressAutoHyphens/>
      <w:autoSpaceDN w:val="false"/>
      <w:spacing w:after="100" w:before="100"/>
      <w:textAlignment w:val="baseline"/>
    </w:pPr>
    <w:rPr>
      <w:color w:val="000000"/>
      <w:lang w:eastAsia="hr-HR" w:val="hr-HR"/>
    </w:rPr>
  </w:style>
  <w:style w:customStyle="true" w:styleId="xl131" w:type="paragraph">
    <w:name w:val="xl131"/>
    <w:basedOn w:val="Normal"/>
    <w:rsid w:val="00B1528C"/>
    <w:pPr>
      <w:suppressAutoHyphens/>
      <w:autoSpaceDN w:val="false"/>
      <w:spacing w:after="100" w:before="100"/>
      <w:textAlignment w:val="baseline"/>
    </w:pPr>
    <w:rPr>
      <w:color w:val="000000"/>
      <w:lang w:eastAsia="hr-HR" w:val="hr-HR"/>
    </w:rPr>
  </w:style>
  <w:style w:customStyle="true" w:styleId="xl133" w:type="paragraph">
    <w:name w:val="xl133"/>
    <w:basedOn w:val="Normal"/>
    <w:rsid w:val="00B1528C"/>
    <w:pPr>
      <w:shd w:fill="FFFFFF" w:color="auto" w:val="clear"/>
      <w:suppressAutoHyphens/>
      <w:autoSpaceDN w:val="false"/>
      <w:spacing w:after="100" w:before="100"/>
      <w:jc w:val="center"/>
      <w:textAlignment w:val="baseline"/>
    </w:pPr>
    <w:rPr>
      <w:b/>
      <w:bCs/>
      <w:color w:val="000000"/>
      <w:lang w:eastAsia="hr-HR" w:val="hr-HR"/>
    </w:rPr>
  </w:style>
  <w:style w:customStyle="true" w:styleId="xl134" w:type="paragraph">
    <w:name w:val="xl134"/>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jc w:val="center"/>
      <w:textAlignment w:val="center"/>
    </w:pPr>
    <w:rPr>
      <w:b/>
      <w:bCs/>
      <w:color w:val="000000"/>
      <w:u w:val="single"/>
      <w:lang w:eastAsia="hr-HR" w:val="hr-HR"/>
    </w:rPr>
  </w:style>
  <w:style w:customStyle="true" w:styleId="xl135" w:type="paragraph">
    <w:name w:val="xl135"/>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baseline"/>
    </w:pPr>
    <w:rPr>
      <w:color w:val="000000"/>
      <w:u w:val="single"/>
      <w:lang w:eastAsia="hr-HR" w:val="hr-HR"/>
    </w:rPr>
  </w:style>
  <w:style w:customStyle="true" w:styleId="xl136" w:type="paragraph">
    <w:name w:val="xl136"/>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jc w:val="center"/>
      <w:textAlignment w:val="center"/>
    </w:pPr>
    <w:rPr>
      <w:b/>
      <w:bCs/>
      <w:color w:val="000000"/>
      <w:u w:val="single"/>
      <w:lang w:eastAsia="hr-HR" w:val="hr-HR"/>
    </w:rPr>
  </w:style>
  <w:style w:customStyle="true" w:styleId="xl137" w:type="paragraph">
    <w:name w:val="xl137"/>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center"/>
    </w:pPr>
    <w:rPr>
      <w:color w:val="000000"/>
      <w:lang w:eastAsia="hr-HR" w:val="hr-HR"/>
    </w:rPr>
  </w:style>
  <w:style w:customStyle="true" w:styleId="xl138" w:type="paragraph">
    <w:name w:val="xl138"/>
    <w:basedOn w:val="Normal"/>
    <w:rsid w:val="00B1528C"/>
    <w:pPr>
      <w:pBdr>
        <w:top w:space="0" w:sz="4" w:color="000000" w:val="single"/>
        <w:left w:space="0" w:sz="4" w:color="000000" w:val="single"/>
        <w:bottom w:space="0" w:sz="4" w:color="000000" w:val="single"/>
        <w:right w:space="0" w:sz="4" w:color="000000" w:val="single"/>
      </w:pBdr>
      <w:suppressAutoHyphens/>
      <w:autoSpaceDN w:val="false"/>
      <w:spacing w:after="100" w:before="100"/>
      <w:textAlignment w:val="center"/>
    </w:pPr>
    <w:rPr>
      <w:color w:val="000000"/>
      <w:lang w:eastAsia="hr-HR" w:val="hr-HR"/>
    </w:rPr>
  </w:style>
  <w:style w:customStyle="true" w:styleId="TekstbaloniaChar" w:type="character">
    <w:name w:val="Tekst balončića Char"/>
    <w:basedOn w:val="Zadanifontodlomka"/>
    <w:link w:val="Tekstbalonia"/>
    <w:uiPriority w:val="99"/>
    <w:semiHidden/>
    <w:rsid w:val="00B1528C"/>
    <w:rPr>
      <w:rFonts w:cs="Tahoma" w:hAnsi="Tahoma" w:ascii="Tahoma"/>
      <w:sz w:val="16"/>
      <w:szCs w:val="16"/>
      <w:lang w:eastAsia="en-US" w:val="en-US"/>
    </w:rPr>
  </w:style>
  <w:style w:styleId="Tekstrezerviranogmjesta" w:type="character">
    <w:name w:val="Placeholder Text"/>
    <w:basedOn w:val="Zadanifontodlomka"/>
    <w:uiPriority w:val="99"/>
    <w:semiHidden/>
    <w:rsid w:val="00A3664C"/>
    <w:rPr>
      <w:color w:val="808080"/>
      <w:bdr w:space="0" w:sz="0" w:color="auto" w:val="none"/>
      <w:shd w:fill="auto" w:color="auto" w:val="clear"/>
    </w:rPr>
  </w:style>
  <w:style w:customStyle="true" w:styleId="eSPISCCParagraphDefaultFont" w:type="character">
    <w:name w:val="eSPIS_CC_Paragraph Default Font"/>
    <w:basedOn w:val="Zadanifontodlomka"/>
    <w:rsid w:val="00A366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3664C"/>
    <w:rPr>
      <w:b/>
      <w:bdr w:space="0" w:sz="0" w:color="auto" w:val="none"/>
      <w:shd w:fill="FFFFCC" w:color="auto" w:val="clear"/>
      <w:lang w:val="hr-HR"/>
    </w:rPr>
  </w:style>
  <w:style w:customStyle="true" w:styleId="PozadinaSvijetloCrvena" w:type="character">
    <w:name w:val="Pozadina_SvijetloCrvena"/>
    <w:basedOn w:val="eSPISCCParagraphDefaultFont"/>
    <w:rsid w:val="00A366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66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link w:val="TekstbaloniaChar"/>
    <w:uiPriority w:val="99"/>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customStyle="1" w:styleId="TijelotekstaChar" w:type="character">
    <w:name w:val="Tijelo teksta Char"/>
    <w:basedOn w:val="Zadanifontodlomka"/>
    <w:link w:val="Tijeloteksta"/>
    <w:rsid w:val="00B825E6"/>
    <w:rPr>
      <w:sz w:val="24"/>
      <w:szCs w:val="24"/>
    </w:rPr>
  </w:style>
  <w:style w:styleId="Hiperveza" w:type="character">
    <w:name w:val="Hyperlink"/>
    <w:rsid w:val="00B1528C"/>
    <w:rPr>
      <w:color w:val="0000FF"/>
      <w:u w:val="single"/>
    </w:rPr>
  </w:style>
  <w:style w:styleId="SlijeenaHiperveza" w:type="character">
    <w:name w:val="FollowedHyperlink"/>
    <w:rsid w:val="00B1528C"/>
    <w:rPr>
      <w:color w:val="800080"/>
      <w:u w:val="single"/>
    </w:rPr>
  </w:style>
  <w:style w:customStyle="1" w:styleId="xl73" w:type="paragraph">
    <w:name w:val="xl73"/>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top"/>
    </w:pPr>
    <w:rPr>
      <w:color w:val="000000"/>
      <w:sz w:val="18"/>
      <w:szCs w:val="18"/>
      <w:lang w:eastAsia="hr-HR" w:val="hr-HR"/>
    </w:rPr>
  </w:style>
  <w:style w:customStyle="1" w:styleId="xl74" w:type="paragraph">
    <w:name w:val="xl74"/>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75" w:type="paragraph">
    <w:name w:val="xl75"/>
    <w:basedOn w:val="Normal"/>
    <w:rsid w:val="00B1528C"/>
    <w:pPr>
      <w:shd w:color="auto" w:fill="FFFFFF" w:val="clear"/>
      <w:suppressAutoHyphens/>
      <w:autoSpaceDN w:val="0"/>
      <w:spacing w:after="100" w:before="100"/>
      <w:jc w:val="right"/>
      <w:textAlignment w:val="top"/>
    </w:pPr>
    <w:rPr>
      <w:color w:val="000000"/>
      <w:sz w:val="18"/>
      <w:szCs w:val="18"/>
      <w:lang w:eastAsia="hr-HR" w:val="hr-HR"/>
    </w:rPr>
  </w:style>
  <w:style w:customStyle="1" w:styleId="xl76" w:type="paragraph">
    <w:name w:val="xl76"/>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77" w:type="paragraph">
    <w:name w:val="xl77"/>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78" w:type="paragraph">
    <w:name w:val="xl78"/>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79" w:type="paragraph">
    <w:name w:val="xl79"/>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80" w:type="paragraph">
    <w:name w:val="xl80"/>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81" w:type="paragraph">
    <w:name w:val="xl81"/>
    <w:basedOn w:val="Normal"/>
    <w:rsid w:val="00B1528C"/>
    <w:pPr>
      <w:pBdr>
        <w:top w:color="000000" w:space="0" w:sz="4" w:val="single"/>
        <w:left w:color="000000" w:space="7" w:sz="4" w:val="single"/>
        <w:bottom w:color="000000" w:space="0" w:sz="4" w:val="single"/>
        <w:right w:color="000000" w:space="0" w:sz="4" w:val="single"/>
      </w:pBdr>
      <w:shd w:color="auto" w:fill="C0C0C0" w:val="clear"/>
      <w:suppressAutoHyphens/>
      <w:autoSpaceDN w:val="0"/>
      <w:spacing w:after="100" w:before="100"/>
      <w:textAlignment w:val="center"/>
    </w:pPr>
    <w:rPr>
      <w:b/>
      <w:bCs/>
      <w:color w:val="000000"/>
      <w:sz w:val="18"/>
      <w:szCs w:val="18"/>
      <w:lang w:eastAsia="hr-HR" w:val="hr-HR"/>
    </w:rPr>
  </w:style>
  <w:style w:customStyle="1" w:styleId="xl82" w:type="paragraph">
    <w:name w:val="xl82"/>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83" w:type="paragraph">
    <w:name w:val="xl83"/>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textAlignment w:val="center"/>
    </w:pPr>
    <w:rPr>
      <w:b/>
      <w:bCs/>
      <w:color w:val="000000"/>
      <w:sz w:val="18"/>
      <w:szCs w:val="18"/>
      <w:lang w:eastAsia="hr-HR" w:val="hr-HR"/>
    </w:rPr>
  </w:style>
  <w:style w:customStyle="1" w:styleId="xl84" w:type="paragraph">
    <w:name w:val="xl84"/>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85" w:type="paragraph">
    <w:name w:val="xl85"/>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86" w:type="paragraph">
    <w:name w:val="xl86"/>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87" w:type="paragraph">
    <w:name w:val="xl87"/>
    <w:basedOn w:val="Normal"/>
    <w:rsid w:val="00B1528C"/>
    <w:pPr>
      <w:pBdr>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88" w:type="paragraph">
    <w:name w:val="xl88"/>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89" w:type="paragraph">
    <w:name w:val="xl89"/>
    <w:basedOn w:val="Normal"/>
    <w:rsid w:val="00B1528C"/>
    <w:pPr>
      <w:pBdr>
        <w:top w:color="000000" w:space="0" w:sz="4" w:val="single"/>
        <w:left w:color="000000" w:space="0" w:sz="4" w:val="single"/>
        <w:bottom w:color="000000" w:space="0" w:sz="4" w:val="single"/>
        <w:right w:color="000000" w:space="7" w:sz="4" w:val="single"/>
      </w:pBdr>
      <w:shd w:color="auto" w:fill="C0C0C0" w:val="clear"/>
      <w:suppressAutoHyphens/>
      <w:autoSpaceDN w:val="0"/>
      <w:spacing w:after="100" w:before="100"/>
      <w:jc w:val="right"/>
      <w:textAlignment w:val="center"/>
    </w:pPr>
    <w:rPr>
      <w:b/>
      <w:bCs/>
      <w:color w:val="000000"/>
      <w:sz w:val="18"/>
      <w:szCs w:val="18"/>
      <w:lang w:eastAsia="hr-HR" w:val="hr-HR"/>
    </w:rPr>
  </w:style>
  <w:style w:customStyle="1" w:styleId="xl90" w:type="paragraph">
    <w:name w:val="xl90"/>
    <w:basedOn w:val="Normal"/>
    <w:rsid w:val="00B1528C"/>
    <w:pPr>
      <w:pBdr>
        <w:top w:color="000000" w:space="0" w:sz="4" w:val="single"/>
        <w:left w:color="000000" w:space="0" w:sz="4" w:val="single"/>
        <w:bottom w:color="000000" w:space="0" w:sz="4" w:val="single"/>
        <w:right w:color="000000" w:space="0" w:sz="4" w:val="single"/>
      </w:pBdr>
      <w:shd w:color="auto" w:fill="C0C0C0" w:val="clear"/>
      <w:suppressAutoHyphens/>
      <w:autoSpaceDN w:val="0"/>
      <w:spacing w:after="100" w:before="100"/>
      <w:jc w:val="center"/>
      <w:textAlignment w:val="center"/>
    </w:pPr>
    <w:rPr>
      <w:b/>
      <w:bCs/>
      <w:color w:val="000000"/>
      <w:sz w:val="18"/>
      <w:szCs w:val="18"/>
      <w:lang w:eastAsia="hr-HR" w:val="hr-HR"/>
    </w:rPr>
  </w:style>
  <w:style w:customStyle="1" w:styleId="xl91" w:type="paragraph">
    <w:name w:val="xl91"/>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2" w:type="paragraph">
    <w:name w:val="xl92"/>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3" w:type="paragraph">
    <w:name w:val="xl93"/>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4" w:type="paragraph">
    <w:name w:val="xl94"/>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5" w:type="paragraph">
    <w:name w:val="xl95"/>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6" w:type="paragraph">
    <w:name w:val="xl96"/>
    <w:basedOn w:val="Normal"/>
    <w:rsid w:val="00B1528C"/>
    <w:pPr>
      <w:pBdr>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7" w:type="paragraph">
    <w:name w:val="xl97"/>
    <w:basedOn w:val="Normal"/>
    <w:rsid w:val="00B1528C"/>
    <w:pPr>
      <w:pBdr>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98" w:type="paragraph">
    <w:name w:val="xl98"/>
    <w:basedOn w:val="Normal"/>
    <w:rsid w:val="00B1528C"/>
    <w:pPr>
      <w:pBdr>
        <w:top w:color="000000" w:space="0" w:sz="4" w:val="single"/>
        <w:left w:color="000000" w:space="7"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99" w:type="paragraph">
    <w:name w:val="xl99"/>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0" w:type="paragraph">
    <w:name w:val="xl100"/>
    <w:basedOn w:val="Normal"/>
    <w:rsid w:val="00B1528C"/>
    <w:pPr>
      <w:pBdr>
        <w:top w:color="000000" w:space="0" w:sz="4" w:val="single"/>
        <w:left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1" w:type="paragraph">
    <w:name w:val="xl101"/>
    <w:basedOn w:val="Normal"/>
    <w:rsid w:val="00B1528C"/>
    <w:pPr>
      <w:pBdr>
        <w:top w:color="000000" w:space="0" w:sz="4" w:val="single"/>
        <w:left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2" w:type="paragraph">
    <w:name w:val="xl102"/>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3" w:type="paragraph">
    <w:name w:val="xl103"/>
    <w:basedOn w:val="Normal"/>
    <w:rsid w:val="00B1528C"/>
    <w:pPr>
      <w:pBdr>
        <w:top w:color="000000" w:space="0" w:sz="4" w:val="single"/>
        <w:left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04" w:type="paragraph">
    <w:name w:val="xl104"/>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05" w:type="paragraph">
    <w:name w:val="xl105"/>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06" w:type="paragraph">
    <w:name w:val="xl106"/>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center"/>
    </w:pPr>
    <w:rPr>
      <w:color w:val="000000"/>
      <w:sz w:val="18"/>
      <w:szCs w:val="18"/>
      <w:lang w:eastAsia="hr-HR" w:val="hr-HR"/>
    </w:rPr>
  </w:style>
  <w:style w:customStyle="1" w:styleId="xl107" w:type="paragraph">
    <w:name w:val="xl107"/>
    <w:basedOn w:val="Normal"/>
    <w:rsid w:val="00B1528C"/>
    <w:pPr>
      <w:pBdr>
        <w:top w:color="000000" w:space="0" w:sz="4" w:val="single"/>
        <w:left w:color="000000" w:space="7" w:sz="4" w:val="single"/>
        <w:bottom w:color="000000" w:space="0" w:sz="4" w:val="single"/>
        <w:right w:color="000000" w:space="0" w:sz="4" w:val="single"/>
      </w:pBdr>
      <w:suppressAutoHyphens/>
      <w:autoSpaceDN w:val="0"/>
      <w:spacing w:after="100" w:before="100"/>
      <w:textAlignment w:val="top"/>
    </w:pPr>
    <w:rPr>
      <w:color w:val="000000"/>
      <w:sz w:val="18"/>
      <w:szCs w:val="18"/>
      <w:lang w:eastAsia="hr-HR" w:val="hr-HR"/>
    </w:rPr>
  </w:style>
  <w:style w:customStyle="1" w:styleId="xl108" w:type="paragraph">
    <w:name w:val="xl108"/>
    <w:basedOn w:val="Normal"/>
    <w:rsid w:val="00B1528C"/>
    <w:pPr>
      <w:pBdr>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09" w:type="paragraph">
    <w:name w:val="xl109"/>
    <w:basedOn w:val="Normal"/>
    <w:rsid w:val="00B1528C"/>
    <w:pPr>
      <w:pBdr>
        <w:top w:color="000000" w:space="0" w:sz="4" w:val="single"/>
        <w:left w:color="000000" w:space="7" w:sz="4" w:val="single"/>
        <w:bottom w:color="000000" w:space="0" w:sz="4" w:val="single"/>
        <w:right w:color="000000" w:space="0" w:sz="4" w:val="single"/>
      </w:pBdr>
      <w:shd w:color="auto" w:fill="FFFFFF" w:val="clear"/>
      <w:suppressAutoHyphens/>
      <w:autoSpaceDN w:val="0"/>
      <w:spacing w:after="100" w:before="100"/>
      <w:textAlignment w:val="top"/>
    </w:pPr>
    <w:rPr>
      <w:color w:val="000000"/>
      <w:sz w:val="18"/>
      <w:szCs w:val="18"/>
      <w:lang w:eastAsia="hr-HR" w:val="hr-HR"/>
    </w:rPr>
  </w:style>
  <w:style w:customStyle="1" w:styleId="xl110" w:type="paragraph">
    <w:name w:val="xl110"/>
    <w:basedOn w:val="Normal"/>
    <w:rsid w:val="00B1528C"/>
    <w:pPr>
      <w:pBdr>
        <w:top w:color="000000" w:space="0" w:sz="4" w:val="single"/>
        <w:left w:color="000000" w:space="7" w:sz="4" w:val="single"/>
        <w:bottom w:color="000000" w:space="0" w:sz="4" w:val="single"/>
        <w:right w:color="000000" w:space="0" w:sz="4" w:val="single"/>
      </w:pBdr>
      <w:shd w:color="auto" w:fill="C0C0C0" w:val="clear"/>
      <w:suppressAutoHyphens/>
      <w:autoSpaceDN w:val="0"/>
      <w:spacing w:after="100" w:before="100"/>
      <w:textAlignment w:val="center"/>
    </w:pPr>
    <w:rPr>
      <w:b/>
      <w:bCs/>
      <w:color w:val="000000"/>
      <w:sz w:val="18"/>
      <w:szCs w:val="18"/>
      <w:lang w:eastAsia="hr-HR" w:val="hr-HR"/>
    </w:rPr>
  </w:style>
  <w:style w:customStyle="1" w:styleId="xl112" w:type="paragraph">
    <w:name w:val="xl112"/>
    <w:basedOn w:val="Normal"/>
    <w:rsid w:val="00B1528C"/>
    <w:pPr>
      <w:pBdr>
        <w:top w:color="000000" w:space="0" w:sz="4" w:val="single"/>
        <w:left w:color="000000" w:space="7" w:sz="4" w:val="single"/>
        <w:bottom w:color="000000" w:space="0" w:sz="4" w:val="single"/>
        <w:right w:color="000000" w:space="0" w:sz="4" w:val="single"/>
      </w:pBdr>
      <w:suppressAutoHyphens/>
      <w:autoSpaceDN w:val="0"/>
      <w:spacing w:after="100" w:before="100"/>
      <w:textAlignment w:val="top"/>
    </w:pPr>
    <w:rPr>
      <w:sz w:val="18"/>
      <w:szCs w:val="18"/>
      <w:lang w:eastAsia="hr-HR" w:val="hr-HR"/>
    </w:rPr>
  </w:style>
  <w:style w:customStyle="1" w:styleId="xl113" w:type="paragraph">
    <w:name w:val="xl113"/>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4" w:type="paragraph">
    <w:name w:val="xl114"/>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5" w:type="paragraph">
    <w:name w:val="xl115"/>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6" w:type="paragraph">
    <w:name w:val="xl116"/>
    <w:basedOn w:val="Normal"/>
    <w:rsid w:val="00B1528C"/>
    <w:pPr>
      <w:shd w:color="auto" w:fill="FFFFFF" w:val="clear"/>
      <w:suppressAutoHyphens/>
      <w:autoSpaceDN w:val="0"/>
      <w:spacing w:after="100" w:before="100"/>
      <w:jc w:val="right"/>
      <w:textAlignment w:val="center"/>
    </w:pPr>
    <w:rPr>
      <w:color w:val="000000"/>
      <w:sz w:val="18"/>
      <w:szCs w:val="18"/>
      <w:lang w:eastAsia="hr-HR" w:val="hr-HR"/>
    </w:rPr>
  </w:style>
  <w:style w:customStyle="1" w:styleId="xl117" w:type="paragraph">
    <w:name w:val="xl117"/>
    <w:basedOn w:val="Normal"/>
    <w:rsid w:val="00B1528C"/>
    <w:pPr>
      <w:pBdr>
        <w:top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8" w:type="paragraph">
    <w:name w:val="xl118"/>
    <w:basedOn w:val="Normal"/>
    <w:rsid w:val="00B1528C"/>
    <w:pPr>
      <w:pBdr>
        <w:top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19" w:type="paragraph">
    <w:name w:val="xl119"/>
    <w:basedOn w:val="Normal"/>
    <w:rsid w:val="00B1528C"/>
    <w:pPr>
      <w:pBdr>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20" w:type="paragraph">
    <w:name w:val="xl120"/>
    <w:basedOn w:val="Normal"/>
    <w:rsid w:val="00B1528C"/>
    <w:pPr>
      <w:pBdr>
        <w:top w:color="000000" w:space="0" w:sz="4" w:val="single"/>
        <w:left w:color="000000" w:space="0" w:sz="4" w:val="single"/>
        <w:bottom w:color="000000" w:space="0" w:sz="4" w:val="single"/>
        <w:right w:color="000000" w:space="7" w:sz="4" w:val="single"/>
      </w:pBdr>
      <w:suppressAutoHyphens/>
      <w:autoSpaceDN w:val="0"/>
      <w:spacing w:after="100" w:before="100"/>
      <w:jc w:val="right"/>
      <w:textAlignment w:val="center"/>
    </w:pPr>
    <w:rPr>
      <w:sz w:val="18"/>
      <w:szCs w:val="18"/>
      <w:lang w:eastAsia="hr-HR" w:val="hr-HR"/>
    </w:rPr>
  </w:style>
  <w:style w:customStyle="1" w:styleId="xl121" w:type="paragraph">
    <w:name w:val="xl121"/>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2" w:type="paragraph">
    <w:name w:val="xl122"/>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3" w:type="paragraph">
    <w:name w:val="xl123"/>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center"/>
    </w:pPr>
    <w:rPr>
      <w:sz w:val="18"/>
      <w:szCs w:val="18"/>
      <w:lang w:eastAsia="hr-HR" w:val="hr-HR"/>
    </w:rPr>
  </w:style>
  <w:style w:customStyle="1" w:styleId="xl124" w:type="paragraph">
    <w:name w:val="xl124"/>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top"/>
    </w:pPr>
    <w:rPr>
      <w:sz w:val="18"/>
      <w:szCs w:val="18"/>
      <w:lang w:eastAsia="hr-HR" w:val="hr-HR"/>
    </w:rPr>
  </w:style>
  <w:style w:customStyle="1" w:styleId="xl125" w:type="paragraph">
    <w:name w:val="xl125"/>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6" w:type="paragraph">
    <w:name w:val="xl126"/>
    <w:basedOn w:val="Normal"/>
    <w:rsid w:val="00B1528C"/>
    <w:pPr>
      <w:shd w:color="auto" w:fill="FFFFFF" w:val="clear"/>
      <w:suppressAutoHyphens/>
      <w:autoSpaceDN w:val="0"/>
      <w:spacing w:after="100" w:before="100"/>
      <w:textAlignment w:val="top"/>
    </w:pPr>
    <w:rPr>
      <w:sz w:val="18"/>
      <w:szCs w:val="18"/>
      <w:lang w:eastAsia="hr-HR" w:val="hr-HR"/>
    </w:rPr>
  </w:style>
  <w:style w:customStyle="1" w:styleId="xl127" w:type="paragraph">
    <w:name w:val="xl127"/>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textAlignment w:val="top"/>
    </w:pPr>
    <w:rPr>
      <w:sz w:val="18"/>
      <w:szCs w:val="18"/>
      <w:lang w:eastAsia="hr-HR" w:val="hr-HR"/>
    </w:rPr>
  </w:style>
  <w:style w:customStyle="1" w:styleId="xl128" w:type="paragraph">
    <w:name w:val="xl128"/>
    <w:basedOn w:val="Normal"/>
    <w:rsid w:val="00B1528C"/>
    <w:pPr>
      <w:pBdr>
        <w:top w:color="000000" w:space="0" w:sz="4" w:val="single"/>
        <w:bottom w:color="000000" w:space="0" w:sz="4" w:val="single"/>
        <w:right w:color="000000" w:space="7" w:sz="4" w:val="single"/>
      </w:pBdr>
      <w:shd w:color="auto" w:fill="FFFFFF" w:val="clear"/>
      <w:suppressAutoHyphens/>
      <w:autoSpaceDN w:val="0"/>
      <w:spacing w:after="100" w:before="100"/>
      <w:jc w:val="right"/>
      <w:textAlignment w:val="center"/>
    </w:pPr>
    <w:rPr>
      <w:color w:val="000000"/>
      <w:sz w:val="18"/>
      <w:szCs w:val="18"/>
      <w:lang w:eastAsia="hr-HR" w:val="hr-HR"/>
    </w:rPr>
  </w:style>
  <w:style w:customStyle="1" w:styleId="xl129" w:type="paragraph">
    <w:name w:val="xl129"/>
    <w:basedOn w:val="Normal"/>
    <w:rsid w:val="00B1528C"/>
    <w:pPr>
      <w:pBdr>
        <w:top w:color="000000" w:space="0" w:sz="4" w:val="single"/>
        <w:left w:color="000000" w:space="0" w:sz="4" w:val="single"/>
        <w:bottom w:color="000000" w:space="0" w:sz="4" w:val="single"/>
        <w:right w:color="000000" w:space="0" w:sz="4" w:val="single"/>
      </w:pBdr>
      <w:shd w:color="auto" w:fill="FFFFFF" w:val="clear"/>
      <w:suppressAutoHyphens/>
      <w:autoSpaceDN w:val="0"/>
      <w:spacing w:after="100" w:before="100"/>
      <w:jc w:val="center"/>
      <w:textAlignment w:val="center"/>
    </w:pPr>
    <w:rPr>
      <w:color w:val="000000"/>
      <w:sz w:val="18"/>
      <w:szCs w:val="18"/>
      <w:lang w:eastAsia="hr-HR" w:val="hr-HR"/>
    </w:rPr>
  </w:style>
  <w:style w:customStyle="1" w:styleId="xl130" w:type="paragraph">
    <w:name w:val="xl130"/>
    <w:basedOn w:val="Normal"/>
    <w:rsid w:val="00B1528C"/>
    <w:pPr>
      <w:suppressAutoHyphens/>
      <w:autoSpaceDN w:val="0"/>
      <w:spacing w:after="100" w:before="100"/>
      <w:textAlignment w:val="baseline"/>
    </w:pPr>
    <w:rPr>
      <w:color w:val="000000"/>
      <w:lang w:eastAsia="hr-HR" w:val="hr-HR"/>
    </w:rPr>
  </w:style>
  <w:style w:customStyle="1" w:styleId="xl131" w:type="paragraph">
    <w:name w:val="xl131"/>
    <w:basedOn w:val="Normal"/>
    <w:rsid w:val="00B1528C"/>
    <w:pPr>
      <w:suppressAutoHyphens/>
      <w:autoSpaceDN w:val="0"/>
      <w:spacing w:after="100" w:before="100"/>
      <w:textAlignment w:val="baseline"/>
    </w:pPr>
    <w:rPr>
      <w:color w:val="000000"/>
      <w:lang w:eastAsia="hr-HR" w:val="hr-HR"/>
    </w:rPr>
  </w:style>
  <w:style w:customStyle="1" w:styleId="xl133" w:type="paragraph">
    <w:name w:val="xl133"/>
    <w:basedOn w:val="Normal"/>
    <w:rsid w:val="00B1528C"/>
    <w:pPr>
      <w:shd w:color="auto" w:fill="FFFFFF" w:val="clear"/>
      <w:suppressAutoHyphens/>
      <w:autoSpaceDN w:val="0"/>
      <w:spacing w:after="100" w:before="100"/>
      <w:jc w:val="center"/>
      <w:textAlignment w:val="baseline"/>
    </w:pPr>
    <w:rPr>
      <w:b/>
      <w:bCs/>
      <w:color w:val="000000"/>
      <w:lang w:eastAsia="hr-HR" w:val="hr-HR"/>
    </w:rPr>
  </w:style>
  <w:style w:customStyle="1" w:styleId="xl134" w:type="paragraph">
    <w:name w:val="xl134"/>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jc w:val="center"/>
      <w:textAlignment w:val="center"/>
    </w:pPr>
    <w:rPr>
      <w:b/>
      <w:bCs/>
      <w:color w:val="000000"/>
      <w:u w:val="single"/>
      <w:lang w:eastAsia="hr-HR" w:val="hr-HR"/>
    </w:rPr>
  </w:style>
  <w:style w:customStyle="1" w:styleId="xl135" w:type="paragraph">
    <w:name w:val="xl135"/>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baseline"/>
    </w:pPr>
    <w:rPr>
      <w:color w:val="000000"/>
      <w:u w:val="single"/>
      <w:lang w:eastAsia="hr-HR" w:val="hr-HR"/>
    </w:rPr>
  </w:style>
  <w:style w:customStyle="1" w:styleId="xl136" w:type="paragraph">
    <w:name w:val="xl136"/>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jc w:val="center"/>
      <w:textAlignment w:val="center"/>
    </w:pPr>
    <w:rPr>
      <w:b/>
      <w:bCs/>
      <w:color w:val="000000"/>
      <w:u w:val="single"/>
      <w:lang w:eastAsia="hr-HR" w:val="hr-HR"/>
    </w:rPr>
  </w:style>
  <w:style w:customStyle="1" w:styleId="xl137" w:type="paragraph">
    <w:name w:val="xl137"/>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center"/>
    </w:pPr>
    <w:rPr>
      <w:color w:val="000000"/>
      <w:lang w:eastAsia="hr-HR" w:val="hr-HR"/>
    </w:rPr>
  </w:style>
  <w:style w:customStyle="1" w:styleId="xl138" w:type="paragraph">
    <w:name w:val="xl138"/>
    <w:basedOn w:val="Normal"/>
    <w:rsid w:val="00B1528C"/>
    <w:pPr>
      <w:pBdr>
        <w:top w:color="000000" w:space="0" w:sz="4" w:val="single"/>
        <w:left w:color="000000" w:space="0" w:sz="4" w:val="single"/>
        <w:bottom w:color="000000" w:space="0" w:sz="4" w:val="single"/>
        <w:right w:color="000000" w:space="0" w:sz="4" w:val="single"/>
      </w:pBdr>
      <w:suppressAutoHyphens/>
      <w:autoSpaceDN w:val="0"/>
      <w:spacing w:after="100" w:before="100"/>
      <w:textAlignment w:val="center"/>
    </w:pPr>
    <w:rPr>
      <w:color w:val="000000"/>
      <w:lang w:eastAsia="hr-HR" w:val="hr-HR"/>
    </w:rPr>
  </w:style>
  <w:style w:customStyle="1" w:styleId="TekstbaloniaChar" w:type="character">
    <w:name w:val="Tekst balončića Char"/>
    <w:basedOn w:val="Zadanifontodlomka"/>
    <w:link w:val="Tekstbalonia"/>
    <w:uiPriority w:val="99"/>
    <w:semiHidden/>
    <w:rsid w:val="00B1528C"/>
    <w:rPr>
      <w:rFonts w:ascii="Tahoma" w:cs="Tahoma" w:hAnsi="Tahoma"/>
      <w:sz w:val="16"/>
      <w:szCs w:val="16"/>
      <w:lang w:eastAsia="en-US" w:val="en-US"/>
    </w:rPr>
  </w:style>
  <w:style w:styleId="Tekstrezerviranogmjesta" w:type="character">
    <w:name w:val="Placeholder Text"/>
    <w:basedOn w:val="Zadanifontodlomka"/>
    <w:uiPriority w:val="99"/>
    <w:semiHidden/>
    <w:rsid w:val="00A3664C"/>
    <w:rPr>
      <w:color w:val="808080"/>
      <w:bdr w:color="auto" w:space="0" w:sz="0" w:val="none"/>
      <w:shd w:color="auto" w:fill="auto" w:val="clear"/>
    </w:rPr>
  </w:style>
  <w:style w:customStyle="1" w:styleId="eSPISCCParagraphDefaultFont" w:type="character">
    <w:name w:val="eSPIS_CC_Paragraph Default Font"/>
    <w:basedOn w:val="Zadanifontodlomka"/>
    <w:rsid w:val="00A366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3664C"/>
    <w:rPr>
      <w:b/>
      <w:bdr w:color="auto" w:space="0" w:sz="0" w:val="none"/>
      <w:shd w:color="auto" w:fill="FFFFCC" w:val="clear"/>
      <w:lang w:val="hr-HR"/>
    </w:rPr>
  </w:style>
  <w:style w:customStyle="1" w:styleId="PozadinaSvijetloCrvena" w:type="character">
    <w:name w:val="Pozadina_SvijetloCrvena"/>
    <w:basedOn w:val="eSPISCCParagraphDefaultFont"/>
    <w:rsid w:val="00A366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366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AC7093-B98E-4518-846B-57836A91AA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18</properties:Pages>
  <properties:Words>5307</properties:Words>
  <properties:Characters>35273</properties:Characters>
  <properties:Lines>3598</properties:Lines>
  <properties:Paragraphs>2369</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2018-07-10T07:55:00Z</dcterms:created>
  <dc:creator>basici</dc:creator>
  <cp:lastModifiedBy>Katarina Mikulić</cp:lastModifiedBy>
  <cp:lastPrinted>2018-07-16T06:57:00Z</cp:lastPrinted>
  <dcterms:modified xmlns:xsi="http://www.w3.org/2001/XMLSchema-instance" xsi:type="dcterms:W3CDTF">2018-07-16T06:57:00Z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O TREĆOJ DIOBI.docx)</vt:lpwstr>
  </prop:property>
  <prop:property name="CC_coloring" pid="4" fmtid="{D5CDD505-2E9C-101B-9397-08002B2CF9AE}">
    <vt:bool>false</vt:bool>
  </prop:property>
  <prop:property name="BrojStranica" pid="5" fmtid="{D5CDD505-2E9C-101B-9397-08002B2CF9AE}">
    <vt:i4>18</vt:i4>
  </prop:property>
</prop:Properties>
</file>