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5354" w14:paraId="af353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1ED1">
        <w:t>7460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71ED1" w:rsidR="00871ED1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71ED1">
        <w:rPr>
          <w:szCs w:val="20"/>
        </w:rPr>
        <w:t xml:space="preserve">AGNUS d.o.o., Hum na Sutli, Hum na Sutli 160, MBS: 040172663, </w:t>
      </w:r>
    </w:p>
    <w:p w:rsidRDefault="00871ED1" w:rsidP="00871ED1" w:rsidR="00E449B9">
      <w:pPr>
        <w:ind w:firstLine="708"/>
        <w:jc w:val="both"/>
        <w:rPr>
          <w:szCs w:val="20"/>
        </w:rPr>
      </w:pPr>
      <w:r>
        <w:rPr>
          <w:szCs w:val="20"/>
        </w:rPr>
        <w:t xml:space="preserve">  OIB: 51062927586</w:t>
      </w:r>
    </w:p>
    <w:p w:rsidRDefault="00970971" w:rsidP="00970971" w:rsidR="00970971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71ED1">
        <w:t>405.577,69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70971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45BDA"/>
    <w:rsid w:val="0056094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ED1"/>
    <w:rsid w:val="00871F01"/>
    <w:rsid w:val="00900AF5"/>
    <w:rsid w:val="0091328F"/>
    <w:rsid w:val="00920CA0"/>
    <w:rsid w:val="009419D8"/>
    <w:rsid w:val="0095606D"/>
    <w:rsid w:val="00970971"/>
    <w:rsid w:val="00972F64"/>
    <w:rsid w:val="00982D7D"/>
    <w:rsid w:val="00A34A83"/>
    <w:rsid w:val="00A50304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9B9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9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9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9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9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9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9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9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9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7460</izvorni_sadrzaj>
    <derivirana_varijabla naziv="DomainObject.Predmet.Broj_1">7460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St-7460/2015</izvorni_sadrzaj>
    <derivirana_varijabla naziv="DomainObject.Predmet.OznakaBroj_1">St-7460/2015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d.o.o. zastupanog po punomoćniku Josip Kunštek; Ivana Kunštek</izvorni_sadrzaj>
    <derivirana_varijabla naziv="DomainObject.Predmet.ProtustrankaFormated_1">  AGNUS d.o.o. zastupanog po punomoćniku Josip Kunštek; Ivana Kunštek</derivirana_varijabla>
  </DomainObject.Predmet.ProtustrankaFormated>
  <DomainObject.Predmet.ProtustrankaFormatedOIB>
    <izvorni_sadrzaj>  AGNUS d.o.o., OIB 51062927586 zastupanog po punomoćniku Josip Kunštek; Ivana Kunštek</izvorni_sadrzaj>
    <derivirana_varijabla naziv="DomainObject.Predmet.ProtustrankaFormatedOIB_1">  AGNUS d.o.o., OIB 51062927586 zastupanog po punomoćniku Josip Kunštek; Ivana Kunštek</derivirana_varijabla>
  </DomainObject.Predmet.ProtustrankaFormatedOIB>
  <DomainObject.Predmet.ProtustrankaFormatedWithAdress>
    <izvorni_sadrzaj> AGNUS d.o.o., Hum na Sutli, Hum na Sutli 160, 49231 Hum Na Sutli zastupanog po punomoćniku Josip Kunštek; Ivana Kunštek</izvorni_sadrzaj>
    <derivirana_varijabla naziv="DomainObject.Predmet.ProtustrankaFormatedWithAdress_1"> AGNUS d.o.o., Hum na Sutli, Hum na Sutli 160, 49231 Hum Na Sutli zastupanog po punomoćniku Josip Kunštek; Ivana Kunštek</derivirana_varijabla>
  </DomainObject.Predmet.ProtustrankaFormatedWithAdress>
  <DomainObject.Predmet.ProtustrankaFormatedWithAdressOIB>
    <izvorni_sadrzaj> AGNUS d.o.o., OIB 51062927586, Hum na Sutli, Hum na Sutli 160, 49231 Hum Na Sutli zastupanog po punomoćniku Josip Kunštek; Ivana Kunštek</izvorni_sadrzaj>
    <derivirana_varijabla naziv="DomainObject.Predmet.ProtustrankaFormatedWithAdressOIB_1"> AGNUS d.o.o., OIB 51062927586, Hum na Sutli, Hum na Sutli 160, 49231 Hum Na Sutli zastupanog po punomoćniku Josip Kunštek; Ivana Kunštek</derivirana_varijabla>
  </DomainObject.Predmet.ProtustrankaFormatedWithAdressOIB>
  <DomainObject.Predmet.ProtustrankaWithAdress>
    <izvorni_sadrzaj>AGNUS d.o.o. Hum na Sutli, Hum na Sutli 160, 49231 Hum Na Sutli</izvorni_sadrzaj>
    <derivirana_varijabla naziv="DomainObject.Predmet.ProtustrankaWithAdress_1">AGNUS d.o.o. Hum na Sutli, Hum na Sutli 160, 49231 Hum Na Sutli</derivirana_varijabla>
  </DomainObject.Predmet.ProtustrankaWithAdress>
  <DomainObject.Predmet.ProtustrankaWithAdressOIB>
    <izvorni_sadrzaj>AGNUS d.o.o., OIB 51062927586, Hum na Sutli, Hum na Sutli 160, 49231 Hum Na Sutli</izvorni_sadrzaj>
    <derivirana_varijabla naziv="DomainObject.Predmet.ProtustrankaWithAdressOIB_1">AGNUS d.o.o., OIB 51062927586, Hum na Sutli, Hum na Sutli 160, 49231 Hum Na Sutli</derivirana_varijabla>
  </DomainObject.Predmet.ProtustrankaWithAdressOIB>
  <DomainObject.Predmet.ProtustrankaNazivFormated>
    <izvorni_sadrzaj>AGNUS d.o.o.</izvorni_sadrzaj>
    <derivirana_varijabla naziv="DomainObject.Predmet.ProtustrankaNazivFormated_1">AGNUS d.o.o.</derivirana_varijabla>
  </DomainObject.Predmet.ProtustrankaNazivFormated>
  <DomainObject.Predmet.ProtustrankaNazivFormatedOIB>
    <izvorni_sadrzaj>AGNUS d.o.o., OIB 51062927586</izvorni_sadrzaj>
    <derivirana_varijabla naziv="DomainObject.Predmet.ProtustrankaNazivFormatedOIB_1">AGNUS d.o.o., OIB 51062927586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AGNUS d.o.o. zastupanog po punomoćniku Josip Kunštek; Ivana Kunštek</item>
    </izvorni_sadrzaj>
    <derivirana_varijabla naziv="DomainObject.Predmet.ProtuStrankaListFormated_1">
      <item>AGNUS d.o.o. zastupanog po punomoćniku Josip Kunštek; Ivana Kunštek</item>
    </derivirana_varijabla>
  </DomainObject.Predmet.ProtuStrankaListFormated>
  <DomainObject.Predmet.ProtuStrankaListFormatedOIB>
    <izvorni_sadrzaj>
      <item>AGNUS d.o.o., OIB 51062927586 zastupanog po punomoćniku Josip Kunštek; Ivana Kunštek</item>
    </izvorni_sadrzaj>
    <derivirana_varijabla naziv="DomainObject.Predmet.ProtuStrankaListFormatedOIB_1">
      <item>AGNUS d.o.o., OIB 51062927586 zastupanog po punomoćniku Josip Kunštek; Ivana Kunštek</item>
    </derivirana_varijabla>
  </DomainObject.Predmet.ProtuStrankaListFormatedOIB>
  <DomainObject.Predmet.ProtuStrankaListFormatedWithAdress>
    <izvorni_sadrzaj>
      <item>AGNUS d.o.o., Hum na Sutli, Hum na Sutli 160, 49231 Hum Na Sutli zastupanog po punomoćniku Josip Kunštek; Ivana Kunštek</item>
    </izvorni_sadrzaj>
    <derivirana_varijabla naziv="DomainObject.Predmet.ProtuStrankaListFormatedWithAdress_1">
      <item>AGNUS d.o.o., Hum na Sutli, Hum na Sutli 160, 49231 Hum Na Sutli zastupanog po punomoćniku Josip Kunštek; Ivana Kunštek</item>
    </derivirana_varijabla>
  </DomainObject.Predmet.ProtuStrankaListFormatedWithAdress>
  <DomainObject.Predmet.ProtuStrankaListFormatedWithAdressOIB>
    <izvorni_sadrzaj>
      <item>AGNUS d.o.o., OIB 51062927586, Hum na Sutli, Hum na Sutli 160, 49231 Hum Na Sutli zastupanog po punomoćniku Josip Kunštek; Ivana Kunštek</item>
    </izvorni_sadrzaj>
    <derivirana_varijabla naziv="DomainObject.Predmet.ProtuStrankaListFormatedWithAdressOIB_1">
      <item>AGNUS d.o.o., OIB 51062927586, Hum na Sutli, Hum na Sutli 160, 49231 Hum Na Sutli zastupanog po punomoćniku Josip Kunštek; Ivana Kunštek</item>
    </derivirana_varijabla>
  </DomainObject.Predmet.ProtuStrankaListFormatedWithAdressOIB>
  <DomainObject.Predmet.ProtuStrankaListNazivFormated>
    <izvorni_sadrzaj>
      <item>AGNUS d.o.o.</item>
    </izvorni_sadrzaj>
    <derivirana_varijabla naziv="DomainObject.Predmet.ProtuStrankaListNazivFormated_1">
      <item>AGNUS d.o.o.</item>
    </derivirana_varijabla>
  </DomainObject.Predmet.ProtuStrankaListNazivFormated>
  <DomainObject.Predmet.ProtuStrankaListNazivFormatedOIB>
    <izvorni_sadrzaj>
      <item>AGNUS d.o.o., OIB 51062927586</item>
    </izvorni_sadrzaj>
    <derivirana_varijabla naziv="DomainObject.Predmet.ProtuStrankaListNazivFormatedOIB_1">
      <item>AGNUS d.o.o., OIB 51062927586</item>
    </derivirana_varijabla>
  </DomainObject.Predmet.ProtuStrankaListNazivFormatedOIB>
  <DomainObject.Predmet.OstaliListFormated>
    <izvorni_sadrzaj>
      <item>Ivana Kunštek punomoćnik sudionika u postupku AGNUS d.o.o.</item>
      <item>Josip Kunštek punomoćnik sudionika u postupku AGNUS d.o.o.</item>
    </izvorni_sadrzaj>
    <derivirana_varijabla naziv="DomainObject.Predmet.OstaliListFormated_1">
      <item>Ivana Kunštek punomoćnik sudionika u postupku AGNUS d.o.o.</item>
      <item>Josip Kunštek punomoćnik sudionika u postupku AGNUS d.o.o.</item>
    </derivirana_varijabla>
  </DomainObject.Predmet.OstaliListFormated>
  <DomainObject.Predmet.OstaliListFormatedOIB>
    <izvorni_sadrzaj>
      <item>Ivana Kunštek, OIB 60399785597 punomoćnik sudionika u postupku AGNUS d.o.o.</item>
      <item>Josip Kunštek, OIB 33275490406 punomoćnik sudionika u postupku AGNUS d.o.o.</item>
    </izvorni_sadrzaj>
    <derivirana_varijabla naziv="DomainObject.Predmet.OstaliListFormatedOIB_1">
      <item>Ivana Kunštek, OIB 60399785597 punomoćnik sudionika u postupku AGNUS d.o.o.</item>
      <item>Josip Kunštek, OIB 33275490406 punomoćnik sudionika u postupku AGNUS d.o.o.</item>
    </derivirana_varijabla>
  </DomainObject.Predmet.OstaliListFormatedOIB>
  <DomainObject.Predmet.OstaliListFormatedWithAdress>
    <izvorni_sadrzaj>
      <item>Ivana Kunštek, Strmec Humski 57/1, 49231 Strmec Humski punomoćnik sudionika u postupku AGNUS d.o.o.</item>
      <item>Josip Kunštek, Strmec Humski 67, 49231 Strmec Humski punomoćnik sudionika u postupku AGNUS d.o.o.</item>
    </izvorni_sadrzaj>
    <derivirana_varijabla naziv="DomainObject.Predmet.OstaliListFormatedWithAdress_1">
      <item>Ivana Kunštek, Strmec Humski 57/1, 49231 Strmec Humski punomoćnik sudionika u postupku AGNUS d.o.o.</item>
      <item>Josip Kunštek, Strmec Humski 67, 49231 Strmec Humski punomoćnik sudionika u postupku AGNUS d.o.o.</item>
    </derivirana_varijabla>
  </DomainObject.Predmet.OstaliListFormatedWithAdress>
  <DomainObject.Predmet.OstaliListFormatedWithAdressOIB>
    <izvorni_sadrzaj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izvorni_sadrzaj>
    <derivirana_varijabla naziv="DomainObject.Predmet.OstaliListFormatedWithAdressOIB_1">
      <item>Ivana Kunštek, OIB 60399785597, Strmec Humski 57/1, 49231 Strmec Humski punomoćnik sudionika u postupku AGNUS d.o.o.</item>
      <item>Josip Kunštek, OIB 33275490406, Strmec Humski 67, 49231 Strmec Humski punomoćnik sudionika u postupku AGNUS d.o.o.</item>
    </derivirana_varijabla>
  </DomainObject.Predmet.OstaliListFormatedWithAdressOIB>
  <DomainObject.Predmet.OstaliListNazivFormated>
    <izvorni_sadrzaj>
      <item>Ivana Kunštek</item>
      <item>Josip Kunštek</item>
    </izvorni_sadrzaj>
    <derivirana_varijabla naziv="DomainObject.Predmet.OstaliListNazivFormated_1">
      <item>Ivana Kunštek</item>
      <item>Josip Kunštek</item>
    </derivirana_varijabla>
  </DomainObject.Predmet.OstaliListNazivFormated>
  <DomainObject.Predmet.OstaliListNazivFormatedOIB>
    <izvorni_sadrzaj>
      <item>Ivana Kunštek, OIB 60399785597</item>
      <item>Josip Kunštek, OIB 33275490406</item>
    </izvorni_sadrzaj>
    <derivirana_varijabla naziv="DomainObject.Predmet.OstaliListNazivFormatedOIB_1">
      <item>Ivana Kunštek, OIB 60399785597</item>
      <item>Josip Kunštek, OIB 33275490406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AGNUS d.o.o.</izvorni_sadrzaj>
    <derivirana_varijabla naziv="DomainObject.Predmet.ProtustrankaIDrugi_1">AGNUS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AGNUS d.o.o., OIB 51062927586, Hum na Sutli, Hum na Sutli 160, 49231 Hum Na Sutli</izvorni_sadrzaj>
    <derivirana_varijabla naziv="DomainObject.Predmet.ProtustrankaIDrugiAdressOIB_1">AGNUS d.o.o., OIB 51062927586, Hum na Sutli, Hum na Sutli 160,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AGNUS d.o.o.</item>
      <item>Ivana Kunštek</item>
      <item>Josip Kunštek</item>
    </izvorni_sadrzaj>
    <derivirana_varijabla naziv="DomainObject.Predmet.SudioniciListNaziv_1">
      <item>FINA Regionalni centar Zagreb</item>
      <item>AGNUS d.o.o.</item>
      <item>Ivana Kunštek</item>
      <item>Josip Kunštek</item>
    </derivirana_varijabla>
  </DomainObject.Predmet.SudioniciListNaziv>
  <DomainObject.Predmet.SudioniciListAdressOIB>
    <izvorni_sadrzaj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izvorni_sadrzaj>
    <derivirana_varijabla naziv="DomainObject.Predmet.SudioniciListAdressOIB_1">
      <item>FINA Regionalni centar Zagreb, OIB 85821130368, Trg svibanjskih žrtava 1995. 1,10000 Zagreb</item>
      <item>AGNUS d.o.o., OIB 51062927586, Hum na Sutli, Hum na Sutli 160,49231 Hum Na Sutli</item>
      <item>Ivana Kunštek, OIB 60399785597, Strmec Humski 57/1,49231 Strmec Humski</item>
      <item>Josip Kunštek, OIB 33275490406, Strmec Humski 67,49231 Strmec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51062927586</item>
      <item>, OIB 60399785597</item>
      <item>, OIB 33275490406</item>
    </izvorni_sadrzaj>
    <derivirana_varijabla naziv="DomainObject.Predmet.SudioniciListNazivOIB_1">
      <item>, OIB 85821130368</item>
      <item>, OIB 51062927586</item>
      <item>, OIB 60399785597</item>
      <item>, OIB 33275490406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2016-02-17T12:41:00Z</dcterms:created>
  <dc:creator>ilukac</dc:creator>
  <cp:lastModifiedBy>Ksenija Nol</cp:lastModifiedBy>
  <cp:lastPrinted>2016-02-17T12:38:00Z</cp:lastPrinted>
  <dcterms:modified xmlns:xsi="http://www.w3.org/2001/XMLSchema-instance" xsi:type="dcterms:W3CDTF">2016-02-18T09:50:00Z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