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d61a" w14:paraId="a29d61a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A02BB8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10FC5">
        <w:t>ST-</w:t>
      </w:r>
      <w:r w:rsidR="00A02BB8">
        <w:t>720/16-4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J E Š E N J E</w:t>
      </w:r>
    </w:p>
    <w:p w:rsidRDefault="00F274ED" w:rsidP="00F274ED" w:rsidR="00F274ED">
      <w:pPr>
        <w:pStyle w:val="Zaglavlje"/>
        <w:spacing w:after="0"/>
        <w:rPr>
          <w:lang w:val="hr-HR"/>
        </w:rPr>
      </w:pPr>
    </w:p>
    <w:p w:rsidRDefault="00A02BB8" w:rsidP="00F274ED" w:rsidR="00A02BB8" w:rsidRPr="00F274ED">
      <w:pPr>
        <w:pStyle w:val="Zaglavlje"/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Trgovački sud u Varaždinu po sucu toga suda Meliti Poljanec</w:t>
      </w:r>
      <w:r w:rsidR="00D10FC5">
        <w:rPr>
          <w:lang w:val="hr-HR"/>
        </w:rPr>
        <w:t>-</w:t>
      </w:r>
      <w:r w:rsidRPr="00F274ED">
        <w:rPr>
          <w:lang w:val="hr-HR"/>
        </w:rPr>
        <w:t xml:space="preserve">Bubaš, kao stečajnoj sutkinji, u stečajnom predmetu, povodom prijedloga predlagatelja </w:t>
      </w:r>
      <w:r w:rsidRPr="00A02BB8">
        <w:rPr>
          <w:lang w:val="hr-HR"/>
        </w:rPr>
        <w:t>Financijske agencije Regionalni centar Zagreb, Podružnica Varaždin, Augusta Cesarca 2, Varaždin</w:t>
      </w:r>
      <w:r w:rsidRPr="00F274ED">
        <w:rPr>
          <w:lang w:val="hr-HR"/>
        </w:rPr>
        <w:t>,  za otvaranje stečajnog postupka nad dužnikom</w:t>
      </w:r>
      <w:r w:rsidR="00D10FC5">
        <w:rPr>
          <w:lang w:val="hr-HR"/>
        </w:rPr>
        <w:t xml:space="preserve"> </w:t>
      </w:r>
      <w:proofErr w:type="spellStart"/>
      <w:r w:rsidR="00A02BB8">
        <w:rPr>
          <w:lang w:val="hr-HR"/>
        </w:rPr>
        <w:t>Gio</w:t>
      </w:r>
      <w:proofErr w:type="spellEnd"/>
      <w:r w:rsidR="00A02BB8">
        <w:rPr>
          <w:lang w:val="hr-HR"/>
        </w:rPr>
        <w:t xml:space="preserve"> – Jan društvo s ograničenom odgovornošću za preradu drveta, OIB </w:t>
      </w:r>
      <w:r w:rsidR="00A02BB8" w:rsidRPr="00A02BB8">
        <w:rPr>
          <w:lang w:val="hr-HR"/>
        </w:rPr>
        <w:t>02143681680</w:t>
      </w:r>
      <w:r w:rsidR="00A02BB8">
        <w:rPr>
          <w:lang w:val="hr-HR"/>
        </w:rPr>
        <w:t>, Donja Voća 336</w:t>
      </w:r>
      <w:r w:rsidRPr="00F274ED">
        <w:rPr>
          <w:lang w:val="hr-HR"/>
        </w:rPr>
        <w:t xml:space="preserve">, dana </w:t>
      </w:r>
      <w:r w:rsidR="00A02BB8">
        <w:rPr>
          <w:lang w:val="hr-HR"/>
        </w:rPr>
        <w:t>15. lipnja 2016.</w:t>
      </w:r>
    </w:p>
    <w:p w:rsidRDefault="00F274ED" w:rsidP="00F274ED" w:rsidR="00F274ED">
      <w:pPr>
        <w:spacing w:after="0"/>
        <w:rPr>
          <w:lang w:val="hr-HR"/>
        </w:rPr>
      </w:pPr>
    </w:p>
    <w:p w:rsidRDefault="00A02BB8" w:rsidP="00F274ED" w:rsidR="00A02BB8" w:rsidRPr="00F274ED">
      <w:pPr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r i j e š i o  j 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I. Pokreće se prethodni postupak radi utvrđivanja uvjeta za otvaranje stečajnog postupka nad dužnikom </w:t>
      </w:r>
      <w:proofErr w:type="spellStart"/>
      <w:r w:rsidR="00A02BB8">
        <w:rPr>
          <w:lang w:val="hr-HR"/>
        </w:rPr>
        <w:t>Gio</w:t>
      </w:r>
      <w:proofErr w:type="spellEnd"/>
      <w:r w:rsidR="00A02BB8">
        <w:rPr>
          <w:lang w:val="hr-HR"/>
        </w:rPr>
        <w:t xml:space="preserve"> – Jan društvo s ograničenom odgovornošću za preradu drveta, OIB </w:t>
      </w:r>
      <w:r w:rsidR="00A02BB8" w:rsidRPr="00A02BB8">
        <w:rPr>
          <w:lang w:val="hr-HR"/>
        </w:rPr>
        <w:t>02143681680</w:t>
      </w:r>
      <w:r w:rsidR="00A02BB8">
        <w:rPr>
          <w:lang w:val="hr-HR"/>
        </w:rPr>
        <w:t>, Donja Voća 336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  <w:lang w:val="hr-HR"/>
        </w:rPr>
      </w:pPr>
    </w:p>
    <w:p w:rsidRDefault="00A02BB8" w:rsidP="00F274ED" w:rsidR="00F274ED" w:rsidRPr="00D10FC5">
      <w:pPr>
        <w:spacing w:after="0"/>
        <w:jc w:val="center"/>
        <w:rPr>
          <w:b/>
          <w:u w:val="single"/>
          <w:lang w:val="hr-HR"/>
        </w:rPr>
      </w:pPr>
      <w:r>
        <w:rPr>
          <w:b/>
          <w:u w:val="single"/>
          <w:lang w:val="hr-HR"/>
        </w:rPr>
        <w:t>21. rujna 2016. u 9,40 sati</w:t>
      </w:r>
    </w:p>
    <w:p w:rsidRDefault="00F274ED" w:rsidP="00F274ED" w:rsidR="00F274ED" w:rsidRPr="00F274ED">
      <w:pPr>
        <w:spacing w:after="0"/>
        <w:jc w:val="center"/>
        <w:rPr>
          <w:b/>
          <w:color w:themeColor="text1" w:val="000000"/>
          <w:u w:val="single"/>
          <w:lang w:val="hr-HR"/>
        </w:rPr>
      </w:pPr>
    </w:p>
    <w:p w:rsidRDefault="00D10FC5" w:rsidP="00F274ED" w:rsidR="00F274ED" w:rsidRPr="00F274ED">
      <w:pPr>
        <w:spacing w:after="0"/>
        <w:jc w:val="both"/>
        <w:rPr>
          <w:lang w:val="hr-HR"/>
        </w:rPr>
      </w:pPr>
      <w:r>
        <w:rPr>
          <w:lang w:val="hr-HR"/>
        </w:rPr>
        <w:tab/>
      </w:r>
      <w:r w:rsidR="00F274ED" w:rsidRPr="00F274ED">
        <w:rPr>
          <w:lang w:val="hr-HR"/>
        </w:rPr>
        <w:t>kod Trgovačkog suda u Varaždinu, Braće Radić 2, soba broj 224/II kat, a na koje se dostavom ovoga rješenja pozivaju: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predlagatelj Financijska agencija, Regionalni centar Zagreb, Podružnica Varaždin, Augusta Cesarca 2, Varaždin,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direktor</w:t>
      </w:r>
      <w:r w:rsidR="00A02BB8">
        <w:rPr>
          <w:lang w:val="hr-HR"/>
        </w:rPr>
        <w:t>i</w:t>
      </w:r>
      <w:r w:rsidRPr="00D10FC5">
        <w:rPr>
          <w:lang w:val="hr-HR"/>
        </w:rPr>
        <w:t xml:space="preserve"> dužnika</w:t>
      </w:r>
      <w:r w:rsidR="004D2D55">
        <w:rPr>
          <w:lang w:val="hr-HR"/>
        </w:rPr>
        <w:t xml:space="preserve">, </w:t>
      </w:r>
      <w:r w:rsidR="00A02BB8">
        <w:rPr>
          <w:lang w:val="hr-HR"/>
        </w:rPr>
        <w:t>Tanja Jovanović-</w:t>
      </w:r>
      <w:proofErr w:type="spellStart"/>
      <w:r w:rsidR="00A02BB8">
        <w:rPr>
          <w:lang w:val="hr-HR"/>
        </w:rPr>
        <w:t>Šincek</w:t>
      </w:r>
      <w:proofErr w:type="spellEnd"/>
      <w:r w:rsidR="00A02BB8">
        <w:rPr>
          <w:lang w:val="hr-HR"/>
        </w:rPr>
        <w:t xml:space="preserve"> i Darko </w:t>
      </w:r>
      <w:proofErr w:type="spellStart"/>
      <w:r w:rsidR="00A02BB8">
        <w:rPr>
          <w:lang w:val="hr-HR"/>
        </w:rPr>
        <w:t>Šincek</w:t>
      </w:r>
      <w:proofErr w:type="spellEnd"/>
      <w:r w:rsidR="00A02BB8">
        <w:rPr>
          <w:lang w:val="hr-HR"/>
        </w:rPr>
        <w:t xml:space="preserve">, oboje na adresi </w:t>
      </w:r>
      <w:r w:rsidR="00A02BB8">
        <w:rPr>
          <w:lang w:val="hr-HR"/>
        </w:rPr>
        <w:t>Donja Voća 336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III. Nalaže se direktor</w:t>
      </w:r>
      <w:r w:rsidR="00A02BB8">
        <w:rPr>
          <w:lang w:val="hr-HR"/>
        </w:rPr>
        <w:t>ima</w:t>
      </w:r>
      <w:r w:rsidRPr="00F274ED">
        <w:rPr>
          <w:lang w:val="hr-HR"/>
        </w:rPr>
        <w:t xml:space="preserve"> dužnika da do dana održavanja ročišta iz točke II. izreke ovog rješenja dostav</w:t>
      </w:r>
      <w:r w:rsidR="00A02BB8">
        <w:rPr>
          <w:lang w:val="hr-HR"/>
        </w:rPr>
        <w:t>e</w:t>
      </w:r>
      <w:r w:rsidRPr="00F274ED">
        <w:rPr>
          <w:lang w:val="hr-HR"/>
        </w:rPr>
        <w:t xml:space="preserve"> sudu popis imovine i obveza </w:t>
      </w:r>
      <w:r w:rsidR="004F1FA1">
        <w:rPr>
          <w:lang w:val="hr-HR"/>
        </w:rPr>
        <w:t>dužnika</w:t>
      </w:r>
      <w:r w:rsidR="00DE5D87">
        <w:rPr>
          <w:lang w:val="hr-HR"/>
        </w:rPr>
        <w:t xml:space="preserve"> </w:t>
      </w:r>
      <w:proofErr w:type="spellStart"/>
      <w:r w:rsidR="00A02BB8">
        <w:rPr>
          <w:lang w:val="hr-HR"/>
        </w:rPr>
        <w:t>Gio</w:t>
      </w:r>
      <w:proofErr w:type="spellEnd"/>
      <w:r w:rsidR="00A02BB8">
        <w:rPr>
          <w:lang w:val="hr-HR"/>
        </w:rPr>
        <w:t xml:space="preserve"> – Jan društvo s ograničenom odgovornošću za preradu drveta, OIB </w:t>
      </w:r>
      <w:r w:rsidR="00A02BB8" w:rsidRPr="00A02BB8">
        <w:rPr>
          <w:lang w:val="hr-HR"/>
        </w:rPr>
        <w:t>02143681680</w:t>
      </w:r>
      <w:r w:rsidR="00A02BB8">
        <w:rPr>
          <w:lang w:val="hr-HR"/>
        </w:rPr>
        <w:t>, Donja Voća 336</w:t>
      </w:r>
      <w:r w:rsidR="004F1FA1">
        <w:rPr>
          <w:lang w:val="hr-HR"/>
        </w:rPr>
        <w:t xml:space="preserve">, </w:t>
      </w:r>
      <w:r w:rsidRPr="00F274ED">
        <w:rPr>
          <w:lang w:val="hr-HR"/>
        </w:rPr>
        <w:t>sukladno čl. 17. SZ-a.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rFonts w:eastAsia="Times New Roman"/>
          <w:lang w:eastAsia="hr-HR" w:val="hr-HR"/>
        </w:rPr>
        <w:tab/>
        <w:t>IV. Ako se direktor</w:t>
      </w:r>
      <w:r w:rsidR="00A02BB8">
        <w:rPr>
          <w:rFonts w:eastAsia="Times New Roman"/>
          <w:lang w:eastAsia="hr-HR" w:val="hr-HR"/>
        </w:rPr>
        <w:t>i</w:t>
      </w:r>
      <w:r w:rsidRPr="00F274ED">
        <w:rPr>
          <w:rFonts w:eastAsia="Times New Roman"/>
          <w:lang w:eastAsia="hr-HR" w:val="hr-HR"/>
        </w:rPr>
        <w:t xml:space="preserve"> dužnika ne odazov</w:t>
      </w:r>
      <w:r w:rsidR="00A02BB8">
        <w:rPr>
          <w:rFonts w:eastAsia="Times New Roman"/>
          <w:lang w:eastAsia="hr-HR" w:val="hr-HR"/>
        </w:rPr>
        <w:t>u</w:t>
      </w:r>
      <w:r w:rsidRPr="00F274ED">
        <w:rPr>
          <w:rFonts w:eastAsia="Times New Roman"/>
          <w:lang w:eastAsia="hr-HR" w:val="hr-HR"/>
        </w:rPr>
        <w:t xml:space="preserve"> na navedeno ročište, sud može narediti da se p</w:t>
      </w:r>
      <w:r w:rsidR="00A02BB8">
        <w:rPr>
          <w:rFonts w:eastAsia="Times New Roman"/>
          <w:lang w:eastAsia="hr-HR" w:val="hr-HR"/>
        </w:rPr>
        <w:t>risilno dovedu</w:t>
      </w:r>
      <w:r w:rsidRPr="00F274ED">
        <w:rPr>
          <w:rFonts w:eastAsia="Times New Roman"/>
          <w:lang w:eastAsia="hr-HR" w:val="hr-HR"/>
        </w:rPr>
        <w:t xml:space="preserve"> i podmir</w:t>
      </w:r>
      <w:r w:rsidR="00A02BB8">
        <w:rPr>
          <w:rFonts w:eastAsia="Times New Roman"/>
          <w:lang w:eastAsia="hr-HR" w:val="hr-HR"/>
        </w:rPr>
        <w:t>e</w:t>
      </w:r>
      <w:r w:rsidRPr="00F274ED">
        <w:rPr>
          <w:rFonts w:eastAsia="Times New Roman"/>
          <w:lang w:eastAsia="hr-HR" w:val="hr-HR"/>
        </w:rPr>
        <w:t xml:space="preserve"> troškove dovođenja, a mo</w:t>
      </w:r>
      <w:r w:rsidR="00A02BB8">
        <w:rPr>
          <w:rFonts w:eastAsia="Times New Roman"/>
          <w:lang w:eastAsia="hr-HR" w:val="hr-HR"/>
        </w:rPr>
        <w:t>gu</w:t>
      </w:r>
      <w:r w:rsidRPr="00F274ED">
        <w:rPr>
          <w:rFonts w:eastAsia="Times New Roman"/>
          <w:lang w:eastAsia="hr-HR" w:val="hr-HR"/>
        </w:rPr>
        <w:t xml:space="preserve"> biti  novčano kažnjen</w:t>
      </w:r>
      <w:r w:rsidR="00A02BB8">
        <w:rPr>
          <w:rFonts w:eastAsia="Times New Roman"/>
          <w:lang w:eastAsia="hr-HR" w:val="hr-HR"/>
        </w:rPr>
        <w:t>i</w:t>
      </w:r>
      <w:r w:rsidRPr="00F274ED">
        <w:rPr>
          <w:rFonts w:eastAsia="Times New Roman"/>
          <w:lang w:eastAsia="hr-HR" w:val="hr-HR"/>
        </w:rPr>
        <w:t xml:space="preserve"> u iznosu do 10.000,00 kn (čl. 117. st. 6. u vezi sa čl. 177.</w:t>
      </w:r>
      <w:r w:rsidR="004F1FA1">
        <w:rPr>
          <w:rFonts w:eastAsia="Times New Roman"/>
          <w:lang w:eastAsia="hr-HR" w:val="hr-HR"/>
        </w:rPr>
        <w:t>,</w:t>
      </w:r>
      <w:r w:rsidRPr="00F274ED">
        <w:rPr>
          <w:rFonts w:eastAsia="Times New Roman"/>
          <w:lang w:eastAsia="hr-HR" w:val="hr-HR"/>
        </w:rPr>
        <w:t xml:space="preserve"> 178.</w:t>
      </w:r>
      <w:r w:rsidR="004F1FA1">
        <w:rPr>
          <w:rFonts w:eastAsia="Times New Roman"/>
          <w:lang w:eastAsia="hr-HR" w:val="hr-HR"/>
        </w:rPr>
        <w:t xml:space="preserve"> i 180.</w:t>
      </w:r>
      <w:r w:rsidRPr="00F274ED">
        <w:rPr>
          <w:rFonts w:eastAsia="Times New Roman"/>
          <w:lang w:eastAsia="hr-HR" w:val="hr-HR"/>
        </w:rPr>
        <w:t xml:space="preserve"> S</w:t>
      </w:r>
      <w:r w:rsidR="004F1FA1">
        <w:rPr>
          <w:rFonts w:eastAsia="Times New Roman"/>
          <w:lang w:eastAsia="hr-HR" w:val="hr-HR"/>
        </w:rPr>
        <w:t>Z-a</w:t>
      </w:r>
      <w:r w:rsidRPr="00F274ED">
        <w:rPr>
          <w:rFonts w:eastAsia="Times New Roman"/>
          <w:lang w:eastAsia="hr-HR" w:val="hr-HR"/>
        </w:rPr>
        <w:t>).</w:t>
      </w:r>
    </w:p>
    <w:p w:rsidRDefault="00F274ED" w:rsidP="00F274ED" w:rsidR="00F274ED">
      <w:pPr>
        <w:spacing w:after="0"/>
        <w:jc w:val="center"/>
        <w:rPr>
          <w:lang w:val="hr-HR"/>
        </w:rPr>
      </w:pPr>
    </w:p>
    <w:p w:rsidRDefault="00A02BB8" w:rsidP="00F274ED" w:rsidR="00A02BB8">
      <w:pPr>
        <w:spacing w:after="0"/>
        <w:jc w:val="center"/>
        <w:rPr>
          <w:lang w:val="hr-HR"/>
        </w:rPr>
      </w:pPr>
    </w:p>
    <w:p w:rsidRDefault="00A02BB8" w:rsidP="00F274ED" w:rsidR="00A02BB8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lastRenderedPageBreak/>
        <w:t>Obrazloženje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Predlagatelj je </w:t>
      </w:r>
      <w:r w:rsidR="00D10FC5">
        <w:rPr>
          <w:lang w:val="hr-HR"/>
        </w:rPr>
        <w:t xml:space="preserve">dana </w:t>
      </w:r>
      <w:r w:rsidR="00A02BB8">
        <w:rPr>
          <w:lang w:val="hr-HR"/>
        </w:rPr>
        <w:t xml:space="preserve">3. svibnja 2016. </w:t>
      </w:r>
      <w:r w:rsidRPr="00F274ED">
        <w:rPr>
          <w:lang w:val="hr-HR"/>
        </w:rPr>
        <w:t xml:space="preserve">podnio ovome sudu prijedlog za otvaranje stečajnog postupka nad dužnikom, navodeći da dužnik na dan </w:t>
      </w:r>
      <w:r w:rsidR="00A02BB8">
        <w:rPr>
          <w:lang w:val="hr-HR"/>
        </w:rPr>
        <w:t>1. rujna 2015.</w:t>
      </w:r>
      <w:r w:rsidRPr="00F274ED">
        <w:rPr>
          <w:lang w:val="hr-HR"/>
        </w:rPr>
        <w:t xml:space="preserve"> ima evidentirane neizvršene osnove za plaćanje </w:t>
      </w:r>
      <w:r w:rsidR="004D2D55">
        <w:rPr>
          <w:lang w:val="hr-HR"/>
        </w:rPr>
        <w:t xml:space="preserve">u neprekidnom trajanju od </w:t>
      </w:r>
      <w:r w:rsidR="00A02BB8">
        <w:rPr>
          <w:lang w:val="hr-HR"/>
        </w:rPr>
        <w:t>757</w:t>
      </w:r>
      <w:r w:rsidR="004D2D55">
        <w:rPr>
          <w:lang w:val="hr-HR"/>
        </w:rPr>
        <w:t xml:space="preserve"> dana, </w:t>
      </w:r>
      <w:r w:rsidRPr="00F274ED">
        <w:rPr>
          <w:lang w:val="hr-HR"/>
        </w:rPr>
        <w:t xml:space="preserve">u ukupnom iznosu od </w:t>
      </w:r>
      <w:r w:rsidR="00A02BB8">
        <w:rPr>
          <w:lang w:val="hr-HR"/>
        </w:rPr>
        <w:t>66.191,09</w:t>
      </w:r>
      <w:r w:rsidRPr="00F274ED">
        <w:rPr>
          <w:lang w:val="hr-HR"/>
        </w:rPr>
        <w:t xml:space="preserve"> kn</w:t>
      </w:r>
      <w:r w:rsidR="004D2D55">
        <w:rPr>
          <w:lang w:val="hr-HR"/>
        </w:rPr>
        <w:t xml:space="preserve"> i ima </w:t>
      </w:r>
      <w:r w:rsidR="00A02BB8">
        <w:rPr>
          <w:lang w:val="hr-HR"/>
        </w:rPr>
        <w:t>2</w:t>
      </w:r>
      <w:r w:rsidR="004D2D55" w:rsidRPr="004D2D55">
        <w:rPr>
          <w:color w:themeColor="accent6" w:val="F79646"/>
          <w:lang w:val="hr-HR"/>
        </w:rPr>
        <w:t xml:space="preserve"> </w:t>
      </w:r>
      <w:r w:rsidR="004D2D55">
        <w:rPr>
          <w:lang w:val="hr-HR"/>
        </w:rPr>
        <w:t>zaposlenih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Stoga je sud, primjenom čl. 110., 115. st.1., 117. st. 1. i 6., 177., 178. , 123. i 128. st. 1. SZ-a, odlučio kao u izreci.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U Varaždin</w:t>
      </w:r>
      <w:r w:rsidR="00D10FC5">
        <w:rPr>
          <w:lang w:val="hr-HR"/>
        </w:rPr>
        <w:t xml:space="preserve">u </w:t>
      </w:r>
      <w:r w:rsidR="00A02BB8">
        <w:rPr>
          <w:lang w:val="hr-HR"/>
        </w:rPr>
        <w:t>15. lipnja 2016.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A02BB8">
              <w:t>, v.r.</w:t>
            </w:r>
          </w:p>
          <w:p w:rsidRDefault="00A02BB8" w:rsidP="00D10FC5" w:rsidR="00A02BB8">
            <w:pPr>
              <w:spacing w:after="0"/>
              <w:jc w:val="center"/>
            </w:pPr>
          </w:p>
          <w:p w:rsidRDefault="00A02BB8" w:rsidP="00D10FC5" w:rsidR="00A02BB8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U</w:t>
      </w:r>
      <w:r w:rsidR="00D10FC5" w:rsidRPr="00F274ED">
        <w:rPr>
          <w:lang w:val="hr-HR"/>
        </w:rPr>
        <w:t>puta o pravnom lijeku: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predlagatelj F</w:t>
      </w:r>
      <w:r w:rsidR="00D10FC5" w:rsidRPr="00D10FC5">
        <w:rPr>
          <w:lang w:val="hr-HR"/>
        </w:rPr>
        <w:t>inancijska agencija</w:t>
      </w:r>
      <w:r w:rsidRPr="00D10FC5">
        <w:rPr>
          <w:lang w:val="hr-HR"/>
        </w:rPr>
        <w:t>, Podružnica Varaždin,</w:t>
      </w:r>
      <w:r w:rsidR="004D2D55">
        <w:rPr>
          <w:lang w:val="hr-HR"/>
        </w:rPr>
        <w:t xml:space="preserve"> Varaždin,</w:t>
      </w:r>
      <w:r w:rsidRPr="00D10FC5">
        <w:rPr>
          <w:lang w:val="hr-HR"/>
        </w:rPr>
        <w:t xml:space="preserve"> </w:t>
      </w:r>
      <w:r w:rsidR="004D2D55">
        <w:rPr>
          <w:lang w:val="hr-HR"/>
        </w:rPr>
        <w:t xml:space="preserve">Ul. </w:t>
      </w:r>
      <w:r w:rsidRPr="00D10FC5">
        <w:rPr>
          <w:lang w:val="hr-HR"/>
        </w:rPr>
        <w:t>Augusta Cesarca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dužnik </w:t>
      </w:r>
      <w:proofErr w:type="spellStart"/>
      <w:r w:rsidR="00A02BB8">
        <w:rPr>
          <w:lang w:val="hr-HR"/>
        </w:rPr>
        <w:t>Gio</w:t>
      </w:r>
      <w:proofErr w:type="spellEnd"/>
      <w:r w:rsidR="00A02BB8">
        <w:rPr>
          <w:lang w:val="hr-HR"/>
        </w:rPr>
        <w:t xml:space="preserve"> – Jan d</w:t>
      </w:r>
      <w:r w:rsidR="00A02BB8">
        <w:rPr>
          <w:lang w:val="hr-HR"/>
        </w:rPr>
        <w:t>.o.o., Donja Voća 336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color w:themeColor="accent6" w:val="F79646"/>
          <w:lang w:val="hr-HR"/>
        </w:rPr>
      </w:pPr>
      <w:r w:rsidRPr="00D10FC5">
        <w:rPr>
          <w:lang w:val="hr-HR"/>
        </w:rPr>
        <w:t>direktor</w:t>
      </w:r>
      <w:r w:rsidR="00A02BB8">
        <w:rPr>
          <w:lang w:val="hr-HR"/>
        </w:rPr>
        <w:t>i</w:t>
      </w:r>
      <w:r w:rsidRPr="00D10FC5">
        <w:rPr>
          <w:lang w:val="hr-HR"/>
        </w:rPr>
        <w:t xml:space="preserve"> dužnika</w:t>
      </w:r>
      <w:r w:rsidR="00D10FC5" w:rsidRPr="00D10FC5">
        <w:rPr>
          <w:lang w:val="hr-HR"/>
        </w:rPr>
        <w:t xml:space="preserve">, </w:t>
      </w:r>
      <w:r w:rsidR="00A02BB8">
        <w:rPr>
          <w:lang w:val="hr-HR"/>
        </w:rPr>
        <w:t>Tanja Jovanović-</w:t>
      </w:r>
      <w:proofErr w:type="spellStart"/>
      <w:r w:rsidR="00A02BB8">
        <w:rPr>
          <w:lang w:val="hr-HR"/>
        </w:rPr>
        <w:t>Šincek</w:t>
      </w:r>
      <w:proofErr w:type="spellEnd"/>
      <w:r w:rsidR="00A02BB8">
        <w:rPr>
          <w:lang w:val="hr-HR"/>
        </w:rPr>
        <w:t xml:space="preserve"> i Darko </w:t>
      </w:r>
      <w:proofErr w:type="spellStart"/>
      <w:r w:rsidR="00A02BB8">
        <w:rPr>
          <w:lang w:val="hr-HR"/>
        </w:rPr>
        <w:t>Šincek</w:t>
      </w:r>
      <w:proofErr w:type="spellEnd"/>
      <w:r w:rsidR="00A02BB8">
        <w:rPr>
          <w:lang w:val="hr-HR"/>
        </w:rPr>
        <w:t>, oboje na adresi Donja Voća 336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</w:t>
      </w:r>
      <w:r w:rsidR="00D10FC5" w:rsidRPr="00D10FC5">
        <w:rPr>
          <w:lang w:val="hr-HR"/>
        </w:rPr>
        <w:t>, 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stečajna e-Oglasna ploča </w:t>
      </w:r>
    </w:p>
    <w:sectPr w:rsidSect="00A02BB8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88D" w:rsidP="00537B78" w:rsidR="00E6388D">
      <w:r>
        <w:separator/>
      </w:r>
    </w:p>
  </w:endnote>
  <w:endnote w:id="0" w:type="continuationSeparator">
    <w:p w:rsidRDefault="00E6388D" w:rsidP="00537B78" w:rsidR="00E63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88D" w:rsidP="00537B78" w:rsidR="00E6388D">
      <w:r>
        <w:separator/>
      </w:r>
    </w:p>
  </w:footnote>
  <w:footnote w:id="0" w:type="continuationSeparator">
    <w:p w:rsidRDefault="00E6388D" w:rsidP="00537B78" w:rsidR="00E638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BB8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>P</w:t>
    </w:r>
    <w:r w:rsidR="00373F06">
      <w:rPr>
        <w:rStyle w:val="PozadinaSvijetloCrvena"/>
        <w:shd w:fill="auto" w:color="auto" w:val="clear"/>
      </w:rPr>
      <w:t xml:space="preserve">oslovni broj: </w:t>
    </w:r>
    <w:r>
      <w:rPr>
        <w:rStyle w:val="PozadinaSvijetloCrvena"/>
        <w:shd w:fill="auto" w:color="auto" w:val="clear"/>
      </w:rPr>
      <w:t>ST-720/16-4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D55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BB8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88D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Gio - Jan društvo s ograničenom odgovornošću za preradu drveta zastupanog po punomoćniku Tanja Jovanović-Šincek; Darko Šincek</izvorni_sadrzaj>
    <derivirana_varijabla naziv="DomainObject.Predmet.ProtustrankaFormated_1">  Gio - Jan društvo s ograničenom odgovornošću za preradu drveta zastupanog po punomoćniku Tanja Jovanović-Šincek; Darko Šincek</derivirana_varijabla>
  </DomainObject.Predmet.ProtustrankaFormated>
  <DomainObject.Predmet.ProtustrankaFormatedOIB>
    <izvorni_sadrzaj>  Gio - Jan društvo s ograničenom odgovornošću za preradu drveta, OIB 02143681680 zastupanog po punomoćniku Tanja Jovanović-Šincek; Darko Šincek</izvorni_sadrzaj>
    <derivirana_varijabla naziv="DomainObject.Predmet.ProtustrankaFormatedOIB_1">  Gio - Jan društvo s ograničenom odgovornošću za preradu drveta, OIB 02143681680 zastupanog po punomoćniku Tanja Jovanović-Šincek; Darko Šincek</derivirana_varijabla>
  </DomainObject.Predmet.ProtustrankaFormatedOIB>
  <DomainObject.Predmet.ProtustrankaFormatedWithAdress>
    <izvorni_sadrzaj> Gio - Jan društvo s ograničenom odgovornošću za preradu drveta, Donja Voća 336, 42245 Donja Voća zastupanog po punomoćniku Tanja Jovanović-Šincek; Darko Šincek</izvorni_sadrzaj>
    <derivirana_varijabla naziv="DomainObject.Predmet.ProtustrankaFormatedWithAdress_1"> Gio - Jan društvo s ograničenom odgovornošću za preradu drveta, Donja Voća 336, 42245 Donja Voća zastupanog po punomoćniku Tanja Jovanović-Šincek; Darko Šincek</derivirana_varijabla>
  </DomainObject.Predmet.ProtustrankaFormatedWithAdress>
  <DomainObject.Predmet.ProtustrankaFormatedWithAdressOIB>
    <izvorni_sadrzaj> Gio - Jan društvo s ograničenom odgovornošću za preradu drveta, OIB 02143681680, Donja Voća 336, 42245 Donja Voća zastupanog po punomoćniku Tanja Jovanović-Šincek; Darko Šincek</izvorni_sadrzaj>
    <derivirana_varijabla naziv="DomainObject.Predmet.ProtustrankaFormatedWithAdressOIB_1"> Gio - Jan društvo s ograničenom odgovornošću za preradu drveta, OIB 02143681680, Donja Voća 336, 42245 Donja Voća zastupanog po punomoćniku Tanja Jovanović-Šincek; Darko Šincek</derivirana_varijabla>
  </DomainObject.Predmet.ProtustrankaFormatedWithAdressOIB>
  <DomainObject.Predmet.ProtustrankaWithAdress>
    <izvorni_sadrzaj>Gio - Jan društvo s ograničenom odgovornošću za preradu drveta Donja Voća 336, 42245 Donja Voća</izvorni_sadrzaj>
    <derivirana_varijabla naziv="DomainObject.Predmet.ProtustrankaWithAdress_1">Gio - Jan društvo s ograničenom odgovornošću za preradu drveta Donja Voća 336, 42245 Donja Voća</derivirana_varijabla>
  </DomainObject.Predmet.ProtustrankaWithAdress>
  <DomainObject.Predmet.ProtustrankaWithAdressOIB>
    <izvorni_sadrzaj>Gio - Jan društvo s ograničenom odgovornošću za preradu drveta, OIB 02143681680, Donja Voća 336, 42245 Donja Voća</izvorni_sadrzaj>
    <derivirana_varijabla naziv="DomainObject.Predmet.ProtustrankaWithAdressOIB_1">Gio - Jan društvo s ograničenom odgovornošću za preradu drveta, OIB 02143681680, Donja Voća 336, 42245 Donja Voća</derivirana_varijabla>
  </DomainObject.Predmet.ProtustrankaWithAdressOIB>
  <DomainObject.Predmet.ProtustrankaNazivFormated>
    <izvorni_sadrzaj>Gio - Jan društvo s ograničenom odgovornošću za preradu drveta</izvorni_sadrzaj>
    <derivirana_varijabla naziv="DomainObject.Predmet.ProtustrankaNazivFormated_1">Gio - Jan društvo s ograničenom odgovornošću za preradu drveta</derivirana_varijabla>
  </DomainObject.Predmet.ProtustrankaNazivFormated>
  <DomainObject.Predmet.ProtustrankaNazivFormatedOIB>
    <izvorni_sadrzaj>Gio - Jan društvo s ograničenom odgovornošću za preradu drveta, OIB 02143681680</izvorni_sadrzaj>
    <derivirana_varijabla naziv="DomainObject.Predmet.ProtustrankaNazivFormatedOIB_1">Gio - Jan društvo s ograničenom odgovornošću za preradu drveta, OIB 02143681680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66191.09</izvorni_sadrzaj>
    <derivirana_varijabla naziv="DomainObject.Predmet.TrenutnaVrijednost_1">66191.09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Gio - Jan društvo s ograničenom odgovornošću za preradu drveta zastupanog po punomoćniku Tanja Jovanović-Šincek; Darko Šincek</item>
    </izvorni_sadrzaj>
    <derivirana_varijabla naziv="DomainObject.Predmet.ProtuStrankaListFormated_1">
      <item>Gio - Jan društvo s ograničenom odgovornošću za preradu drveta zastupanog po punomoćniku Tanja Jovanović-Šincek; Darko Šincek</item>
    </derivirana_varijabla>
  </DomainObject.Predmet.ProtuStrankaListFormated>
  <DomainObject.Predmet.ProtuStrankaListFormatedOIB>
    <izvorni_sadrzaj>
      <item>Gio - Jan društvo s ograničenom odgovornošću za preradu drveta, OIB 02143681680 zastupanog po punomoćniku Tanja Jovanović-Šincek; Darko Šincek</item>
    </izvorni_sadrzaj>
    <derivirana_varijabla naziv="DomainObject.Predmet.ProtuStrankaListFormatedOIB_1">
      <item>Gio - Jan društvo s ograničenom odgovornošću za preradu drveta, OIB 02143681680 zastupanog po punomoćniku Tanja Jovanović-Šincek; Darko Šincek</item>
    </derivirana_varijabla>
  </DomainObject.Predmet.ProtuStrankaListFormatedOIB>
  <DomainObject.Predmet.ProtuStrankaListFormatedWithAdress>
    <izvorni_sadrzaj>
      <item>Gio - Jan društvo s ograničenom odgovornošću za preradu drveta, Donja Voća 336, 42245 Donja Voća zastupanog po punomoćniku Tanja Jovanović-Šincek; Darko Šincek</item>
    </izvorni_sadrzaj>
    <derivirana_varijabla naziv="DomainObject.Predmet.ProtuStrankaListFormatedWithAdress_1">
      <item>Gio - Jan društvo s ograničenom odgovornošću za preradu drveta, Donja Voća 336, 42245 Donja Voća zastupanog po punomoćniku Tanja Jovanović-Šincek; Darko Šincek</item>
    </derivirana_varijabla>
  </DomainObject.Predmet.ProtuStrankaListFormatedWithAdress>
  <DomainObject.Predmet.ProtuStrankaListFormatedWithAdressOIB>
    <izvorni_sadrzaj>
      <item>Gio - Jan društvo s ograničenom odgovornošću za preradu drveta, OIB 02143681680, Donja Voća 336, 42245 Donja Voća zastupanog po punomoćniku Tanja Jovanović-Šincek; Darko Šincek</item>
    </izvorni_sadrzaj>
    <derivirana_varijabla naziv="DomainObject.Predmet.ProtuStrankaListFormatedWithAdressOIB_1">
      <item>Gio - Jan društvo s ograničenom odgovornošću za preradu drveta, OIB 02143681680, Donja Voća 336, 42245 Donja Voća zastupanog po punomoćniku Tanja Jovanović-Šincek; Darko Šincek</item>
    </derivirana_varijabla>
  </DomainObject.Predmet.ProtuStrankaListFormatedWithAdressOIB>
  <DomainObject.Predmet.ProtuStrankaListNazivFormated>
    <izvorni_sadrzaj>
      <item>Gio - Jan društvo s ograničenom odgovornošću za preradu drveta</item>
    </izvorni_sadrzaj>
    <derivirana_varijabla naziv="DomainObject.Predmet.ProtuStrankaListNazivFormated_1">
      <item>Gio - Jan društvo s ograničenom odgovornošću za preradu drveta</item>
    </derivirana_varijabla>
  </DomainObject.Predmet.ProtuStrankaListNazivFormated>
  <DomainObject.Predmet.ProtuStrankaListNazivFormatedOIB>
    <izvorni_sadrzaj>
      <item>Gio - Jan društvo s ograničenom odgovornošću za preradu drveta, OIB 02143681680</item>
    </izvorni_sadrzaj>
    <derivirana_varijabla naziv="DomainObject.Predmet.ProtuStrankaListNazivFormatedOIB_1">
      <item>Gio - Jan društvo s ograničenom odgovornošću za preradu drveta, OIB 02143681680</item>
    </derivirana_varijabla>
  </DomainObject.Predmet.ProtuStrankaListNazivFormatedOIB>
  <DomainObject.Predmet.OstaliListFormated>
    <izvorni_sadrzaj>
      <item>Sudski registar TS u Varaždinu</item>
      <item>Tanja Jovanović-Šincek punomoćnik sudionika u postupku Gio - Jan društvo s ograničenom odgovornošću za preradu drveta</item>
      <item>Darko Šincek punomoćnik sudionika u postupku Gio - Jan društvo s ograničenom odgovornošću za preradu drveta</item>
      <item>Županijsko državno odvjetništvo u Varaždinu, Građansko-upravni odjel</item>
    </izvorni_sadrzaj>
    <derivirana_varijabla naziv="DomainObject.Predmet.OstaliListFormated_1">
      <item>Sudski registar TS u Varaždinu</item>
      <item>Tanja Jovanović-Šincek punomoćnik sudionika u postupku Gio - Jan društvo s ograničenom odgovornošću za preradu drveta</item>
      <item>Darko Šincek punomoćnik sudionika u postupku Gio - Jan društvo s ograničenom odgovornošću za preradu drveta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Tanja Jovanović-Šincek, OIB 72081432342 punomoćnik sudionika u postupku Gio - Jan društvo s ograničenom odgovornošću za preradu drveta</item>
      <item>Darko Šincek, OIB 45961067973 punomoćnik sudionika u postupku Gio - Jan društvo s ograničenom odgovornošću za preradu drveta</item>
      <item>Županijsko državno odvjetništvo u Varaždinu, Građansko-upravni odjel</item>
    </izvorni_sadrzaj>
    <derivirana_varijabla naziv="DomainObject.Predmet.OstaliListFormatedOIB_1">
      <item>Sudski registar TS u Varaždinu</item>
      <item>Tanja Jovanović-Šincek, OIB 72081432342 punomoćnik sudionika u postupku Gio - Jan društvo s ograničenom odgovornošću za preradu drveta</item>
      <item>Darko Šincek, OIB 45961067973 punomoćnik sudionika u postupku Gio - Jan društvo s ograničenom odgovornošću za preradu drveta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Tanja Jovanović-Šincek, Donja Voća 336, 42245 Donja Voća punomoćnik sudionika u postupku Gio - Jan društvo s ograničenom odgovornošću za preradu drveta</item>
      <item>Darko Šincek, Donja Voća 336, 42245 Donja Voća punomoćnik sudionika u postupku Gio - Jan društvo s ograničenom odgovornošću za preradu drveta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Tanja Jovanović-Šincek, Donja Voća 336, 42245 Donja Voća punomoćnik sudionika u postupku Gio - Jan društvo s ograničenom odgovornošću za preradu drveta</item>
      <item>Darko Šincek, Donja Voća 336, 42245 Donja Voća punomoćnik sudionika u postupku Gio - Jan društvo s ograničenom odgovornošću za preradu drveta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Tanja Jovanović-Šincek, OIB 72081432342, Donja Voća 336, 42245 Donja Voća punomoćnik sudionika u postupku Gio - Jan društvo s ograničenom odgovornošću za preradu drveta</item>
      <item>Darko Šincek, OIB 45961067973, Donja Voća 336, 42245 Donja Voća punomoćnik sudionika u postupku Gio - Jan društvo s ograničenom odgovornošću za preradu drveta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Tanja Jovanović-Šincek, OIB 72081432342, Donja Voća 336, 42245 Donja Voća punomoćnik sudionika u postupku Gio - Jan društvo s ograničenom odgovornošću za preradu drveta</item>
      <item>Darko Šincek, OIB 45961067973, Donja Voća 336, 42245 Donja Voća punomoćnik sudionika u postupku Gio - Jan društvo s ograničenom odgovornošću za preradu drveta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Tanja Jovanović-Šincek</item>
      <item>Darko Šincek</item>
      <item>Županijsko državno odvjetništvo u Varaždinu, Građansko-upravni odjel</item>
    </izvorni_sadrzaj>
    <derivirana_varijabla naziv="DomainObject.Predmet.OstaliListNazivFormated_1">
      <item>Sudski registar TS u Varaždinu</item>
      <item>Tanja Jovanović-Šincek</item>
      <item>Darko Šincek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Tanja Jovanović-Šincek, OIB 72081432342</item>
      <item>Darko Šincek, OIB 45961067973</item>
      <item>Županijsko državno odvjetništvo u Varaždinu, Građansko-upravni odjel</item>
    </izvorni_sadrzaj>
    <derivirana_varijabla naziv="DomainObject.Predmet.OstaliListNazivFormatedOIB_1">
      <item>Sudski registar TS u Varaždinu</item>
      <item>Tanja Jovanović-Šincek, OIB 72081432342</item>
      <item>Darko Šincek, OIB 45961067973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Gio - Jan društvo s ograničenom odgovornošću za preradu drveta</izvorni_sadrzaj>
    <derivirana_varijabla naziv="DomainObject.Predmet.ProtustrankaIDrugi_1">Gio - Jan društvo s ograničenom odgovornošću za preradu drveta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Gio - Jan društvo s ograničenom odgovornošću za preradu drveta, OIB 02143681680, Donja Voća 336, 42245 Donja Voća</izvorni_sadrzaj>
    <derivirana_varijabla naziv="DomainObject.Predmet.ProtustrankaIDrugiAdressOIB_1">Gio - Jan društvo s ograničenom odgovornošću za preradu drveta, OIB 02143681680, Donja Voća 336, 42245 Donja Voća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Gio - Jan društvo s ograničenom odgovornošću za preradu drveta</item>
      <item>Sudski registar TS u Varaždinu</item>
      <item>Tanja Jovanović-Šincek</item>
      <item>Darko Šincek</item>
      <item>Županijsko državno odvjetništvo u Varaždinu, Građansko-upravni odjel</item>
    </izvorni_sadrzaj>
    <derivirana_varijabla naziv="DomainObject.Predmet.SudioniciListNaziv_1">
      <item>Financijska agencija</item>
      <item>Gio - Jan društvo s ograničenom odgovornošću za preradu drveta</item>
      <item>Sudski registar TS u Varaždinu</item>
      <item>Tanja Jovanović-Šincek</item>
      <item>Darko Šincek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Ulica grada Vukovara 70,10000 Zagreb</item>
      <item>Gio - Jan društvo s ograničenom odgovornošću za preradu drveta, OIB 02143681680, Donja Voća 336,42245 Donja Voća</item>
      <item>Sudski registar TS u Varaždinu, Ul. braće Radić 2,42000 Varaždin</item>
      <item>Tanja Jovanović-Šincek, OIB 72081432342, Donja Voća 336,42245 Donja Voća</item>
      <item>Darko Šincek, OIB 45961067973, Donja Voća 336,42245 Donja Voća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Ulica grada Vukovara 70,10000 Zagreb</item>
      <item>Gio - Jan društvo s ograničenom odgovornošću za preradu drveta, OIB 02143681680, Donja Voća 336,42245 Donja Voća</item>
      <item>Sudski registar TS u Varaždinu, Ul. braće Radić 2,42000 Varaždin</item>
      <item>Tanja Jovanović-Šincek, OIB 72081432342, Donja Voća 336,42245 Donja Voća</item>
      <item>Darko Šincek, OIB 45961067973, Donja Voća 336,42245 Donja Voća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FA91A7-31FF-4D02-8A1C-DBE33BE617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2700</properties:Characters>
  <properties:Lines>90</properties:Lines>
  <properties:Paragraphs>31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2016-06-14T07:08:00Z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2016-06-15T07:02:00Z</cp:lastPrinted>
  <dcterms:modified xmlns:xsi="http://www.w3.org/2001/XMLSchema-instance" xsi:type="dcterms:W3CDTF">2016-06-15T07:04:00Z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