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2a3c" w14:paraId="8962a3c" w:rsidRDefault="00657985" w:rsidP="00927796" w:rsidR="00927796" w:rsidRPr="00927796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b/>
          <w:kern w:val="3"/>
          <w:szCs w:val="22"/>
          <w:lang w:bidi="hi-IN" w:eastAsia="zh-CN" w:val="hr-HR"/>
        </w:rPr>
      </w:pPr>
      <w:bookmarkStart w:name="_GoBack" w:id="0"/>
      <w:bookmarkEnd w:id="0"/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Nadle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ž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an trgova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č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ki sud</w:t>
      </w:r>
      <w:r w:rsidRPr="00412AEB">
        <w:rPr>
          <w:rFonts w:cs="Arial" w:eastAsia="SimSun" w:hAnsi="Arial" w:ascii="Arial"/>
          <w:kern w:val="3"/>
          <w:szCs w:val="22"/>
          <w:lang w:bidi="hi-IN" w:eastAsia="zh-CN" w:val="pl-PL"/>
        </w:rPr>
        <w:t xml:space="preserve">: </w:t>
      </w:r>
      <w:r w:rsidRPr="00412AEB">
        <w:rPr>
          <w:rFonts w:cs="Arial" w:eastAsia="SimSun" w:hAnsi="Arial" w:ascii="Arial"/>
          <w:kern w:val="3"/>
          <w:szCs w:val="22"/>
          <w:lang w:bidi="hi-IN" w:eastAsia="zh-CN" w:val="hr-HR"/>
        </w:rPr>
        <w:tab/>
      </w:r>
      <w:r w:rsidR="00927796"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Trgovački sud u Zagrebu, Stalna služba Karlovac</w:t>
      </w:r>
    </w:p>
    <w:p w:rsidRDefault="00927796" w:rsidP="00927796" w:rsidR="00927796" w:rsidRPr="0092779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hr-HR"/>
        </w:rPr>
      </w:pP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Poslovni broj spisa:</w:t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ab/>
        <w:t>4 St-595/18</w:t>
      </w:r>
    </w:p>
    <w:p w:rsidRDefault="00927796" w:rsidP="00927796" w:rsidR="0092779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hr-HR"/>
        </w:rPr>
      </w:pP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 xml:space="preserve">Dužnik: </w:t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ab/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ab/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ab/>
        <w:t xml:space="preserve">Stečajna masa iza AURATUS d.o.o. u stečaju, </w:t>
      </w:r>
    </w:p>
    <w:p w:rsidRDefault="00927796" w:rsidP="00927796" w:rsidR="00EE23C7" w:rsidRPr="00657985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lang w:bidi="hi-IN" w:eastAsia="zh-CN" w:val="pl-PL"/>
        </w:rPr>
      </w:pP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B.Radić</w:t>
      </w:r>
      <w:r w:rsidR="00B15DE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a</w:t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 xml:space="preserve"> 20, Varaždin, OIB: 96380775137</w:t>
      </w:r>
    </w:p>
    <w:p w:rsidRDefault="00657985" w:rsidP="00657985" w:rsidR="00657985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>
        <w:rPr>
          <w:rFonts w:hAnsi="Arial" w:ascii="Arial"/>
          <w:b/>
          <w:bCs/>
          <w:kern w:val="3"/>
          <w:sz w:val="24"/>
          <w:szCs w:val="24"/>
        </w:rPr>
        <w:t xml:space="preserve">čajnoga upravitelja o tijeku stečajnoga postupka i stanju stečajne mase za razdoblje od </w:t>
      </w:r>
      <w:r w:rsidR="00657985">
        <w:rPr>
          <w:rFonts w:hAnsi="Arial" w:ascii="Arial"/>
          <w:b/>
          <w:bCs/>
          <w:kern w:val="3"/>
          <w:sz w:val="24"/>
          <w:szCs w:val="24"/>
        </w:rPr>
        <w:t>2</w:t>
      </w:r>
      <w:r w:rsidR="00927796">
        <w:rPr>
          <w:rFonts w:hAnsi="Arial" w:ascii="Arial"/>
          <w:b/>
          <w:bCs/>
          <w:kern w:val="3"/>
          <w:sz w:val="24"/>
          <w:szCs w:val="24"/>
        </w:rPr>
        <w:t>4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657985">
        <w:rPr>
          <w:rFonts w:hAnsi="Arial" w:ascii="Arial"/>
          <w:b/>
          <w:bCs/>
          <w:kern w:val="3"/>
          <w:sz w:val="24"/>
          <w:szCs w:val="24"/>
        </w:rPr>
        <w:t>05</w:t>
      </w:r>
      <w:r>
        <w:rPr>
          <w:rFonts w:hAnsi="Arial" w:ascii="Arial"/>
          <w:b/>
          <w:bCs/>
          <w:kern w:val="3"/>
          <w:sz w:val="24"/>
          <w:szCs w:val="24"/>
        </w:rPr>
        <w:t>.201</w:t>
      </w:r>
      <w:r w:rsidR="00657985">
        <w:rPr>
          <w:rFonts w:hAnsi="Arial" w:ascii="Arial"/>
          <w:b/>
          <w:bCs/>
          <w:kern w:val="3"/>
          <w:sz w:val="24"/>
          <w:szCs w:val="24"/>
        </w:rPr>
        <w:t>8</w:t>
      </w:r>
      <w:r>
        <w:rPr>
          <w:rFonts w:hAnsi="Arial" w:ascii="Arial"/>
          <w:b/>
          <w:bCs/>
          <w:kern w:val="3"/>
          <w:sz w:val="24"/>
          <w:szCs w:val="24"/>
        </w:rPr>
        <w:t xml:space="preserve">. do </w:t>
      </w:r>
      <w:r w:rsidR="00657985">
        <w:rPr>
          <w:rFonts w:hAnsi="Arial" w:ascii="Arial"/>
          <w:b/>
          <w:bCs/>
          <w:kern w:val="3"/>
          <w:sz w:val="24"/>
          <w:szCs w:val="24"/>
        </w:rPr>
        <w:t>2</w:t>
      </w:r>
      <w:r w:rsidR="00927796">
        <w:rPr>
          <w:rFonts w:hAnsi="Arial" w:ascii="Arial"/>
          <w:b/>
          <w:bCs/>
          <w:kern w:val="3"/>
          <w:sz w:val="24"/>
          <w:szCs w:val="24"/>
        </w:rPr>
        <w:t>4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657985">
        <w:rPr>
          <w:rFonts w:hAnsi="Arial" w:ascii="Arial"/>
          <w:b/>
          <w:bCs/>
          <w:kern w:val="3"/>
          <w:sz w:val="24"/>
          <w:szCs w:val="24"/>
        </w:rPr>
        <w:t>08</w:t>
      </w:r>
      <w:r>
        <w:rPr>
          <w:rFonts w:hAnsi="Arial" w:ascii="Arial"/>
          <w:b/>
          <w:bCs/>
          <w:kern w:val="3"/>
          <w:sz w:val="24"/>
          <w:szCs w:val="24"/>
        </w:rPr>
        <w:t>.2018.</w:t>
      </w:r>
    </w:p>
    <w:p w:rsidRDefault="00743962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 xml:space="preserve">br. 2 </w:t>
      </w:r>
      <w:r w:rsidR="00EE23C7"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I.  Tije</w:t>
      </w:r>
      <w:r w:rsidRPr="00452C2B">
        <w:rPr>
          <w:rFonts w:hAnsi="Arial" w:ascii="Arial"/>
          <w:b/>
          <w:bCs/>
          <w:kern w:val="3"/>
        </w:rPr>
        <w:t xml:space="preserve">k stečajnog postupka 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657985" w:rsidP="00657985" w:rsidR="005A3B83" w:rsidRPr="00657985">
      <w:pPr>
        <w:pStyle w:val="Tijelo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 xml:space="preserve">Rješenjem Trgovačkog suda u </w:t>
      </w:r>
      <w:r w:rsidR="00927796">
        <w:rPr>
          <w:rFonts w:cs="Arial" w:hAnsi="Arial" w:ascii="Arial"/>
          <w:kern w:val="3"/>
        </w:rPr>
        <w:t>Zagrebu</w:t>
      </w:r>
      <w:r w:rsidRPr="00657985">
        <w:rPr>
          <w:rFonts w:cs="Arial" w:hAnsi="Arial" w:ascii="Arial"/>
          <w:kern w:val="3"/>
        </w:rPr>
        <w:t xml:space="preserve">, </w:t>
      </w:r>
      <w:r w:rsidR="00927796">
        <w:rPr>
          <w:rFonts w:cs="Arial" w:hAnsi="Arial" w:ascii="Arial"/>
          <w:kern w:val="3"/>
        </w:rPr>
        <w:t>29</w:t>
      </w:r>
      <w:r w:rsidRPr="00657985">
        <w:rPr>
          <w:rFonts w:cs="Arial" w:hAnsi="Arial" w:ascii="Arial"/>
          <w:kern w:val="3"/>
        </w:rPr>
        <w:t xml:space="preserve">. </w:t>
      </w:r>
      <w:r w:rsidR="00927796">
        <w:rPr>
          <w:rFonts w:cs="Arial" w:hAnsi="Arial" w:ascii="Arial"/>
          <w:kern w:val="3"/>
        </w:rPr>
        <w:t>ožujka</w:t>
      </w:r>
      <w:r w:rsidRPr="00657985">
        <w:rPr>
          <w:rFonts w:cs="Arial" w:hAnsi="Arial" w:ascii="Arial"/>
          <w:kern w:val="3"/>
        </w:rPr>
        <w:t xml:space="preserve"> 2016. godine, poslovni broj: </w:t>
      </w:r>
      <w:r w:rsidR="00927796">
        <w:rPr>
          <w:rFonts w:cs="Arial" w:hAnsi="Arial" w:ascii="Arial"/>
          <w:kern w:val="3"/>
        </w:rPr>
        <w:t xml:space="preserve">                  99</w:t>
      </w:r>
      <w:r w:rsidRPr="00657985">
        <w:rPr>
          <w:rFonts w:cs="Arial" w:hAnsi="Arial" w:ascii="Arial"/>
          <w:kern w:val="3"/>
        </w:rPr>
        <w:t xml:space="preserve"> St-</w:t>
      </w:r>
      <w:r>
        <w:rPr>
          <w:rFonts w:cs="Arial" w:hAnsi="Arial" w:ascii="Arial"/>
          <w:kern w:val="3"/>
        </w:rPr>
        <w:t>5</w:t>
      </w:r>
      <w:r w:rsidR="00927796">
        <w:rPr>
          <w:rFonts w:cs="Arial" w:hAnsi="Arial" w:ascii="Arial"/>
          <w:kern w:val="3"/>
        </w:rPr>
        <w:t>377</w:t>
      </w:r>
      <w:r w:rsidRPr="00657985">
        <w:rPr>
          <w:rFonts w:cs="Arial" w:hAnsi="Arial" w:ascii="Arial"/>
          <w:kern w:val="3"/>
        </w:rPr>
        <w:t>/</w:t>
      </w:r>
      <w:r w:rsidR="00927796">
        <w:rPr>
          <w:rFonts w:cs="Arial" w:hAnsi="Arial" w:ascii="Arial"/>
          <w:kern w:val="3"/>
        </w:rPr>
        <w:t>15</w:t>
      </w:r>
      <w:r w:rsidRPr="00657985">
        <w:rPr>
          <w:rFonts w:cs="Arial" w:hAnsi="Arial" w:ascii="Arial"/>
          <w:kern w:val="3"/>
        </w:rPr>
        <w:t xml:space="preserve">, otvoren je i istovremeno zaključen stečajni postupak nad dužnikom </w:t>
      </w:r>
      <w:r w:rsidR="00927796" w:rsidRPr="00927796">
        <w:rPr>
          <w:rFonts w:cs="Arial" w:hAnsi="Arial" w:ascii="Arial"/>
          <w:kern w:val="3"/>
        </w:rPr>
        <w:t>AURATUS d.o.o.</w:t>
      </w:r>
      <w:r w:rsidRPr="00657985">
        <w:rPr>
          <w:rFonts w:cs="Arial" w:hAnsi="Arial" w:ascii="Arial"/>
          <w:kern w:val="3"/>
        </w:rPr>
        <w:t xml:space="preserve"> Zagreb, </w:t>
      </w:r>
      <w:r w:rsidR="00927796">
        <w:rPr>
          <w:rFonts w:cs="Arial" w:hAnsi="Arial" w:ascii="Arial"/>
          <w:kern w:val="3"/>
        </w:rPr>
        <w:t>Drage Gervaisa 14</w:t>
      </w:r>
      <w:r w:rsidRPr="00657985">
        <w:rPr>
          <w:rFonts w:cs="Arial" w:hAnsi="Arial" w:ascii="Arial"/>
          <w:kern w:val="3"/>
        </w:rPr>
        <w:t xml:space="preserve">, OIB: </w:t>
      </w:r>
      <w:r w:rsidR="00927796">
        <w:rPr>
          <w:rFonts w:cs="Arial" w:hAnsi="Arial" w:ascii="Arial"/>
          <w:kern w:val="3"/>
        </w:rPr>
        <w:t>05207518804</w:t>
      </w:r>
      <w:r w:rsidRPr="00657985">
        <w:rPr>
          <w:rFonts w:cs="Arial" w:hAnsi="Arial" w:ascii="Arial"/>
          <w:kern w:val="3"/>
        </w:rPr>
        <w:t xml:space="preserve">, a koji je postupak zbog  naknadno pronađene imovine i to </w:t>
      </w:r>
      <w:r>
        <w:rPr>
          <w:rFonts w:cs="Arial" w:hAnsi="Arial" w:ascii="Arial"/>
          <w:kern w:val="3"/>
        </w:rPr>
        <w:t>nekretnine</w:t>
      </w:r>
      <w:r w:rsidRPr="00657985">
        <w:rPr>
          <w:rFonts w:cs="Arial" w:hAnsi="Arial" w:ascii="Arial"/>
          <w:kern w:val="3"/>
        </w:rPr>
        <w:t xml:space="preserve">, nastavljen Rješenjem  </w:t>
      </w:r>
      <w:r w:rsidR="00927796">
        <w:rPr>
          <w:rFonts w:cs="Arial" w:hAnsi="Arial" w:ascii="Arial"/>
          <w:kern w:val="3"/>
        </w:rPr>
        <w:t>Trgovačkog</w:t>
      </w:r>
      <w:r w:rsidRPr="00657985">
        <w:rPr>
          <w:rFonts w:cs="Arial" w:hAnsi="Arial" w:ascii="Arial"/>
          <w:kern w:val="3"/>
        </w:rPr>
        <w:t xml:space="preserve"> suda </w:t>
      </w:r>
      <w:r w:rsidR="00927796">
        <w:rPr>
          <w:rFonts w:cs="Arial" w:hAnsi="Arial" w:ascii="Arial"/>
          <w:kern w:val="3"/>
        </w:rPr>
        <w:t xml:space="preserve">u Zagrebu, stalna služba u Karlovcu, </w:t>
      </w:r>
      <w:r w:rsidRPr="00657985">
        <w:rPr>
          <w:rFonts w:cs="Arial" w:hAnsi="Arial" w:ascii="Arial"/>
          <w:kern w:val="3"/>
        </w:rPr>
        <w:t xml:space="preserve">poslovni broj: </w:t>
      </w:r>
      <w:r w:rsidR="00B15DE6">
        <w:rPr>
          <w:rFonts w:cs="Arial" w:hAnsi="Arial" w:ascii="Arial"/>
          <w:kern w:val="3"/>
        </w:rPr>
        <w:t>4</w:t>
      </w:r>
      <w:r w:rsidRPr="00657985">
        <w:rPr>
          <w:rFonts w:cs="Arial" w:hAnsi="Arial" w:ascii="Arial"/>
          <w:kern w:val="3"/>
        </w:rPr>
        <w:t xml:space="preserve"> St-</w:t>
      </w:r>
      <w:r w:rsidR="00B15DE6">
        <w:rPr>
          <w:rFonts w:cs="Arial" w:hAnsi="Arial" w:ascii="Arial"/>
          <w:kern w:val="3"/>
        </w:rPr>
        <w:t>595</w:t>
      </w:r>
      <w:r w:rsidRPr="00657985">
        <w:rPr>
          <w:rFonts w:cs="Arial" w:hAnsi="Arial" w:ascii="Arial"/>
          <w:kern w:val="3"/>
        </w:rPr>
        <w:t>/</w:t>
      </w:r>
      <w:r w:rsidR="00B15DE6">
        <w:rPr>
          <w:rFonts w:cs="Arial" w:hAnsi="Arial" w:ascii="Arial"/>
          <w:kern w:val="3"/>
        </w:rPr>
        <w:t>18</w:t>
      </w:r>
      <w:r w:rsidRPr="00657985">
        <w:rPr>
          <w:rFonts w:cs="Arial" w:hAnsi="Arial" w:ascii="Arial"/>
          <w:kern w:val="3"/>
        </w:rPr>
        <w:t xml:space="preserve">, dana </w:t>
      </w:r>
      <w:r w:rsidR="00B15DE6">
        <w:rPr>
          <w:rFonts w:cs="Arial" w:hAnsi="Arial" w:ascii="Arial"/>
          <w:kern w:val="3"/>
        </w:rPr>
        <w:t>08</w:t>
      </w:r>
      <w:r w:rsidRPr="00657985">
        <w:rPr>
          <w:rFonts w:cs="Arial" w:hAnsi="Arial" w:ascii="Arial"/>
          <w:kern w:val="3"/>
        </w:rPr>
        <w:t xml:space="preserve">. </w:t>
      </w:r>
      <w:r w:rsidR="00B15DE6">
        <w:rPr>
          <w:rFonts w:cs="Arial" w:hAnsi="Arial" w:ascii="Arial"/>
          <w:kern w:val="3"/>
        </w:rPr>
        <w:t>ožujka</w:t>
      </w:r>
      <w:r w:rsidRPr="00657985">
        <w:rPr>
          <w:rFonts w:cs="Arial" w:hAnsi="Arial" w:ascii="Arial"/>
          <w:kern w:val="3"/>
        </w:rPr>
        <w:t xml:space="preserve"> 201</w:t>
      </w:r>
      <w:r w:rsidR="005A3B83">
        <w:rPr>
          <w:rFonts w:cs="Arial" w:hAnsi="Arial" w:ascii="Arial"/>
          <w:kern w:val="3"/>
        </w:rPr>
        <w:t>8</w:t>
      </w:r>
      <w:r w:rsidRPr="00657985">
        <w:rPr>
          <w:rFonts w:cs="Arial" w:hAnsi="Arial" w:ascii="Arial"/>
          <w:kern w:val="3"/>
        </w:rPr>
        <w:t xml:space="preserve">. godine radi naknade diobe stečajne mase </w:t>
      </w:r>
      <w:r w:rsidR="00B15DE6" w:rsidRPr="00927796">
        <w:rPr>
          <w:rFonts w:cs="Arial" w:hAnsi="Arial" w:ascii="Arial"/>
          <w:kern w:val="3"/>
        </w:rPr>
        <w:t>AURATUS d.o.o.</w:t>
      </w:r>
      <w:r w:rsidR="00B15DE6" w:rsidRPr="00657985">
        <w:rPr>
          <w:rFonts w:cs="Arial" w:hAnsi="Arial" w:ascii="Arial"/>
          <w:kern w:val="3"/>
        </w:rPr>
        <w:t xml:space="preserve"> </w:t>
      </w:r>
      <w:r w:rsidR="00B15DE6">
        <w:rPr>
          <w:rFonts w:cs="Arial" w:hAnsi="Arial" w:ascii="Arial"/>
          <w:kern w:val="3"/>
        </w:rPr>
        <w:t xml:space="preserve">u stečaju </w:t>
      </w:r>
      <w:r w:rsidR="00B15DE6" w:rsidRPr="00657985">
        <w:rPr>
          <w:rFonts w:cs="Arial" w:hAnsi="Arial" w:ascii="Arial"/>
          <w:kern w:val="3"/>
        </w:rPr>
        <w:t>Zagreb</w:t>
      </w:r>
      <w:r w:rsidRPr="00657985">
        <w:rPr>
          <w:rFonts w:cs="Arial" w:hAnsi="Arial" w:ascii="Arial"/>
          <w:kern w:val="3"/>
        </w:rPr>
        <w:t xml:space="preserve">, te je obzirom na nastavak postupka istim rješenjem određen upis stečajne mase iza </w:t>
      </w:r>
      <w:r w:rsidR="00B15DE6" w:rsidRPr="00927796">
        <w:rPr>
          <w:rFonts w:cs="Arial" w:hAnsi="Arial" w:ascii="Arial"/>
          <w:kern w:val="3"/>
        </w:rPr>
        <w:t>AURATUS d.o.o.</w:t>
      </w:r>
      <w:r w:rsidRPr="00657985">
        <w:rPr>
          <w:rFonts w:cs="Arial" w:hAnsi="Arial" w:ascii="Arial"/>
          <w:kern w:val="3"/>
        </w:rPr>
        <w:t xml:space="preserve"> </w:t>
      </w:r>
      <w:r w:rsidR="00B15DE6">
        <w:rPr>
          <w:rFonts w:cs="Arial" w:hAnsi="Arial" w:ascii="Arial"/>
          <w:kern w:val="3"/>
        </w:rPr>
        <w:t xml:space="preserve">u stečaju </w:t>
      </w:r>
      <w:r w:rsidRPr="00657985">
        <w:rPr>
          <w:rFonts w:cs="Arial" w:hAnsi="Arial" w:ascii="Arial"/>
          <w:kern w:val="3"/>
        </w:rPr>
        <w:t xml:space="preserve">sa sjedištem </w:t>
      </w:r>
      <w:r w:rsidR="00B15DE6">
        <w:rPr>
          <w:rFonts w:cs="Arial" w:hAnsi="Arial" w:ascii="Arial"/>
          <w:kern w:val="3"/>
        </w:rPr>
        <w:t>Varaždin</w:t>
      </w:r>
      <w:r w:rsidRPr="00657985">
        <w:rPr>
          <w:rFonts w:cs="Arial" w:hAnsi="Arial" w:ascii="Arial"/>
          <w:kern w:val="3"/>
        </w:rPr>
        <w:t>, Braće Radić</w:t>
      </w:r>
      <w:r w:rsidR="005A3B83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20.</w:t>
      </w:r>
      <w:r w:rsidR="00B15DE6">
        <w:rPr>
          <w:rFonts w:cs="Arial" w:hAnsi="Arial" w:ascii="Arial"/>
          <w:kern w:val="3"/>
        </w:rPr>
        <w:t xml:space="preserve"> Istim su rješenjem</w:t>
      </w:r>
      <w:r w:rsidR="005A3B83">
        <w:rPr>
          <w:rFonts w:cs="Arial" w:hAnsi="Arial" w:ascii="Arial"/>
          <w:kern w:val="3"/>
        </w:rPr>
        <w:t xml:space="preserve"> pozvani stečajni vjerovnici d</w:t>
      </w:r>
      <w:r w:rsidR="005A3B83" w:rsidRPr="00524718">
        <w:rPr>
          <w:rFonts w:cs="Arial" w:hAnsi="Arial" w:ascii="Arial"/>
          <w:kern w:val="3"/>
        </w:rPr>
        <w:t>a prijav</w:t>
      </w:r>
      <w:r w:rsidR="005A3B83">
        <w:rPr>
          <w:rFonts w:cs="Arial" w:hAnsi="Arial" w:ascii="Arial"/>
          <w:kern w:val="3"/>
        </w:rPr>
        <w:t>e</w:t>
      </w:r>
      <w:r w:rsidR="005A3B83" w:rsidRPr="00524718">
        <w:rPr>
          <w:rFonts w:cs="Arial" w:hAnsi="Arial" w:ascii="Arial"/>
          <w:kern w:val="3"/>
        </w:rPr>
        <w:t xml:space="preserve"> tražbin</w:t>
      </w:r>
      <w:r w:rsidR="005A3B83">
        <w:rPr>
          <w:rFonts w:cs="Arial" w:hAnsi="Arial" w:ascii="Arial"/>
          <w:kern w:val="3"/>
        </w:rPr>
        <w:t>e</w:t>
      </w:r>
      <w:r w:rsidR="005A3B83" w:rsidRPr="00524718">
        <w:rPr>
          <w:rFonts w:cs="Arial" w:hAnsi="Arial" w:ascii="Arial"/>
          <w:kern w:val="3"/>
        </w:rPr>
        <w:t xml:space="preserve"> u stečajni postupak u roku od </w:t>
      </w:r>
      <w:r w:rsidR="00B15DE6">
        <w:rPr>
          <w:rFonts w:cs="Arial" w:hAnsi="Arial" w:ascii="Arial"/>
          <w:kern w:val="3"/>
        </w:rPr>
        <w:t>3</w:t>
      </w:r>
      <w:r w:rsidR="005A3B83" w:rsidRPr="00524718">
        <w:rPr>
          <w:rFonts w:cs="Arial" w:hAnsi="Arial" w:ascii="Arial"/>
          <w:kern w:val="3"/>
        </w:rPr>
        <w:t xml:space="preserve">0 dana, te </w:t>
      </w:r>
      <w:r w:rsidR="005A3B83">
        <w:rPr>
          <w:rFonts w:cs="Arial" w:hAnsi="Arial" w:ascii="Arial"/>
          <w:kern w:val="3"/>
        </w:rPr>
        <w:t xml:space="preserve">je određeno </w:t>
      </w:r>
      <w:r w:rsidR="005A3B83" w:rsidRPr="00524718">
        <w:rPr>
          <w:rFonts w:cs="Arial" w:hAnsi="Arial" w:ascii="Arial"/>
          <w:kern w:val="3"/>
        </w:rPr>
        <w:t>održanj</w:t>
      </w:r>
      <w:r w:rsidR="005A3B83">
        <w:rPr>
          <w:rFonts w:cs="Arial" w:hAnsi="Arial" w:ascii="Arial"/>
          <w:kern w:val="3"/>
        </w:rPr>
        <w:t>e</w:t>
      </w:r>
      <w:r w:rsidR="005A3B83" w:rsidRPr="00524718">
        <w:rPr>
          <w:rFonts w:cs="Arial" w:hAnsi="Arial" w:ascii="Arial"/>
          <w:kern w:val="3"/>
        </w:rPr>
        <w:t xml:space="preserve"> ispitnog </w:t>
      </w:r>
      <w:r w:rsidR="005A3B83">
        <w:rPr>
          <w:rFonts w:cs="Arial" w:hAnsi="Arial" w:ascii="Arial"/>
          <w:kern w:val="3"/>
        </w:rPr>
        <w:t xml:space="preserve">i izvještajnog </w:t>
      </w:r>
      <w:r w:rsidR="005A3B83" w:rsidRPr="00524718">
        <w:rPr>
          <w:rFonts w:cs="Arial" w:hAnsi="Arial" w:ascii="Arial"/>
          <w:kern w:val="3"/>
        </w:rPr>
        <w:t xml:space="preserve">ročišta za dan </w:t>
      </w:r>
      <w:r w:rsidR="005A3B83">
        <w:rPr>
          <w:rFonts w:cs="Arial" w:hAnsi="Arial" w:ascii="Arial"/>
          <w:kern w:val="3"/>
        </w:rPr>
        <w:t>2</w:t>
      </w:r>
      <w:r w:rsidR="00B15DE6">
        <w:rPr>
          <w:rFonts w:cs="Arial" w:hAnsi="Arial" w:ascii="Arial"/>
          <w:kern w:val="3"/>
        </w:rPr>
        <w:t>4</w:t>
      </w:r>
      <w:r w:rsidR="005A3B83" w:rsidRPr="00524718">
        <w:rPr>
          <w:rFonts w:cs="Arial" w:hAnsi="Arial" w:ascii="Arial"/>
          <w:kern w:val="3"/>
        </w:rPr>
        <w:t xml:space="preserve">. </w:t>
      </w:r>
      <w:r w:rsidR="005A3B83">
        <w:rPr>
          <w:rFonts w:cs="Arial" w:hAnsi="Arial" w:ascii="Arial"/>
          <w:kern w:val="3"/>
        </w:rPr>
        <w:t>svibnja</w:t>
      </w:r>
      <w:r w:rsidR="005A3B83" w:rsidRPr="00524718">
        <w:rPr>
          <w:rFonts w:cs="Arial" w:hAnsi="Arial" w:ascii="Arial"/>
          <w:kern w:val="3"/>
        </w:rPr>
        <w:t xml:space="preserve"> 201</w:t>
      </w:r>
      <w:r w:rsidR="005A3B83">
        <w:rPr>
          <w:rFonts w:cs="Arial" w:hAnsi="Arial" w:ascii="Arial"/>
          <w:kern w:val="3"/>
        </w:rPr>
        <w:t>8</w:t>
      </w:r>
      <w:r w:rsidR="005A3B83" w:rsidRPr="00524718">
        <w:rPr>
          <w:rFonts w:cs="Arial" w:hAnsi="Arial" w:ascii="Arial"/>
          <w:kern w:val="3"/>
        </w:rPr>
        <w:t xml:space="preserve">. </w:t>
      </w:r>
      <w:r w:rsidR="005A3B83">
        <w:rPr>
          <w:rFonts w:cs="Arial" w:hAnsi="Arial" w:ascii="Arial"/>
          <w:kern w:val="3"/>
        </w:rPr>
        <w:t xml:space="preserve">godine. Objava ovog Rješenja na mrežnoj stranici  e-Oglasna ploča suda bila je dana  </w:t>
      </w:r>
      <w:r w:rsidR="00B15DE6">
        <w:rPr>
          <w:rFonts w:cs="Arial" w:hAnsi="Arial" w:ascii="Arial"/>
          <w:kern w:val="3"/>
        </w:rPr>
        <w:t>08</w:t>
      </w:r>
      <w:r w:rsidR="005A3B83" w:rsidRPr="00D34023">
        <w:rPr>
          <w:rFonts w:cs="Arial" w:hAnsi="Arial" w:ascii="Arial"/>
          <w:kern w:val="3"/>
        </w:rPr>
        <w:t>.0</w:t>
      </w:r>
      <w:r w:rsidR="00B15DE6">
        <w:rPr>
          <w:rFonts w:cs="Arial" w:hAnsi="Arial" w:ascii="Arial"/>
          <w:kern w:val="3"/>
        </w:rPr>
        <w:t>3</w:t>
      </w:r>
      <w:r w:rsidR="005A3B83" w:rsidRPr="00D34023">
        <w:rPr>
          <w:rFonts w:cs="Arial" w:hAnsi="Arial" w:ascii="Arial"/>
          <w:kern w:val="3"/>
        </w:rPr>
        <w:t>.201</w:t>
      </w:r>
      <w:r w:rsidR="005A3B83">
        <w:rPr>
          <w:rFonts w:cs="Arial" w:hAnsi="Arial" w:ascii="Arial"/>
          <w:kern w:val="3"/>
        </w:rPr>
        <w:t>8</w:t>
      </w:r>
      <w:r w:rsidR="005A3B83" w:rsidRPr="00D34023">
        <w:rPr>
          <w:rFonts w:cs="Arial" w:hAnsi="Arial" w:ascii="Arial"/>
          <w:kern w:val="3"/>
        </w:rPr>
        <w:t xml:space="preserve">. </w:t>
      </w:r>
      <w:r w:rsidR="00B15DE6">
        <w:rPr>
          <w:rFonts w:cs="Arial" w:hAnsi="Arial" w:ascii="Arial"/>
          <w:kern w:val="3"/>
        </w:rPr>
        <w:t>14</w:t>
      </w:r>
      <w:r w:rsidR="005A3B83" w:rsidRPr="00D34023">
        <w:rPr>
          <w:rFonts w:cs="Arial" w:hAnsi="Arial" w:ascii="Arial"/>
          <w:kern w:val="3"/>
        </w:rPr>
        <w:t>:0</w:t>
      </w:r>
      <w:r w:rsidR="00B15DE6">
        <w:rPr>
          <w:rFonts w:cs="Arial" w:hAnsi="Arial" w:ascii="Arial"/>
          <w:kern w:val="3"/>
        </w:rPr>
        <w:t>3</w:t>
      </w:r>
      <w:r w:rsidR="005A3B83" w:rsidRPr="00D34023">
        <w:rPr>
          <w:rFonts w:cs="Arial" w:hAnsi="Arial" w:ascii="Arial"/>
          <w:kern w:val="3"/>
        </w:rPr>
        <w:t>:</w:t>
      </w:r>
      <w:r w:rsidR="00B15DE6">
        <w:rPr>
          <w:rFonts w:cs="Arial" w:hAnsi="Arial" w:ascii="Arial"/>
          <w:kern w:val="3"/>
        </w:rPr>
        <w:t>22</w:t>
      </w:r>
      <w:r w:rsidR="005A3B83" w:rsidRPr="00D34023">
        <w:rPr>
          <w:rFonts w:cs="Arial" w:hAnsi="Arial" w:ascii="Arial"/>
          <w:kern w:val="3"/>
        </w:rPr>
        <w:t xml:space="preserve"> h.</w:t>
      </w:r>
    </w:p>
    <w:p w:rsidRDefault="00657985" w:rsidP="005A3B83" w:rsidR="00657985" w:rsidRPr="00657985">
      <w:pPr>
        <w:pStyle w:val="Tijelo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Stečajni upravitelj je preuzeo dužnost danom donošenja Rješenja o nastavku postupka, te su nakon preuzimanja dužnosti poduzete aktivnosti kako slijedi:</w:t>
      </w:r>
    </w:p>
    <w:p w:rsidRDefault="00657985" w:rsidP="005A3B83" w:rsidR="00657985" w:rsidRPr="00657985">
      <w:pPr>
        <w:pStyle w:val="Tijelo"/>
        <w:spacing w:after="0"/>
        <w:ind w:left="357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•</w:t>
      </w:r>
      <w:r w:rsidRPr="00657985">
        <w:rPr>
          <w:rFonts w:cs="Arial" w:hAnsi="Arial" w:ascii="Arial"/>
          <w:kern w:val="3"/>
        </w:rPr>
        <w:tab/>
        <w:t>izvršena je analiza radi utvrđivanja osnovanosti pristigl</w:t>
      </w:r>
      <w:r w:rsidR="00B15DE6">
        <w:rPr>
          <w:rFonts w:cs="Arial" w:hAnsi="Arial" w:ascii="Arial"/>
          <w:kern w:val="3"/>
        </w:rPr>
        <w:t>ih</w:t>
      </w:r>
      <w:r w:rsidRPr="00657985">
        <w:rPr>
          <w:rFonts w:cs="Arial" w:hAnsi="Arial" w:ascii="Arial"/>
          <w:kern w:val="3"/>
        </w:rPr>
        <w:t xml:space="preserve"> tražbin</w:t>
      </w:r>
      <w:r w:rsidR="00B15DE6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vjerovnika, </w:t>
      </w:r>
    </w:p>
    <w:p w:rsidRDefault="00657985" w:rsidP="005A3B83" w:rsidR="00657985" w:rsidRPr="00657985">
      <w:pPr>
        <w:pStyle w:val="Tijelo"/>
        <w:spacing w:after="0"/>
        <w:ind w:hanging="352" w:left="709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•</w:t>
      </w:r>
      <w:r w:rsidRPr="00657985">
        <w:rPr>
          <w:rFonts w:cs="Arial" w:hAnsi="Arial" w:ascii="Arial"/>
          <w:kern w:val="3"/>
        </w:rPr>
        <w:tab/>
        <w:t>sklopljen je ugovor o obavljanju knjigovodstvenih usluga za stečajnog dužnika sa društvom  Biro plus d.o.o. iz Čakovca,</w:t>
      </w:r>
    </w:p>
    <w:p w:rsidRDefault="00657985" w:rsidP="005A3B83" w:rsidR="00657985" w:rsidRPr="00657985">
      <w:pPr>
        <w:pStyle w:val="Tijelo"/>
        <w:spacing w:after="0"/>
        <w:ind w:left="357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•</w:t>
      </w:r>
      <w:r w:rsidRPr="00657985">
        <w:rPr>
          <w:rFonts w:cs="Arial" w:hAnsi="Arial" w:ascii="Arial"/>
          <w:kern w:val="3"/>
        </w:rPr>
        <w:tab/>
        <w:t>otvoren je poslovni račun u banci i izrađen pečat stečajne mase,</w:t>
      </w:r>
    </w:p>
    <w:p w:rsidRDefault="00657985" w:rsidP="005A3B83" w:rsidR="00657985" w:rsidRPr="00657985">
      <w:pPr>
        <w:pStyle w:val="Tijelo"/>
        <w:spacing w:after="0"/>
        <w:ind w:hanging="352" w:left="709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•</w:t>
      </w:r>
      <w:r w:rsidRPr="00657985">
        <w:rPr>
          <w:rFonts w:cs="Arial" w:hAnsi="Arial" w:ascii="Arial"/>
          <w:kern w:val="3"/>
        </w:rPr>
        <w:tab/>
        <w:t>u sudsku pisarnicu predan</w:t>
      </w:r>
      <w:r w:rsidR="00B15DE6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</w:t>
      </w:r>
      <w:r w:rsidR="00B15DE6">
        <w:rPr>
          <w:rFonts w:cs="Arial" w:hAnsi="Arial" w:ascii="Arial"/>
          <w:kern w:val="3"/>
        </w:rPr>
        <w:t>je</w:t>
      </w:r>
      <w:r w:rsidRPr="00657985">
        <w:rPr>
          <w:rFonts w:cs="Arial" w:hAnsi="Arial" w:ascii="Arial"/>
          <w:kern w:val="3"/>
        </w:rPr>
        <w:t xml:space="preserve"> </w:t>
      </w:r>
      <w:r w:rsidR="00B15DE6">
        <w:rPr>
          <w:rFonts w:cs="Arial" w:hAnsi="Arial" w:ascii="Arial"/>
          <w:kern w:val="3"/>
        </w:rPr>
        <w:t xml:space="preserve">priznata </w:t>
      </w:r>
      <w:r w:rsidRPr="00657985">
        <w:rPr>
          <w:rFonts w:cs="Arial" w:hAnsi="Arial" w:ascii="Arial"/>
          <w:kern w:val="3"/>
        </w:rPr>
        <w:t>pristigl</w:t>
      </w:r>
      <w:r w:rsidR="00B15DE6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tražbin</w:t>
      </w:r>
      <w:r w:rsidR="00B15DE6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vjerovnika, tablic</w:t>
      </w:r>
      <w:r w:rsidR="00733EE5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prijavljenih tražbina II. višeg isplatnog reda, popis predmeta stečajne mase sukladno čl. 221. Stečajnog zakona, popis vjerovnika sukladno čl. 222. Stečajnog zakona, kao i pregled imovine i obveza stečajne mase sukladno čl. 223. Stečajnog zakona,</w:t>
      </w:r>
    </w:p>
    <w:p w:rsidRDefault="00657985" w:rsidP="005A3B83" w:rsidR="00657985" w:rsidRPr="00657985">
      <w:pPr>
        <w:pStyle w:val="Tijelo"/>
        <w:spacing w:after="0"/>
        <w:ind w:left="357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•</w:t>
      </w:r>
      <w:r w:rsidRPr="00657985">
        <w:rPr>
          <w:rFonts w:cs="Arial" w:hAnsi="Arial" w:ascii="Arial"/>
          <w:kern w:val="3"/>
        </w:rPr>
        <w:tab/>
        <w:t xml:space="preserve">izrađena je početna stečajna bilanca na dan </w:t>
      </w:r>
      <w:r w:rsidR="00B15DE6">
        <w:rPr>
          <w:rFonts w:cs="Arial" w:hAnsi="Arial" w:ascii="Arial"/>
          <w:kern w:val="3"/>
        </w:rPr>
        <w:t>8</w:t>
      </w:r>
      <w:r w:rsidRPr="00657985">
        <w:rPr>
          <w:rFonts w:cs="Arial" w:hAnsi="Arial" w:ascii="Arial"/>
          <w:kern w:val="3"/>
        </w:rPr>
        <w:t>.</w:t>
      </w:r>
      <w:r w:rsidR="00B15DE6">
        <w:rPr>
          <w:rFonts w:cs="Arial" w:hAnsi="Arial" w:ascii="Arial"/>
          <w:kern w:val="3"/>
        </w:rPr>
        <w:t>03</w:t>
      </w:r>
      <w:r w:rsidRPr="00657985">
        <w:rPr>
          <w:rFonts w:cs="Arial" w:hAnsi="Arial" w:ascii="Arial"/>
          <w:kern w:val="3"/>
        </w:rPr>
        <w:t>.201</w:t>
      </w:r>
      <w:r w:rsidR="00B15DE6">
        <w:rPr>
          <w:rFonts w:cs="Arial" w:hAnsi="Arial" w:ascii="Arial"/>
          <w:kern w:val="3"/>
        </w:rPr>
        <w:t>8</w:t>
      </w:r>
      <w:r w:rsidRPr="00657985">
        <w:rPr>
          <w:rFonts w:cs="Arial" w:hAnsi="Arial" w:ascii="Arial"/>
          <w:kern w:val="3"/>
        </w:rPr>
        <w:t>. godine.</w:t>
      </w:r>
    </w:p>
    <w:p w:rsidRDefault="00657985" w:rsidP="00733EE5" w:rsidR="00657985" w:rsidRPr="00657985">
      <w:pPr>
        <w:pStyle w:val="Tijelo"/>
        <w:ind w:left="360"/>
        <w:jc w:val="both"/>
        <w:rPr>
          <w:rFonts w:cs="Arial" w:hAnsi="Arial" w:ascii="Arial"/>
          <w:kern w:val="3"/>
        </w:rPr>
      </w:pPr>
    </w:p>
    <w:p w:rsidRDefault="00657985" w:rsidP="00854BF5" w:rsidR="00BD2600">
      <w:pPr>
        <w:pStyle w:val="Tijelo"/>
        <w:spacing w:after="0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Dana 2</w:t>
      </w:r>
      <w:r w:rsidR="00B15DE6">
        <w:rPr>
          <w:rFonts w:cs="Arial" w:hAnsi="Arial" w:ascii="Arial"/>
          <w:kern w:val="3"/>
        </w:rPr>
        <w:t>4</w:t>
      </w:r>
      <w:r w:rsidRPr="00657985">
        <w:rPr>
          <w:rFonts w:cs="Arial" w:hAnsi="Arial" w:ascii="Arial"/>
          <w:kern w:val="3"/>
        </w:rPr>
        <w:t>.0</w:t>
      </w:r>
      <w:r w:rsidR="00733EE5">
        <w:rPr>
          <w:rFonts w:cs="Arial" w:hAnsi="Arial" w:ascii="Arial"/>
          <w:kern w:val="3"/>
        </w:rPr>
        <w:t>5</w:t>
      </w:r>
      <w:r w:rsidRPr="00657985">
        <w:rPr>
          <w:rFonts w:cs="Arial" w:hAnsi="Arial" w:ascii="Arial"/>
          <w:kern w:val="3"/>
        </w:rPr>
        <w:t xml:space="preserve">.2018. godine održano je ispitno ročište na kojem je </w:t>
      </w:r>
      <w:r w:rsidR="00854BF5">
        <w:rPr>
          <w:rFonts w:cs="Arial" w:hAnsi="Arial" w:ascii="Arial"/>
          <w:kern w:val="3"/>
        </w:rPr>
        <w:t>utvrđena tražbina</w:t>
      </w:r>
      <w:r w:rsidR="00733EE5">
        <w:rPr>
          <w:rFonts w:cs="Arial" w:hAnsi="Arial" w:ascii="Arial"/>
          <w:kern w:val="3"/>
        </w:rPr>
        <w:t xml:space="preserve"> </w:t>
      </w:r>
      <w:r w:rsidRPr="00657985">
        <w:rPr>
          <w:rFonts w:cs="Arial" w:hAnsi="Arial" w:ascii="Arial"/>
          <w:kern w:val="3"/>
        </w:rPr>
        <w:t>vjerovnik</w:t>
      </w:r>
      <w:r w:rsidR="00733EE5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Republika Hrvatska, Ministarstvo financija, Porezna uprava, a  koja je </w:t>
      </w:r>
      <w:r w:rsidR="00733EE5">
        <w:rPr>
          <w:rFonts w:cs="Arial" w:hAnsi="Arial" w:ascii="Arial"/>
          <w:kern w:val="3"/>
        </w:rPr>
        <w:t xml:space="preserve">bila </w:t>
      </w:r>
      <w:r w:rsidRPr="00657985">
        <w:rPr>
          <w:rFonts w:cs="Arial" w:hAnsi="Arial" w:ascii="Arial"/>
          <w:kern w:val="3"/>
        </w:rPr>
        <w:t>svrstana u II</w:t>
      </w:r>
      <w:r w:rsidR="00733EE5">
        <w:rPr>
          <w:rFonts w:cs="Arial" w:hAnsi="Arial" w:ascii="Arial"/>
          <w:kern w:val="3"/>
        </w:rPr>
        <w:t>.</w:t>
      </w:r>
      <w:r w:rsidRPr="00657985">
        <w:rPr>
          <w:rFonts w:cs="Arial" w:hAnsi="Arial" w:ascii="Arial"/>
          <w:kern w:val="3"/>
        </w:rPr>
        <w:t xml:space="preserve"> viši isplatni red u iznosu od </w:t>
      </w:r>
      <w:r w:rsidR="00733EE5">
        <w:rPr>
          <w:rFonts w:cs="Arial" w:hAnsi="Arial" w:ascii="Arial"/>
          <w:kern w:val="3"/>
        </w:rPr>
        <w:t>4.</w:t>
      </w:r>
      <w:r w:rsidR="00854BF5">
        <w:rPr>
          <w:rFonts w:cs="Arial" w:hAnsi="Arial" w:ascii="Arial"/>
          <w:kern w:val="3"/>
        </w:rPr>
        <w:t>572,15</w:t>
      </w:r>
      <w:r w:rsidR="00733EE5">
        <w:rPr>
          <w:rFonts w:cs="Arial" w:hAnsi="Arial" w:ascii="Arial"/>
          <w:kern w:val="3"/>
        </w:rPr>
        <w:t>,86</w:t>
      </w:r>
      <w:r w:rsidRPr="00657985">
        <w:rPr>
          <w:rFonts w:cs="Arial" w:hAnsi="Arial" w:ascii="Arial"/>
          <w:kern w:val="3"/>
        </w:rPr>
        <w:t xml:space="preserve"> kn.</w:t>
      </w:r>
    </w:p>
    <w:p w:rsidRDefault="00854BF5" w:rsidP="00854BF5" w:rsidR="00854BF5">
      <w:pPr>
        <w:pStyle w:val="Tijelo"/>
        <w:spacing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 xml:space="preserve">Kako je do održavanja ročišta podmireno dugovanje </w:t>
      </w:r>
      <w:r w:rsidRPr="00657985">
        <w:rPr>
          <w:rFonts w:cs="Arial" w:hAnsi="Arial" w:ascii="Arial"/>
          <w:kern w:val="3"/>
        </w:rPr>
        <w:t>Republika Hrvatska, Ministarstvo financija, Porezna uprava</w:t>
      </w:r>
      <w:r>
        <w:rPr>
          <w:rFonts w:cs="Arial" w:hAnsi="Arial" w:ascii="Arial"/>
          <w:kern w:val="3"/>
        </w:rPr>
        <w:t>, od strane bivše odgovorne osobe Marčelja Nataše, te je i dobivena potvrda da stečajni dužnik nema nikakva dugovanja prema istom vjerovniku, stečajni upravitelj je upućen da se uputi Županijskom državnom odvjetništvu Zagreb zahtjev za očitovanjem o istom.</w:t>
      </w:r>
    </w:p>
    <w:p w:rsidRDefault="00733EE5" w:rsidP="00733EE5" w:rsidR="00733EE5">
      <w:pPr>
        <w:pStyle w:val="Tijelo"/>
        <w:jc w:val="both"/>
        <w:rPr>
          <w:rFonts w:cs="Arial" w:hAnsi="Arial" w:ascii="Arial"/>
          <w:kern w:val="3"/>
        </w:rPr>
      </w:pPr>
    </w:p>
    <w:p w:rsidRDefault="00854BF5" w:rsidP="00733EE5" w:rsidR="00733EE5" w:rsidRPr="00733EE5">
      <w:pPr>
        <w:pStyle w:val="Tijelo"/>
        <w:jc w:val="both"/>
        <w:rPr>
          <w:rFonts w:cs="Arial" w:eastAsia="Arial" w:hAnsi="Arial" w:ascii="Arial"/>
          <w:bCs/>
          <w:color w:val="auto"/>
        </w:rPr>
      </w:pPr>
      <w:r>
        <w:rPr>
          <w:rFonts w:cs="Arial" w:eastAsia="Arial" w:hAnsi="Arial" w:ascii="Arial"/>
          <w:bCs/>
          <w:color w:val="auto"/>
        </w:rPr>
        <w:lastRenderedPageBreak/>
        <w:t xml:space="preserve">Dana 13.06.2018. godine upućen je </w:t>
      </w:r>
      <w:r>
        <w:rPr>
          <w:rFonts w:cs="Arial" w:hAnsi="Arial" w:ascii="Arial"/>
          <w:kern w:val="3"/>
        </w:rPr>
        <w:t>Županijskom državnom odvjetništvu Zagreb zahtjev za očitovanjem o podmirenoj tražbini. Do dana izrade ovog izvješća stečajni upravitelj nije dobio očitovanje o istom.</w:t>
      </w:r>
    </w:p>
    <w:p w:rsidRDefault="00854BF5" w:rsidP="0075181B" w:rsidR="00854BF5">
      <w:pPr>
        <w:pStyle w:val="Tijelo"/>
        <w:spacing w:lineRule="auto" w:line="288" w:after="0"/>
        <w:rPr>
          <w:rFonts w:hAnsi="Arial" w:ascii="Arial"/>
          <w:b/>
          <w:bCs/>
        </w:rPr>
      </w:pPr>
    </w:p>
    <w:p w:rsidRDefault="0075181B" w:rsidP="0075181B" w:rsidR="0075181B">
      <w:pPr>
        <w:pStyle w:val="Tijelo"/>
        <w:spacing w:lineRule="auto" w:line="288" w:after="0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 xml:space="preserve">II. Stanje stečajne mase na dan </w:t>
      </w:r>
      <w:r w:rsidR="00D77368">
        <w:rPr>
          <w:rFonts w:hAnsi="Arial" w:ascii="Arial"/>
          <w:b/>
          <w:bCs/>
        </w:rPr>
        <w:t>2</w:t>
      </w:r>
      <w:r w:rsidR="00854BF5">
        <w:rPr>
          <w:rFonts w:hAnsi="Arial" w:ascii="Arial"/>
          <w:b/>
          <w:bCs/>
        </w:rPr>
        <w:t>4</w:t>
      </w:r>
      <w:r>
        <w:rPr>
          <w:rFonts w:hAnsi="Arial" w:ascii="Arial"/>
          <w:b/>
          <w:bCs/>
        </w:rPr>
        <w:t>.</w:t>
      </w:r>
      <w:r w:rsidR="00D77368">
        <w:rPr>
          <w:rFonts w:hAnsi="Arial" w:ascii="Arial"/>
          <w:b/>
          <w:bCs/>
        </w:rPr>
        <w:t>8</w:t>
      </w:r>
      <w:r>
        <w:rPr>
          <w:rFonts w:hAnsi="Arial" w:ascii="Arial"/>
          <w:b/>
          <w:bCs/>
        </w:rPr>
        <w:t>.2018.</w:t>
      </w:r>
    </w:p>
    <w:p w:rsidRDefault="0075181B" w:rsidP="0075181B" w:rsidR="0075181B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D77368" w:rsidP="00BD2600" w:rsidR="0075181B">
      <w:pPr>
        <w:pStyle w:val="Tijelo"/>
        <w:widowControl w:val="false"/>
        <w:suppressAutoHyphens/>
        <w:jc w:val="both"/>
        <w:rPr>
          <w:rFonts w:hAnsi="Arial" w:ascii="Arial"/>
          <w:kern w:val="3"/>
          <w:lang w:val="en-US"/>
        </w:rPr>
      </w:pPr>
      <w:r>
        <w:rPr>
          <w:rFonts w:hAnsi="Arial" w:ascii="Arial"/>
          <w:kern w:val="3"/>
          <w:lang w:val="en-US"/>
        </w:rPr>
        <w:t>K</w:t>
      </w:r>
      <w:r w:rsidR="0075181B" w:rsidRPr="00B10082">
        <w:rPr>
          <w:rFonts w:hAnsi="Arial" w:ascii="Arial"/>
          <w:kern w:val="3"/>
          <w:lang w:val="en-US"/>
        </w:rPr>
        <w:t>ak</w:t>
      </w:r>
      <w:r w:rsidR="0075181B">
        <w:rPr>
          <w:rFonts w:hAnsi="Arial" w:ascii="Arial"/>
          <w:kern w:val="3"/>
          <w:lang w:val="en-US"/>
        </w:rPr>
        <w:t xml:space="preserve">o </w:t>
      </w:r>
      <w:r w:rsidR="004D3AFC">
        <w:rPr>
          <w:rFonts w:hAnsi="Arial" w:ascii="Arial"/>
          <w:kern w:val="3"/>
          <w:lang w:val="en-US"/>
        </w:rPr>
        <w:t xml:space="preserve">do </w:t>
      </w:r>
      <w:r w:rsidR="00600CA8">
        <w:rPr>
          <w:rFonts w:hAnsi="Arial" w:ascii="Arial"/>
          <w:kern w:val="3"/>
          <w:lang w:val="en-US"/>
        </w:rPr>
        <w:t xml:space="preserve">dana izrade ovog izvješća, odnosno do </w:t>
      </w:r>
      <w:r w:rsidR="004D3AFC">
        <w:rPr>
          <w:rFonts w:hAnsi="Arial" w:ascii="Arial"/>
          <w:kern w:val="3"/>
          <w:lang w:val="en-US"/>
        </w:rPr>
        <w:t>23.08.2018. godine</w:t>
      </w:r>
      <w:r w:rsidR="00600CA8">
        <w:rPr>
          <w:rFonts w:hAnsi="Arial" w:ascii="Arial"/>
          <w:kern w:val="3"/>
          <w:lang w:val="en-US"/>
        </w:rPr>
        <w:t>,</w:t>
      </w:r>
      <w:r w:rsidR="004D3AFC">
        <w:rPr>
          <w:rFonts w:hAnsi="Arial" w:ascii="Arial"/>
          <w:kern w:val="3"/>
          <w:lang w:val="en-US"/>
        </w:rPr>
        <w:t xml:space="preserve"> nije bilo promjena </w:t>
      </w:r>
      <w:r w:rsidR="0075181B">
        <w:rPr>
          <w:rFonts w:hAnsi="Arial" w:ascii="Arial"/>
          <w:kern w:val="3"/>
          <w:lang w:val="en-US"/>
        </w:rPr>
        <w:t>u odnosu na utvrđenu</w:t>
      </w:r>
      <w:r w:rsidR="00BD2600">
        <w:rPr>
          <w:rFonts w:hAnsi="Arial" w:ascii="Arial"/>
          <w:kern w:val="3"/>
          <w:lang w:val="en-US"/>
        </w:rPr>
        <w:t xml:space="preserve"> stečajnu masu danom otvaranja stečajnog postupka</w:t>
      </w:r>
      <w:r w:rsidR="004D3AFC">
        <w:rPr>
          <w:rFonts w:hAnsi="Arial" w:ascii="Arial"/>
          <w:kern w:val="3"/>
          <w:lang w:val="en-US"/>
        </w:rPr>
        <w:t>, stečajna masa se iskazuje kako</w:t>
      </w:r>
      <w:r w:rsidR="00BD2600">
        <w:rPr>
          <w:rFonts w:hAnsi="Arial" w:ascii="Arial"/>
          <w:kern w:val="3"/>
          <w:lang w:val="en-US"/>
        </w:rPr>
        <w:t xml:space="preserve"> slijedi </w:t>
      </w:r>
      <w:r w:rsidR="0075181B" w:rsidRPr="00B10082">
        <w:rPr>
          <w:rFonts w:hAnsi="Arial" w:ascii="Arial"/>
          <w:kern w:val="3"/>
          <w:lang w:val="en-US"/>
        </w:rPr>
        <w:t>u tabeli 1.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  <w:r w:rsidRPr="00B10082">
        <w:rPr>
          <w:rFonts w:hAnsi="Arial" w:ascii="Arial"/>
          <w:b/>
          <w:kern w:val="3"/>
          <w:lang w:val="en-US"/>
        </w:rPr>
        <w:t>Tabela 1.</w:t>
      </w:r>
    </w:p>
    <w:tbl>
      <w:tblPr>
        <w:tblStyle w:val="TableNormal"/>
        <w:tblW w:type="dxa" w:w="9923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647"/>
        <w:gridCol w:w="3686"/>
        <w:gridCol w:w="2835"/>
        <w:gridCol w:w="2755"/>
      </w:tblGrid>
      <w:tr w:rsidTr="00600CA8" w:rsidR="00BD2600" w:rsidRPr="00387876">
        <w:trPr>
          <w:trHeight w:val="737"/>
        </w:trPr>
        <w:tc>
          <w:tcPr>
            <w:tcW w:type="dxa" w:w="6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R.</w:t>
            </w:r>
          </w:p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ED62CE" w:rsidP="004D3AFC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Imovina 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iskazana u početnoj stečajnoj bilanci na dan 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08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05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.201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8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type="dxa" w:w="2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D62CE" w:rsidP="00204EF1" w:rsidR="00ED62CE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  <w:p w:rsidRDefault="00BD2600" w:rsidP="004D3AFC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Stanje imovine na dan 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23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08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.2018.</w:t>
            </w:r>
          </w:p>
        </w:tc>
      </w:tr>
      <w:tr w:rsidTr="00600CA8" w:rsidR="00BD2600" w:rsidRPr="00387876">
        <w:trPr>
          <w:trHeight w:val="227"/>
        </w:trPr>
        <w:tc>
          <w:tcPr>
            <w:tcW w:type="dxa" w:w="6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600CA8" w:rsidR="00BD2600" w:rsidRPr="00BD260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BD2600">
              <w:rPr>
                <w:rFonts w:cs="Arial" w:hAnsi="Arial" w:ascii="Arial"/>
                <w:sz w:val="20"/>
                <w:szCs w:val="20"/>
              </w:rPr>
              <w:t xml:space="preserve">Nekretnina upisana u 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>zk ulo</w:t>
            </w:r>
            <w:r w:rsidR="004D3AFC">
              <w:rPr>
                <w:rFonts w:cs="Arial" w:hAnsi="Arial" w:ascii="Arial"/>
                <w:bCs/>
                <w:sz w:val="20"/>
                <w:szCs w:val="20"/>
              </w:rPr>
              <w:t>žak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 xml:space="preserve"> </w:t>
            </w:r>
            <w:r w:rsidR="00600CA8">
              <w:rPr>
                <w:rFonts w:cs="Arial" w:hAnsi="Arial" w:ascii="Arial"/>
                <w:bCs/>
                <w:sz w:val="20"/>
                <w:szCs w:val="20"/>
              </w:rPr>
              <w:t>14100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 xml:space="preserve">, zemljišnoknjižni odjel </w:t>
            </w:r>
            <w:r w:rsidR="00600CA8">
              <w:rPr>
                <w:rFonts w:cs="Arial" w:hAnsi="Arial" w:ascii="Arial"/>
                <w:bCs/>
                <w:sz w:val="20"/>
                <w:szCs w:val="20"/>
              </w:rPr>
              <w:t>Vrapće Novo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600CA8" w:rsidP="00600CA8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755</w:t>
            </w:r>
            <w:r w:rsidR="00BD2600" w:rsidRPr="00387876">
              <w:rPr>
                <w:rFonts w:cs="Arial" w:hAnsi="Arial" w:ascii="Arial"/>
                <w:sz w:val="20"/>
                <w:szCs w:val="20"/>
              </w:rPr>
              <w:t>.</w:t>
            </w:r>
            <w:r>
              <w:rPr>
                <w:rFonts w:cs="Arial" w:hAnsi="Arial" w:ascii="Arial"/>
                <w:sz w:val="20"/>
                <w:szCs w:val="20"/>
              </w:rPr>
              <w:t>400</w:t>
            </w:r>
            <w:r w:rsidR="00BD2600" w:rsidRPr="00387876">
              <w:rPr>
                <w:rFonts w:cs="Arial" w:hAnsi="Arial" w:ascii="Arial"/>
                <w:sz w:val="20"/>
                <w:szCs w:val="20"/>
              </w:rPr>
              <w:t>,</w:t>
            </w:r>
            <w:r>
              <w:rPr>
                <w:rFonts w:cs="Arial" w:hAnsi="Arial" w:ascii="Arial"/>
                <w:sz w:val="20"/>
                <w:szCs w:val="20"/>
              </w:rPr>
              <w:t>00</w:t>
            </w:r>
          </w:p>
        </w:tc>
        <w:tc>
          <w:tcPr>
            <w:tcW w:type="dxa" w:w="2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00CA8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755</w:t>
            </w:r>
            <w:r w:rsidRPr="00387876">
              <w:rPr>
                <w:rFonts w:cs="Arial" w:hAnsi="Arial" w:ascii="Arial"/>
                <w:sz w:val="20"/>
                <w:szCs w:val="20"/>
              </w:rPr>
              <w:t>.</w:t>
            </w:r>
            <w:r>
              <w:rPr>
                <w:rFonts w:cs="Arial" w:hAnsi="Arial" w:ascii="Arial"/>
                <w:sz w:val="20"/>
                <w:szCs w:val="20"/>
              </w:rPr>
              <w:t>400</w:t>
            </w:r>
            <w:r w:rsidRPr="00387876">
              <w:rPr>
                <w:rFonts w:cs="Arial" w:hAnsi="Arial" w:ascii="Arial"/>
                <w:sz w:val="20"/>
                <w:szCs w:val="20"/>
              </w:rPr>
              <w:t>,</w:t>
            </w:r>
            <w:r>
              <w:rPr>
                <w:rFonts w:cs="Arial" w:hAnsi="Arial" w:ascii="Arial"/>
                <w:sz w:val="20"/>
                <w:szCs w:val="20"/>
              </w:rPr>
              <w:t>00</w:t>
            </w:r>
          </w:p>
        </w:tc>
      </w:tr>
      <w:tr w:rsidTr="00600CA8" w:rsidR="00BD2600" w:rsidRPr="00387876">
        <w:trPr>
          <w:trHeight w:val="227"/>
        </w:trPr>
        <w:tc>
          <w:tcPr>
            <w:tcW w:type="dxa" w:w="6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837736" w:rsidR="00BD2600" w:rsidRPr="00387876">
            <w:pPr>
              <w:pStyle w:val="Tijelo"/>
              <w:spacing w:lineRule="auto" w:line="288" w:after="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  <w:lang w:val="en-US"/>
              </w:rPr>
              <w:t>IMOVINA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600CA8" w:rsidP="00204EF1" w:rsidR="00BD2600" w:rsidRPr="004D3AFC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600CA8">
              <w:rPr>
                <w:rFonts w:cs="Arial" w:hAnsi="Arial" w:ascii="Arial"/>
                <w:b/>
                <w:sz w:val="20"/>
                <w:szCs w:val="20"/>
              </w:rPr>
              <w:t>755.400,00</w:t>
            </w:r>
          </w:p>
        </w:tc>
        <w:tc>
          <w:tcPr>
            <w:tcW w:type="dxa" w:w="27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00CA8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00CA8">
              <w:rPr>
                <w:rFonts w:cs="Arial" w:hAnsi="Arial" w:ascii="Arial"/>
                <w:b/>
                <w:bCs/>
                <w:sz w:val="20"/>
                <w:szCs w:val="20"/>
              </w:rPr>
              <w:t>755.400,00</w:t>
            </w:r>
          </w:p>
        </w:tc>
      </w:tr>
    </w:tbl>
    <w:p w:rsidRDefault="00BD2600" w:rsidP="0075181B" w:rsidR="00BD260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</w:p>
    <w:p w:rsidRDefault="00F13B2A" w:rsidP="0075181B" w:rsidR="004D3AF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>Sukladno tome kako na nekretnini koja čini stečajnu masu</w:t>
      </w:r>
      <w:r w:rsidRPr="00F13B2A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još uvijek nije bilo </w:t>
      </w:r>
      <w:r w:rsidRPr="005D44D2">
        <w:rPr>
          <w:rFonts w:cs="Arial" w:hAnsi="Arial" w:ascii="Arial"/>
        </w:rPr>
        <w:t>upisano vlasništvo</w:t>
      </w:r>
      <w:r>
        <w:rPr>
          <w:rFonts w:cs="Arial" w:eastAsia="Arial" w:hAnsi="Arial" w:ascii="Arial"/>
          <w:kern w:val="3"/>
        </w:rPr>
        <w:t xml:space="preserve"> stečajnog dužnika, stečajni upravitelj je dana 12.06.2018. godine podnio prijedlog radi uknjižbe prava vlasništva. Do dana izrade ovog izvješća predmet je još u postupku.</w:t>
      </w:r>
    </w:p>
    <w:p w:rsidRDefault="00F13B2A" w:rsidP="0075181B" w:rsidR="00F13B2A">
      <w:pPr>
        <w:pStyle w:val="Tijelo"/>
        <w:widowControl w:val="false"/>
        <w:suppressAutoHyphens/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eastAsia="Arial" w:hAnsi="Arial" w:ascii="Arial"/>
          <w:kern w:val="3"/>
        </w:rPr>
        <w:t xml:space="preserve">Isto tako je upućen </w:t>
      </w:r>
      <w:r>
        <w:rPr>
          <w:rFonts w:cs="Arial" w:hAnsi="Arial" w:ascii="Arial"/>
          <w:kern w:val="3"/>
        </w:rPr>
        <w:t xml:space="preserve">Županijskom državnom odvjetništvu Zagreb zahtjev za izdavanjem brisovnog očitovanja na nekretnini koja čini stečajnu masu jer je </w:t>
      </w:r>
      <w:r w:rsidR="00A71FB3">
        <w:rPr>
          <w:rFonts w:cs="Arial" w:hAnsi="Arial" w:ascii="Arial"/>
          <w:kern w:val="3"/>
        </w:rPr>
        <w:t xml:space="preserve">prodavatelj nekretnine </w:t>
      </w:r>
      <w:r w:rsidR="00A71FB3" w:rsidRPr="00A71FB3">
        <w:rPr>
          <w:rFonts w:cs="Arial" w:hAnsi="Arial" w:ascii="Arial"/>
          <w:kern w:val="3"/>
        </w:rPr>
        <w:t>GRAMAT d.d. Zagreb</w:t>
      </w:r>
      <w:r w:rsidR="00A71FB3">
        <w:rPr>
          <w:rFonts w:cs="Arial" w:hAnsi="Arial" w:ascii="Arial"/>
          <w:kern w:val="3"/>
        </w:rPr>
        <w:t>,</w:t>
      </w:r>
      <w:r w:rsidR="00A71FB3" w:rsidRPr="00A71FB3">
        <w:rPr>
          <w:rFonts w:cs="Arial" w:hAnsi="Arial" w:ascii="Arial"/>
          <w:kern w:val="3"/>
        </w:rPr>
        <w:t xml:space="preserve"> </w:t>
      </w:r>
      <w:r w:rsidR="00A71FB3">
        <w:rPr>
          <w:rFonts w:cs="Arial" w:hAnsi="Arial" w:ascii="Arial"/>
          <w:kern w:val="3"/>
        </w:rPr>
        <w:t>nakon što mu je stečajni dužnik u cijelosti podmirio kupoprodajni iznos, dopustio, d</w:t>
      </w:r>
      <w:r w:rsidR="00A71FB3" w:rsidRPr="00A71FB3">
        <w:rPr>
          <w:rFonts w:cs="Arial" w:hAnsi="Arial" w:ascii="Arial"/>
          <w:kern w:val="3"/>
        </w:rPr>
        <w:t>ana 01.12.2011. godine</w:t>
      </w:r>
      <w:r w:rsidR="00A71FB3">
        <w:rPr>
          <w:rFonts w:cs="Arial" w:hAnsi="Arial" w:ascii="Arial"/>
          <w:kern w:val="3"/>
        </w:rPr>
        <w:t>,</w:t>
      </w:r>
      <w:r w:rsidR="00A71FB3" w:rsidRPr="00A71FB3">
        <w:rPr>
          <w:rFonts w:cs="Arial" w:hAnsi="Arial" w:ascii="Arial"/>
          <w:kern w:val="3"/>
        </w:rPr>
        <w:t xml:space="preserve"> Republi</w:t>
      </w:r>
      <w:r w:rsidR="00A71FB3">
        <w:rPr>
          <w:rFonts w:cs="Arial" w:hAnsi="Arial" w:ascii="Arial"/>
          <w:kern w:val="3"/>
        </w:rPr>
        <w:t>ci</w:t>
      </w:r>
      <w:r w:rsidR="00A71FB3" w:rsidRPr="00A71FB3">
        <w:rPr>
          <w:rFonts w:cs="Arial" w:hAnsi="Arial" w:ascii="Arial"/>
          <w:kern w:val="3"/>
        </w:rPr>
        <w:t xml:space="preserve"> Hrvatsk</w:t>
      </w:r>
      <w:r w:rsidR="00A71FB3">
        <w:rPr>
          <w:rFonts w:cs="Arial" w:hAnsi="Arial" w:ascii="Arial"/>
          <w:kern w:val="3"/>
        </w:rPr>
        <w:t xml:space="preserve">oj uknjižbu </w:t>
      </w:r>
      <w:r w:rsidR="00A71FB3" w:rsidRPr="00A71FB3">
        <w:rPr>
          <w:rFonts w:cs="Arial" w:hAnsi="Arial" w:ascii="Arial"/>
          <w:kern w:val="3"/>
        </w:rPr>
        <w:t>založno</w:t>
      </w:r>
      <w:r w:rsidR="00A71FB3">
        <w:rPr>
          <w:rFonts w:cs="Arial" w:hAnsi="Arial" w:ascii="Arial"/>
          <w:kern w:val="3"/>
        </w:rPr>
        <w:t>g</w:t>
      </w:r>
      <w:r w:rsidR="00A71FB3" w:rsidRPr="00A71FB3">
        <w:rPr>
          <w:rFonts w:cs="Arial" w:hAnsi="Arial" w:ascii="Arial"/>
          <w:kern w:val="3"/>
        </w:rPr>
        <w:t xml:space="preserve"> prav</w:t>
      </w:r>
      <w:r w:rsidR="00A71FB3">
        <w:rPr>
          <w:rFonts w:cs="Arial" w:hAnsi="Arial" w:ascii="Arial"/>
          <w:kern w:val="3"/>
        </w:rPr>
        <w:t>a</w:t>
      </w:r>
      <w:r w:rsidR="00A71FB3" w:rsidRPr="00A71FB3">
        <w:rPr>
          <w:rFonts w:cs="Arial" w:hAnsi="Arial" w:ascii="Arial"/>
          <w:kern w:val="3"/>
        </w:rPr>
        <w:t xml:space="preserve"> radi osiguranja novčane tražbine u iznosu 53.499.614,39 kuna</w:t>
      </w:r>
      <w:r w:rsidR="00A71FB3">
        <w:rPr>
          <w:rFonts w:cs="Arial" w:hAnsi="Arial" w:ascii="Arial"/>
          <w:kern w:val="3"/>
        </w:rPr>
        <w:t>.</w:t>
      </w:r>
    </w:p>
    <w:p w:rsidRDefault="00A71FB3" w:rsidP="0075181B" w:rsidR="00A71FB3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cs="Arial" w:hAnsi="Arial" w:ascii="Arial"/>
          <w:kern w:val="3"/>
        </w:rPr>
        <w:t>Stečajni upravitelj je primio telefonski poziv u kojem se traži dostaviti rješenje o uknjižbi vlasništva</w:t>
      </w:r>
      <w:r w:rsidR="00524BCC">
        <w:rPr>
          <w:rFonts w:cs="Arial" w:hAnsi="Arial" w:ascii="Arial"/>
          <w:kern w:val="3"/>
        </w:rPr>
        <w:t xml:space="preserve"> u korist stečajnog dužnika</w:t>
      </w:r>
      <w:r>
        <w:rPr>
          <w:rFonts w:cs="Arial" w:hAnsi="Arial" w:ascii="Arial"/>
          <w:kern w:val="3"/>
        </w:rPr>
        <w:t>, te će po dostavi istog Županijskom državnom odvjetništvu Zagreb izdati brisovno očitovanje.</w:t>
      </w:r>
    </w:p>
    <w:p w:rsidRDefault="00ED62CE" w:rsidP="0075181B" w:rsidR="00ED62C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A71FB3" w:rsidP="0075181B" w:rsidR="00A71FB3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Stečajni upravitelj</w:t>
      </w:r>
      <w:r w:rsidR="00A47EB9">
        <w:rPr>
          <w:rFonts w:hAnsi="Arial" w:ascii="Arial"/>
        </w:rPr>
        <w:t xml:space="preserve"> </w:t>
      </w:r>
      <w:r w:rsidR="00837736">
        <w:rPr>
          <w:rFonts w:hAnsi="Arial" w:ascii="Arial"/>
        </w:rPr>
        <w:t xml:space="preserve">će odmah po primitku </w:t>
      </w:r>
      <w:r w:rsidR="00A71FB3">
        <w:rPr>
          <w:rFonts w:hAnsi="Arial" w:ascii="Arial"/>
        </w:rPr>
        <w:t xml:space="preserve">očitovanja </w:t>
      </w:r>
      <w:r w:rsidR="00A71FB3">
        <w:rPr>
          <w:rFonts w:cs="Arial" w:hAnsi="Arial" w:ascii="Arial"/>
          <w:kern w:val="3"/>
        </w:rPr>
        <w:t>Županijskog državnog odvjetništva Zagreb</w:t>
      </w:r>
      <w:r w:rsidR="00837736">
        <w:rPr>
          <w:rFonts w:hAnsi="Arial" w:ascii="Arial"/>
        </w:rPr>
        <w:t xml:space="preserve"> </w:t>
      </w:r>
      <w:r w:rsidR="00A71FB3">
        <w:rPr>
          <w:rFonts w:hAnsi="Arial" w:ascii="Arial"/>
        </w:rPr>
        <w:t xml:space="preserve">o podmirenoj tražbini, </w:t>
      </w:r>
      <w:r w:rsidR="00837736">
        <w:rPr>
          <w:rFonts w:hAnsi="Arial" w:ascii="Arial"/>
        </w:rPr>
        <w:t xml:space="preserve">podneskom obavijestiti sud o istom, </w:t>
      </w:r>
      <w:r w:rsidR="00A71FB3">
        <w:rPr>
          <w:rFonts w:hAnsi="Arial" w:ascii="Arial"/>
        </w:rPr>
        <w:t xml:space="preserve">isto tako poduzimati radnje radi brisanja založnog prava u korist Republike Hrvatske, te također o tome obavijestiti sud, </w:t>
      </w:r>
      <w:r w:rsidR="00837736">
        <w:rPr>
          <w:rFonts w:hAnsi="Arial" w:ascii="Arial"/>
        </w:rPr>
        <w:t xml:space="preserve">te </w:t>
      </w:r>
      <w:r>
        <w:rPr>
          <w:rFonts w:hAnsi="Arial" w:ascii="Arial"/>
        </w:rPr>
        <w:t>predlaže:</w:t>
      </w:r>
    </w:p>
    <w:p w:rsidRDefault="0075181B" w:rsidP="0075181B" w:rsidR="0075181B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prihvaćanje izvješća stečajnog upravitelja o tijeku stečajnog postupka i stanju stečajne mase za razdoblje do </w:t>
      </w:r>
      <w:r w:rsidR="00837736">
        <w:rPr>
          <w:rFonts w:hAnsi="Arial" w:ascii="Arial"/>
        </w:rPr>
        <w:t>2</w:t>
      </w:r>
      <w:r w:rsidR="00A71FB3">
        <w:rPr>
          <w:rFonts w:hAnsi="Arial" w:ascii="Arial"/>
        </w:rPr>
        <w:t>4</w:t>
      </w:r>
      <w:r w:rsidR="00BD2600">
        <w:rPr>
          <w:rFonts w:hAnsi="Arial" w:ascii="Arial"/>
        </w:rPr>
        <w:t>.</w:t>
      </w:r>
      <w:r w:rsidR="00837736">
        <w:rPr>
          <w:rFonts w:hAnsi="Arial" w:ascii="Arial"/>
        </w:rPr>
        <w:t>05</w:t>
      </w:r>
      <w:r w:rsidR="00BD2600">
        <w:rPr>
          <w:rFonts w:hAnsi="Arial" w:ascii="Arial"/>
        </w:rPr>
        <w:t>.</w:t>
      </w:r>
      <w:r>
        <w:rPr>
          <w:rFonts w:hAnsi="Arial" w:ascii="Arial"/>
        </w:rPr>
        <w:t>201</w:t>
      </w:r>
      <w:r w:rsidR="00837736">
        <w:rPr>
          <w:rFonts w:hAnsi="Arial" w:ascii="Arial"/>
        </w:rPr>
        <w:t>8</w:t>
      </w:r>
      <w:r>
        <w:rPr>
          <w:rFonts w:hAnsi="Arial" w:ascii="Arial"/>
        </w:rPr>
        <w:t xml:space="preserve">. do </w:t>
      </w:r>
      <w:r w:rsidR="00837736">
        <w:rPr>
          <w:rFonts w:hAnsi="Arial" w:ascii="Arial"/>
        </w:rPr>
        <w:t>2</w:t>
      </w:r>
      <w:r w:rsidR="00A71FB3">
        <w:rPr>
          <w:rFonts w:hAnsi="Arial" w:ascii="Arial"/>
        </w:rPr>
        <w:t>4</w:t>
      </w:r>
      <w:r w:rsidR="00BD2600">
        <w:rPr>
          <w:rFonts w:hAnsi="Arial" w:ascii="Arial"/>
        </w:rPr>
        <w:t>.</w:t>
      </w:r>
      <w:r w:rsidR="00837736">
        <w:rPr>
          <w:rFonts w:hAnsi="Arial" w:ascii="Arial"/>
        </w:rPr>
        <w:t>08</w:t>
      </w:r>
      <w:r>
        <w:rPr>
          <w:rFonts w:hAnsi="Arial" w:ascii="Arial"/>
        </w:rPr>
        <w:t>.2018. godine</w:t>
      </w:r>
      <w:r w:rsidR="00837736">
        <w:rPr>
          <w:rFonts w:hAnsi="Arial" w:ascii="Arial"/>
        </w:rPr>
        <w:t>.</w:t>
      </w:r>
    </w:p>
    <w:p w:rsidRDefault="00ED62CE" w:rsidP="00837736" w:rsidR="00ED62CE" w:rsidRPr="00ED62CE">
      <w:pPr>
        <w:pStyle w:val="Tijelo"/>
        <w:widowControl w:val="false"/>
        <w:suppressAutoHyphens/>
        <w:spacing w:lineRule="auto" w:line="288" w:after="0"/>
        <w:ind w:left="780"/>
        <w:jc w:val="both"/>
        <w:rPr>
          <w:rFonts w:hAnsi="Arial" w:ascii="Arial"/>
        </w:rPr>
      </w:pPr>
      <w:r>
        <w:rPr>
          <w:rFonts w:hAnsi="Arial" w:ascii="Arial"/>
          <w:bCs/>
          <w:lang w:val="en-US"/>
        </w:rPr>
        <w:t>.</w:t>
      </w:r>
    </w:p>
    <w:p w:rsidRDefault="00E34AEB" w:rsidP="008F595D" w:rsidR="00736847">
      <w:pPr>
        <w:pStyle w:val="Tijelo"/>
        <w:spacing w:lineRule="auto" w:line="288" w:after="0"/>
        <w:ind w:left="4956"/>
        <w:jc w:val="both"/>
      </w:pPr>
      <w:r>
        <w:rPr>
          <w:rFonts w:hAnsi="Arial" w:ascii="Arial"/>
        </w:rPr>
        <w:t>Stečajni upravitelj Anđelko Stankus</w:t>
      </w:r>
    </w:p>
    <w:sectPr w:rsidSect="008373E7" w:rsidR="00736847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0DF" w:rsidR="00F520DF">
      <w:r>
        <w:separator/>
      </w:r>
    </w:p>
  </w:endnote>
  <w:endnote w:id="0" w:type="continuationSeparator">
    <w:p w:rsidRDefault="00F520DF" w:rsidR="00F52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407" w:rsidR="00736847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,,10800xe" o:spid="_x0000_s4097" id="Freeform 1" style="width:430.5pt;height:3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alt="ltHorz">
          <v:fill r:id="rId1" rotate="t" recolor="t" o:title="ltHorz" type="tile"/>
          <v:stroke joinstyle="miter" miterlimit="4"/>
          <v:path o:connectangles="0,0,0,0" o:connectlocs="0,22225;2733675,0;5467350,22225;2733675,44450" o:connecttype="custom"/>
          <w10:wrap type="none"/>
          <w10:anchorlock/>
        </v:shape>
      </w:pict>
    </w:r>
  </w:p>
  <w:p w:rsidRDefault="00381995" w:rsidR="00736847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E34AEB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B55407">
      <w:rPr>
        <w:rFonts w:cs="Tahoma" w:eastAsia="Tahoma" w:hAnsi="Tahoma" w:ascii="Tahoma"/>
        <w:noProof/>
        <w:sz w:val="16"/>
        <w:szCs w:val="16"/>
      </w:rPr>
      <w:t>1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524BCC" w:rsidR="00736847">
    <w:pPr>
      <w:pStyle w:val="Podnoje"/>
    </w:pPr>
    <w:r>
      <w:t>Varaždin</w:t>
    </w:r>
    <w:r w:rsidR="005A6094">
      <w:t xml:space="preserve">, </w:t>
    </w:r>
    <w:r w:rsidR="00837736">
      <w:t>2</w:t>
    </w:r>
    <w:r>
      <w:t>4</w:t>
    </w:r>
    <w:r w:rsidR="0075181B">
      <w:t>.</w:t>
    </w:r>
    <w:r w:rsidR="00837736">
      <w:t>8</w:t>
    </w:r>
    <w:r w:rsidR="0075181B">
      <w:t>.2018</w:t>
    </w:r>
    <w:r w:rsidR="00E34AEB"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0DF" w:rsidR="00F520DF">
      <w:r>
        <w:separator/>
      </w:r>
    </w:p>
  </w:footnote>
  <w:footnote w:id="0" w:type="continuationSeparator">
    <w:p w:rsidRDefault="00F520DF" w:rsidR="00F520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796" w:rsidP="00927796" w:rsidR="00927796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>Stečajni upravitelj Anđelko Stankus</w:t>
    </w:r>
  </w:p>
  <w:p w:rsidRDefault="00927796" w:rsidP="00927796" w:rsidR="00927796" w:rsidRPr="00BF1E4C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Cs w:val="22"/>
        <w:lang w:val="hr-HR"/>
      </w:rPr>
    </w:pPr>
    <w:r w:rsidRPr="00BF1E4C">
      <w:rPr>
        <w:rFonts w:cs="Arial" w:hAnsi="Arial" w:ascii="Arial"/>
        <w:szCs w:val="22"/>
        <w:lang w:val="hr-HR"/>
      </w:rPr>
      <w:t xml:space="preserve">nad stečajnom masom </w:t>
    </w:r>
    <w:r w:rsidRPr="00BF1E4C">
      <w:rPr>
        <w:rFonts w:cs="Arial" w:hAnsi="Arial" w:ascii="Arial"/>
        <w:bCs/>
        <w:szCs w:val="22"/>
        <w:lang w:val="hr-HR"/>
      </w:rPr>
      <w:t>iza AURATUS d.o.o. u stečaju</w:t>
    </w:r>
  </w:p>
  <w:p w:rsidRDefault="00927796" w:rsidP="00927796" w:rsidR="00B30AD0" w:rsidRPr="00B6503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BF1E4C">
      <w:rPr>
        <w:rFonts w:cs="Arial" w:hAnsi="Arial" w:ascii="Arial"/>
        <w:bCs/>
        <w:szCs w:val="22"/>
        <w:lang w:val="hr-HR"/>
      </w:rPr>
      <w:t>B.Radić</w:t>
    </w:r>
    <w:r w:rsidR="00B15DE6">
      <w:rPr>
        <w:rFonts w:cs="Arial" w:hAnsi="Arial" w:ascii="Arial"/>
        <w:bCs/>
        <w:szCs w:val="22"/>
        <w:lang w:val="hr-HR"/>
      </w:rPr>
      <w:t>a</w:t>
    </w:r>
    <w:r w:rsidRPr="00BF1E4C">
      <w:rPr>
        <w:rFonts w:cs="Arial" w:hAnsi="Arial" w:ascii="Arial"/>
        <w:bCs/>
        <w:szCs w:val="22"/>
        <w:lang w:val="hr-HR"/>
      </w:rPr>
      <w:t xml:space="preserve"> 20, Varaždin, OIB: 96380775137, St-595/18</w:t>
    </w:r>
  </w:p>
  <w:p w:rsidRDefault="00736847" w:rsidP="00B30AD0" w:rsidR="00736847" w:rsidRPr="00B30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C2DCD"/>
    <w:multiLevelType w:val="hybridMultilevel"/>
    <w:tmpl w:val="A8E028CE"/>
    <w:numStyleLink w:val="Importiranistil30"/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8B37D3"/>
    <w:multiLevelType w:val="hybridMultilevel"/>
    <w:tmpl w:val="79261B74"/>
    <w:numStyleLink w:val="Importiranistil3"/>
  </w:abstractNum>
  <w:abstractNum w:abstractNumId="5">
    <w:nsid w:val="0FCE13BB"/>
    <w:multiLevelType w:val="hybridMultilevel"/>
    <w:tmpl w:val="59265D10"/>
    <w:lvl w:tplc="041A000F" w:ilvl="0">
      <w:start w:val="1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6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D324714"/>
    <w:multiLevelType w:val="hybridMultilevel"/>
    <w:tmpl w:val="352645C0"/>
    <w:numStyleLink w:val="Importiranistil2"/>
  </w:abstractNum>
  <w:abstractNum w:abstractNumId="8">
    <w:nsid w:val="20906339"/>
    <w:multiLevelType w:val="hybridMultilevel"/>
    <w:tmpl w:val="8F32D5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2A30EDC"/>
    <w:multiLevelType w:val="hybridMultilevel"/>
    <w:tmpl w:val="5FA6EC2C"/>
    <w:numStyleLink w:val="Importiranistil1"/>
  </w:abstractNum>
  <w:abstractNum w:abstractNumId="11">
    <w:nsid w:val="290272B2"/>
    <w:multiLevelType w:val="hybridMultilevel"/>
    <w:tmpl w:val="F09666E8"/>
    <w:lvl w:tplc="70C229C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color w:val="auto"/>
        <w:spacing w:val="0"/>
        <w:w w:val="100"/>
        <w:kern w:val="0"/>
        <w:position w:val="0"/>
        <w:highlight w:val="none"/>
        <w:vertAlign w:val="baseline"/>
      </w:rPr>
    </w:lvl>
    <w:lvl w:tplc="B1126F30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290CC3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048548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8EA35D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BB2979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64357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A7C4AB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308859E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C0C7BB0"/>
    <w:multiLevelType w:val="hybridMultilevel"/>
    <w:tmpl w:val="D8D02B4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D17096"/>
    <w:multiLevelType w:val="hybridMultilevel"/>
    <w:tmpl w:val="31421D2E"/>
    <w:numStyleLink w:val="Importiranistil40"/>
  </w:abstractNum>
  <w:abstractNum w:abstractNumId="15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4B717B1"/>
    <w:multiLevelType w:val="hybridMultilevel"/>
    <w:tmpl w:val="352645C0"/>
    <w:styleLink w:val="Importiranistil2"/>
    <w:lvl w:tplc="5E6A70BA" w:ilvl="0">
      <w:start w:val="1"/>
      <w:numFmt w:val="bullet"/>
      <w:lvlText w:val="-"/>
      <w:lvlJc w:val="left"/>
      <w:pPr>
        <w:ind w:hanging="360" w:left="4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0086D2E" w:ilvl="1">
      <w:start w:val="1"/>
      <w:numFmt w:val="bullet"/>
      <w:lvlText w:val="o"/>
      <w:lvlJc w:val="left"/>
      <w:pPr>
        <w:ind w:hanging="360" w:left="15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3A89684" w:ilvl="2">
      <w:start w:val="1"/>
      <w:numFmt w:val="bullet"/>
      <w:lvlText w:val="▪"/>
      <w:lvlJc w:val="left"/>
      <w:pPr>
        <w:ind w:hanging="360" w:left="22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00091C0" w:ilvl="3">
      <w:start w:val="1"/>
      <w:numFmt w:val="bullet"/>
      <w:lvlText w:val="•"/>
      <w:lvlJc w:val="left"/>
      <w:pPr>
        <w:ind w:hanging="360" w:left="29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C2CC5C" w:ilvl="4">
      <w:start w:val="1"/>
      <w:numFmt w:val="bullet"/>
      <w:lvlText w:val="o"/>
      <w:lvlJc w:val="left"/>
      <w:pPr>
        <w:ind w:hanging="360" w:left="36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4C2C252" w:ilvl="5">
      <w:start w:val="1"/>
      <w:numFmt w:val="bullet"/>
      <w:lvlText w:val="▪"/>
      <w:lvlJc w:val="left"/>
      <w:pPr>
        <w:ind w:hanging="360" w:left="43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30332A" w:ilvl="6">
      <w:start w:val="1"/>
      <w:numFmt w:val="bullet"/>
      <w:lvlText w:val="•"/>
      <w:lvlJc w:val="left"/>
      <w:pPr>
        <w:ind w:hanging="360" w:left="51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BE2AFC8" w:ilvl="7">
      <w:start w:val="1"/>
      <w:numFmt w:val="bullet"/>
      <w:lvlText w:val="o"/>
      <w:lvlJc w:val="left"/>
      <w:pPr>
        <w:ind w:hanging="360" w:left="58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68D034" w:ilvl="8">
      <w:start w:val="1"/>
      <w:numFmt w:val="bullet"/>
      <w:lvlText w:val="▪"/>
      <w:lvlJc w:val="left"/>
      <w:pPr>
        <w:ind w:hanging="360" w:left="65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7806C2"/>
    <w:multiLevelType w:val="hybridMultilevel"/>
    <w:tmpl w:val="10A6FF54"/>
    <w:lvl w:tplc="43B62DFE" w:ilvl="0">
      <w:start w:val="1"/>
      <w:numFmt w:val="bullet"/>
      <w:lvlText w:val="•"/>
      <w:lvlJc w:val="left"/>
      <w:pPr>
        <w:ind w:hanging="360" w:left="1353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450B7786"/>
    <w:multiLevelType w:val="hybridMultilevel"/>
    <w:tmpl w:val="2C066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AA14AEC"/>
    <w:multiLevelType w:val="hybridMultilevel"/>
    <w:tmpl w:val="3272C33A"/>
    <w:numStyleLink w:val="Importiranistil7"/>
  </w:abstractNum>
  <w:abstractNum w:abstractNumId="23">
    <w:nsid w:val="4F082822"/>
    <w:multiLevelType w:val="hybridMultilevel"/>
    <w:tmpl w:val="F5380090"/>
    <w:numStyleLink w:val="Importiranistil4"/>
  </w:abstractNum>
  <w:abstractNum w:abstractNumId="24">
    <w:nsid w:val="5EA76834"/>
    <w:multiLevelType w:val="hybridMultilevel"/>
    <w:tmpl w:val="6696FF5E"/>
    <w:numStyleLink w:val="Importiranistil6"/>
  </w:abstractNum>
  <w:abstractNum w:abstractNumId="25">
    <w:nsid w:val="6466727D"/>
    <w:multiLevelType w:val="hybridMultilevel"/>
    <w:tmpl w:val="35324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99F272AC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5C32635"/>
    <w:multiLevelType w:val="hybridMultilevel"/>
    <w:tmpl w:val="F5380090"/>
    <w:lvl w:tplc="19A6728C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7A40908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6A66CE6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DF244FA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76EC2A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4A4280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CDED86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D923634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3EC7CA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9744B12"/>
    <w:multiLevelType w:val="hybridMultilevel"/>
    <w:tmpl w:val="5FA6EC2C"/>
    <w:numStyleLink w:val="Importiranistil1"/>
  </w:abstractNum>
  <w:abstractNum w:abstractNumId="28">
    <w:nsid w:val="6A0F0541"/>
    <w:multiLevelType w:val="hybridMultilevel"/>
    <w:tmpl w:val="2F98465E"/>
    <w:lvl w:tplc="99F272AC" w:ilvl="0">
      <w:numFmt w:val="bullet"/>
      <w:lvlText w:val="-"/>
      <w:lvlJc w:val="left"/>
      <w:pPr>
        <w:ind w:hanging="360" w:left="2073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9">
    <w:nsid w:val="6CD15C50"/>
    <w:multiLevelType w:val="hybridMultilevel"/>
    <w:tmpl w:val="8006F390"/>
    <w:styleLink w:val="Importiranistil5"/>
    <w:lvl w:tplc="5D26D488" w:ilvl="0">
      <w:start w:val="1"/>
      <w:numFmt w:val="bullet"/>
      <w:lvlText w:val="▪"/>
      <w:lvlJc w:val="left"/>
      <w:pPr>
        <w:ind w:hanging="360" w:left="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78C857C4"/>
    <w:multiLevelType w:val="hybridMultilevel"/>
    <w:tmpl w:val="7076EB7C"/>
    <w:lvl w:tplc="9196C01E" w:ilvl="0">
      <w:numFmt w:val="bullet"/>
      <w:lvlText w:val="-"/>
      <w:lvlJc w:val="left"/>
      <w:pPr>
        <w:ind w:hanging="360" w:left="78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1">
    <w:nsid w:val="7BD97FE6"/>
    <w:multiLevelType w:val="hybridMultilevel"/>
    <w:tmpl w:val="8006F390"/>
    <w:numStyleLink w:val="Importiranistil5"/>
  </w:abstractNum>
  <w:abstractNum w:abstractNumId="32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7"/>
  </w:num>
  <w:num w:numId="5">
    <w:abstractNumId w:val="9"/>
  </w:num>
  <w:num w:numId="6">
    <w:abstractNumId w:val="4"/>
  </w:num>
  <w:num w:numId="7">
    <w:abstractNumId w:val="16"/>
  </w:num>
  <w:num w:numId="8">
    <w:abstractNumId w:val="23"/>
  </w:num>
  <w:num w:numId="9">
    <w:abstractNumId w:val="29"/>
  </w:num>
  <w:num w:numId="10">
    <w:abstractNumId w:val="31"/>
  </w:num>
  <w:num w:numId="11">
    <w:abstractNumId w:val="6"/>
  </w:num>
  <w:num w:numId="12">
    <w:abstractNumId w:val="24"/>
  </w:num>
  <w:num w:numId="13">
    <w:abstractNumId w:val="23"/>
  </w:num>
  <w:num w:numId="14">
    <w:abstractNumId w:val="2"/>
  </w:num>
  <w:num w:numId="15">
    <w:abstractNumId w:val="22"/>
  </w:num>
  <w:num w:numId="16">
    <w:abstractNumId w:val="23"/>
    <w:lvlOverride w:ilvl="0">
      <w:startOverride w:val="4"/>
    </w:lvlOverride>
  </w:num>
  <w:num w:numId="17">
    <w:abstractNumId w:val="4"/>
    <w:lvlOverride w:ilvl="0">
      <w:startOverride w:val="2"/>
    </w:lvlOverride>
  </w:num>
  <w:num w:numId="18">
    <w:abstractNumId w:val="18"/>
  </w:num>
  <w:num w:numId="19">
    <w:abstractNumId w:val="0"/>
  </w:num>
  <w:num w:numId="20">
    <w:abstractNumId w:val="21"/>
  </w:num>
  <w:num w:numId="21">
    <w:abstractNumId w:val="14"/>
  </w:num>
  <w:num w:numId="22">
    <w:abstractNumId w:val="12"/>
  </w:num>
  <w:num w:numId="23">
    <w:abstractNumId w:val="15"/>
  </w:num>
  <w:num w:numId="24">
    <w:abstractNumId w:val="26"/>
  </w:num>
  <w:num w:numId="25">
    <w:abstractNumId w:val="8"/>
  </w:num>
  <w:num w:numId="26">
    <w:abstractNumId w:val="3"/>
  </w:num>
  <w:num w:numId="27">
    <w:abstractNumId w:val="25"/>
  </w:num>
  <w:num w:numId="28">
    <w:abstractNumId w:val="19"/>
  </w:num>
  <w:num w:numId="29">
    <w:abstractNumId w:val="20"/>
  </w:num>
  <w:num w:numId="30">
    <w:abstractNumId w:val="27"/>
  </w:num>
  <w:num w:numId="31">
    <w:abstractNumId w:val="28"/>
  </w:num>
  <w:num w:numId="32">
    <w:abstractNumId w:val="11"/>
  </w:num>
  <w:num w:numId="33">
    <w:abstractNumId w:val="5"/>
  </w:num>
  <w:num w:numId="34">
    <w:abstractNumId w:val="13"/>
  </w:num>
  <w:num w:numId="35">
    <w:abstractNumId w:val="32"/>
  </w:num>
  <w:num w:numId="36">
    <w:abstractNumId w:val="30"/>
  </w:num>
  <w:num w:numId="37">
    <w:abstractNumId w:val="31"/>
    <w:lvlOverride w:ilvl="0">
      <w:lvl w:tplc="3CC244F0" w:ilvl="0">
        <w:start w:val="1"/>
        <w:numFmt w:val="decimal"/>
        <w:lvlText w:val="%1."/>
        <w:lvlJc w:val="left"/>
        <w:pPr>
          <w:ind w:hanging="360" w:left="480"/>
        </w:pPr>
        <w:rPr>
          <w:rFonts w:cs="Calibri" w:eastAsia="Calibri" w:hAnsi="Arial" w:asci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entative="true" w:tplc="301E6C3A" w:ilvl="1">
        <w:start w:val="1"/>
        <w:numFmt w:val="lowerLetter"/>
        <w:lvlText w:val="%2."/>
        <w:lvlJc w:val="left"/>
        <w:pPr>
          <w:ind w:hanging="360" w:left="1440"/>
        </w:pPr>
      </w:lvl>
    </w:lvlOverride>
    <w:lvlOverride w:ilvl="2">
      <w:lvl w:tentative="true" w:tplc="8A2E94C0" w:ilvl="2">
        <w:start w:val="1"/>
        <w:numFmt w:val="lowerRoman"/>
        <w:lvlText w:val="%3."/>
        <w:lvlJc w:val="right"/>
        <w:pPr>
          <w:ind w:hanging="180" w:left="2160"/>
        </w:pPr>
      </w:lvl>
    </w:lvlOverride>
    <w:lvlOverride w:ilvl="3">
      <w:lvl w:tentative="true" w:tplc="FA423876" w:ilvl="3">
        <w:start w:val="1"/>
        <w:numFmt w:val="decimal"/>
        <w:lvlText w:val="%4."/>
        <w:lvlJc w:val="left"/>
        <w:pPr>
          <w:ind w:hanging="360" w:left="2880"/>
        </w:pPr>
      </w:lvl>
    </w:lvlOverride>
    <w:lvlOverride w:ilvl="4">
      <w:lvl w:tentative="true" w:tplc="61AED192" w:ilvl="4">
        <w:start w:val="1"/>
        <w:numFmt w:val="lowerLetter"/>
        <w:lvlText w:val="%5."/>
        <w:lvlJc w:val="left"/>
        <w:pPr>
          <w:ind w:hanging="360" w:left="3600"/>
        </w:pPr>
      </w:lvl>
    </w:lvlOverride>
    <w:lvlOverride w:ilvl="5">
      <w:lvl w:tentative="true" w:tplc="619070C4" w:ilvl="5">
        <w:start w:val="1"/>
        <w:numFmt w:val="lowerRoman"/>
        <w:lvlText w:val="%6."/>
        <w:lvlJc w:val="right"/>
        <w:pPr>
          <w:ind w:hanging="180" w:left="4320"/>
        </w:pPr>
      </w:lvl>
    </w:lvlOverride>
    <w:lvlOverride w:ilvl="6">
      <w:lvl w:tentative="true" w:tplc="A85444E2" w:ilvl="6">
        <w:start w:val="1"/>
        <w:numFmt w:val="decimal"/>
        <w:lvlText w:val="%7."/>
        <w:lvlJc w:val="left"/>
        <w:pPr>
          <w:ind w:hanging="360" w:left="5040"/>
        </w:pPr>
      </w:lvl>
    </w:lvlOverride>
    <w:lvlOverride w:ilvl="7">
      <w:lvl w:tentative="true" w:tplc="E2CC48C4" w:ilvl="7">
        <w:start w:val="1"/>
        <w:numFmt w:val="lowerLetter"/>
        <w:lvlText w:val="%8."/>
        <w:lvlJc w:val="left"/>
        <w:pPr>
          <w:ind w:hanging="360" w:left="5760"/>
        </w:pPr>
      </w:lvl>
    </w:lvlOverride>
    <w:lvlOverride w:ilvl="8">
      <w:lvl w:tentative="true" w:tplc="0B62FEE4" w:ilvl="8">
        <w:start w:val="1"/>
        <w:numFmt w:val="lowerRoman"/>
        <w:lvlText w:val="%9."/>
        <w:lvlJc w:val="right"/>
        <w:pPr>
          <w:ind w:hanging="180" w:left="6480"/>
        </w:pPr>
      </w:lvl>
    </w:lvlOverride>
  </w:num>
  <w:num w:numId="38">
    <w:abstractNumId w:val="23"/>
    <w:lvlOverride w:ilvl="0">
      <w:startOverride w:val="2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847"/>
    <w:rsid w:val="00073339"/>
    <w:rsid w:val="001B05E2"/>
    <w:rsid w:val="001C26C2"/>
    <w:rsid w:val="001E290D"/>
    <w:rsid w:val="00223C59"/>
    <w:rsid w:val="0029429E"/>
    <w:rsid w:val="00362CD8"/>
    <w:rsid w:val="003732E3"/>
    <w:rsid w:val="00381995"/>
    <w:rsid w:val="00387876"/>
    <w:rsid w:val="0046178E"/>
    <w:rsid w:val="0048241D"/>
    <w:rsid w:val="004C5F6B"/>
    <w:rsid w:val="004D3AFC"/>
    <w:rsid w:val="004E3AD8"/>
    <w:rsid w:val="00524BCC"/>
    <w:rsid w:val="00585431"/>
    <w:rsid w:val="0059082A"/>
    <w:rsid w:val="005A3B83"/>
    <w:rsid w:val="005A6094"/>
    <w:rsid w:val="005C0CD4"/>
    <w:rsid w:val="005E1843"/>
    <w:rsid w:val="00600CA8"/>
    <w:rsid w:val="00657985"/>
    <w:rsid w:val="0070458A"/>
    <w:rsid w:val="00733EE5"/>
    <w:rsid w:val="00736847"/>
    <w:rsid w:val="00743962"/>
    <w:rsid w:val="0075181B"/>
    <w:rsid w:val="0076512D"/>
    <w:rsid w:val="008373E7"/>
    <w:rsid w:val="00837736"/>
    <w:rsid w:val="008456DA"/>
    <w:rsid w:val="00854BF5"/>
    <w:rsid w:val="00875AA0"/>
    <w:rsid w:val="008C6ABE"/>
    <w:rsid w:val="008C7A67"/>
    <w:rsid w:val="008C7D3C"/>
    <w:rsid w:val="008F595D"/>
    <w:rsid w:val="008F7E0D"/>
    <w:rsid w:val="00927796"/>
    <w:rsid w:val="00967C54"/>
    <w:rsid w:val="009B4E04"/>
    <w:rsid w:val="00A47EB9"/>
    <w:rsid w:val="00A530F5"/>
    <w:rsid w:val="00A71FB3"/>
    <w:rsid w:val="00AC1DDC"/>
    <w:rsid w:val="00B15DE6"/>
    <w:rsid w:val="00B30AD0"/>
    <w:rsid w:val="00B42863"/>
    <w:rsid w:val="00B55407"/>
    <w:rsid w:val="00B968CD"/>
    <w:rsid w:val="00BD02D9"/>
    <w:rsid w:val="00BD2600"/>
    <w:rsid w:val="00C256AB"/>
    <w:rsid w:val="00C40B8E"/>
    <w:rsid w:val="00C67F6B"/>
    <w:rsid w:val="00C8431B"/>
    <w:rsid w:val="00C85EFA"/>
    <w:rsid w:val="00CE23ED"/>
    <w:rsid w:val="00D221D2"/>
    <w:rsid w:val="00D74778"/>
    <w:rsid w:val="00D77368"/>
    <w:rsid w:val="00D83246"/>
    <w:rsid w:val="00DB0A69"/>
    <w:rsid w:val="00DB0D4B"/>
    <w:rsid w:val="00DB160E"/>
    <w:rsid w:val="00DD020D"/>
    <w:rsid w:val="00DD4CCB"/>
    <w:rsid w:val="00E17EF0"/>
    <w:rsid w:val="00E34AEB"/>
    <w:rsid w:val="00E440D4"/>
    <w:rsid w:val="00E7090F"/>
    <w:rsid w:val="00EA6693"/>
    <w:rsid w:val="00ED1693"/>
    <w:rsid w:val="00ED62CE"/>
    <w:rsid w:val="00EE23C7"/>
    <w:rsid w:val="00F13B2A"/>
    <w:rsid w:val="00F41E53"/>
    <w:rsid w:val="00F520DF"/>
    <w:rsid w:val="00F83EF6"/>
    <w:rsid w:val="00FE5E18"/>
    <w:rsid w:val="00F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5"/>
      </w:numPr>
    </w:p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5" w:type="numbering">
    <w:name w:val="Importirani stil 5"/>
    <w:pPr>
      <w:numPr>
        <w:numId w:val="9"/>
      </w:numPr>
    </w:pPr>
  </w:style>
  <w:style w:customStyle="true" w:styleId="Importiranistil6" w:type="numbering">
    <w:name w:val="Importirani stil 6"/>
    <w:pPr>
      <w:numPr>
        <w:numId w:val="11"/>
      </w:numPr>
    </w:pPr>
  </w:style>
  <w:style w:customStyle="true" w:styleId="Importiranistil7" w:type="numbering">
    <w:name w:val="Importirani stil 7"/>
    <w:pPr>
      <w:numPr>
        <w:numId w:val="14"/>
      </w:numPr>
    </w:pPr>
  </w:style>
  <w:style w:customStyle="true" w:styleId="Importiranistil30" w:type="numbering">
    <w:name w:val="Importirani stil 3.0"/>
    <w:pPr>
      <w:numPr>
        <w:numId w:val="18"/>
      </w:numPr>
    </w:pPr>
  </w:style>
  <w:style w:customStyle="true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HAnsi" w:hAnsiTheme="minorHAnsi" w:asciiTheme="minorHAns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657985"/>
  </w:style>
  <w:style w:styleId="Tekstrezerviranogmjesta" w:type="character">
    <w:name w:val="Placeholder Text"/>
    <w:basedOn w:val="Zadanifontodlomka"/>
    <w:uiPriority w:val="99"/>
    <w:semiHidden/>
    <w:rsid w:val="00B55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407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B55407"/>
    <w:rPr>
      <w:rFonts w:cs="Arial" w:eastAsia="SimSun" w:hAnsi="Arial" w:ascii="Arial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B55407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B55407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6" w:type="numbering">
    <w:name w:val="Importirani stil 6"/>
    <w:pPr>
      <w:numPr>
        <w:numId w:val="11"/>
      </w:numPr>
    </w:pPr>
  </w:style>
  <w:style w:customStyle="1" w:styleId="Importiranistil7" w:type="numbering">
    <w:name w:val="Importirani stil 7"/>
    <w:pPr>
      <w:numPr>
        <w:numId w:val="14"/>
      </w:numPr>
    </w:pPr>
  </w:style>
  <w:style w:customStyle="1" w:styleId="Importiranistil30" w:type="numbering">
    <w:name w:val="Importirani stil 3.0"/>
    <w:pPr>
      <w:numPr>
        <w:numId w:val="18"/>
      </w:numPr>
    </w:pPr>
  </w:style>
  <w:style w:customStyle="1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HAnsi" w:hAnsiTheme="minorHAnsi"/>
      <w:sz w:val="22"/>
      <w:szCs w:val="22"/>
      <w:bdr w:color="auto" w:space="0" w:sz="0" w:val="none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657985"/>
  </w:style>
  <w:style w:styleId="Tekstrezerviranogmjesta" w:type="character">
    <w:name w:val="Placeholder Text"/>
    <w:basedOn w:val="Zadanifontodlomka"/>
    <w:uiPriority w:val="99"/>
    <w:semiHidden/>
    <w:rsid w:val="00B55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407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B55407"/>
    <w:rPr>
      <w:rFonts w:ascii="Arial" w:cs="Arial" w:eastAsia="SimSun" w:hAnsi="Arial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B55407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B55407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8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4862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4132</properties:Characters>
  <properties:Lines>95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2018-08-28T08:59:00Z</dcterms:created>
  <dc:creator>Korisnik</dc:creator>
  <cp:lastModifiedBy>Renata Klokočki</cp:lastModifiedBy>
  <cp:lastPrinted>2018-07-09T09:07:00Z</cp:lastPrinted>
  <dcterms:modified xmlns:xsi="http://www.w3.org/2001/XMLSchema-instance" xsi:type="dcterms:W3CDTF">2018-08-28T08:59:00Z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St-595/2018-22 / Podnesak - Izvješće stečajnog upravitelja (Izvjesce AURATUS.docx)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