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73304" w14:paraId="4b73304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3B6BC8" w:rsidR="00135B11">
      <w:pPr>
        <w:spacing w:before="16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8E696B">
        <w:t>UZARIĆI d.o.o. Imotski, Glavina Gornja</w:t>
      </w:r>
      <w:r w:rsidR="00514F66">
        <w:t>,</w:t>
      </w:r>
      <w:r w:rsidR="00A81F7F">
        <w:t xml:space="preserve"> OIB: </w:t>
      </w:r>
      <w:r w:rsidR="008E696B" w:rsidRPr="008E696B">
        <w:t>53450397471</w:t>
      </w:r>
      <w:r w:rsidR="0099065A">
        <w:t>,</w:t>
      </w:r>
      <w:r w:rsidR="001E73AE">
        <w:t xml:space="preserve"> </w:t>
      </w:r>
      <w:r w:rsidR="00A81F7F">
        <w:t>d</w:t>
      </w:r>
      <w:r w:rsidR="0099065A">
        <w:t>ana 27</w:t>
      </w:r>
      <w:r w:rsidR="00135B11">
        <w:t>. siječnja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8E696B" w:rsidRPr="008E696B">
        <w:t>UZARIĆI d.o.o. Imotski, Glavina Gornja, OIB: 53450397471</w:t>
      </w:r>
      <w:r w:rsidR="001C46EA">
        <w:t xml:space="preserve">, </w:t>
      </w:r>
      <w:r>
        <w:t xml:space="preserve">na dan 1. rujna 2015. godine u Očevidniku redoslijeda osnova za plaćanje ima evidentiran dug na temelju neizvršenih osnova za plaćanje u ukupnom iznosu od </w:t>
      </w:r>
      <w:r w:rsidR="008E696B">
        <w:t>42.047,07</w:t>
      </w:r>
      <w:r w:rsidR="001E73AE">
        <w:t xml:space="preserve"> </w:t>
      </w:r>
      <w:r>
        <w:t>kn.</w:t>
      </w:r>
    </w:p>
    <w:p w:rsidRDefault="00135B11" w:rsidP="00514F66" w:rsidR="00135B11">
      <w:pPr>
        <w:spacing w:before="12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514F66" w:rsidR="00135B11">
      <w:pPr>
        <w:spacing w:before="12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514F66" w:rsidR="00135B11">
      <w:pPr>
        <w:spacing w:before="12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514F66" w:rsidR="00215F13">
      <w:pPr>
        <w:spacing w:before="160"/>
        <w:jc w:val="center"/>
      </w:pPr>
      <w:r>
        <w:t xml:space="preserve">U Splitu, </w:t>
      </w:r>
      <w:r w:rsidR="0099065A">
        <w:t>27</w:t>
      </w:r>
      <w:r w:rsidR="00135B11">
        <w:t>. siječnja 2016</w:t>
      </w:r>
      <w:r w:rsidR="00215F13">
        <w:t>. godine</w:t>
      </w:r>
    </w:p>
    <w:p w:rsidRDefault="00215F13" w:rsidP="00514F66" w:rsidR="00215F13">
      <w:pPr>
        <w:spacing w:before="16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8E696B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3B6BC8">
      <w:t>7</w:t>
    </w:r>
    <w:r w:rsidR="008E696B">
      <w:t>80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76AD1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C46EA"/>
    <w:rsid w:val="001D2072"/>
    <w:rsid w:val="001D2EB8"/>
    <w:rsid w:val="001E4455"/>
    <w:rsid w:val="001E73AE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B6BC8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14F66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E696B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65A"/>
    <w:rsid w:val="0099084A"/>
    <w:rsid w:val="009B1540"/>
    <w:rsid w:val="009B7BE9"/>
    <w:rsid w:val="009C0005"/>
    <w:rsid w:val="009E74D1"/>
    <w:rsid w:val="00A01915"/>
    <w:rsid w:val="00A11CD5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F7F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23552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St-780/2015</izvorni_sadrzaj>
    <derivirana_varijabla naziv="DomainObject.Predmet.OznakaBroj_1">St-780/2015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UZARIĆI, društvo s ograničenom odgovornošću za trgovinu i usluge</izvorni_sadrzaj>
    <derivirana_varijabla naziv="DomainObject.Predmet.ProtustrankaFormated_1">  UZARIĆI, društvo s ograničenom odgovornošću za trgovinu i usluge</derivirana_varijabla>
  </DomainObject.Predmet.ProtustrankaFormated>
  <DomainObject.Predmet.ProtustrankaFormatedOIB>
    <izvorni_sadrzaj>  UZARIĆI, društvo s ograničenom odgovornošću za trgovinu i usluge, OIB 53450397471</izvorni_sadrzaj>
    <derivirana_varijabla naziv="DomainObject.Predmet.ProtustrankaFormatedOIB_1">  UZARIĆI, društvo s ograničenom odgovornošću za trgovinu i usluge, OIB 53450397471</derivirana_varijabla>
  </DomainObject.Predmet.ProtustrankaFormatedOIB>
  <DomainObject.Predmet.ProtustrankaFormatedWithAdress>
    <izvorni_sadrzaj> UZARIĆI, društvo s ograničenom odgovornošću za trgovinu i usluge, 21260 Glavina Gornja</izvorni_sadrzaj>
    <derivirana_varijabla naziv="DomainObject.Predmet.ProtustrankaFormatedWithAdress_1"> UZARIĆI, društvo s ograničenom odgovornošću za trgovinu i usluge, 21260 Glavina Gornja</derivirana_varijabla>
  </DomainObject.Predmet.ProtustrankaFormatedWithAdress>
  <DomainObject.Predmet.ProtustrankaFormatedWithAdressOIB>
    <izvorni_sadrzaj> UZARIĆI, društvo s ograničenom odgovornošću za trgovinu i usluge, OIB 53450397471, 21260 Glavina Gornja</izvorni_sadrzaj>
    <derivirana_varijabla naziv="DomainObject.Predmet.ProtustrankaFormatedWithAdressOIB_1"> UZARIĆI, društvo s ograničenom odgovornošću za trgovinu i usluge, OIB 53450397471, 21260 Glavina Gornja</derivirana_varijabla>
  </DomainObject.Predmet.ProtustrankaFormatedWithAdressOIB>
  <DomainObject.Predmet.ProtustrankaWithAdress>
    <izvorni_sadrzaj>UZARIĆI, društvo s ograničenom odgovornošću za trgovinu i usluge 21260 Glavina Gornja</izvorni_sadrzaj>
    <derivirana_varijabla naziv="DomainObject.Predmet.ProtustrankaWithAdress_1">UZARIĆI, društvo s ograničenom odgovornošću za trgovinu i usluge 21260 Glavina Gornja</derivirana_varijabla>
  </DomainObject.Predmet.ProtustrankaWithAdress>
  <DomainObject.Predmet.ProtustrankaWithAdressOIB>
    <izvorni_sadrzaj>UZARIĆI, društvo s ograničenom odgovornošću za trgovinu i usluge, OIB 53450397471, 21260 Glavina Gornja</izvorni_sadrzaj>
    <derivirana_varijabla naziv="DomainObject.Predmet.ProtustrankaWithAdressOIB_1">UZARIĆI, društvo s ograničenom odgovornošću za trgovinu i usluge, OIB 53450397471, 21260 Glavina Gornja</derivirana_varijabla>
  </DomainObject.Predmet.ProtustrankaWithAdressOIB>
  <DomainObject.Predmet.ProtustrankaNazivFormated>
    <izvorni_sadrzaj>UZARIĆI, društvo s ograničenom odgovornošću za trgovinu i usluge</izvorni_sadrzaj>
    <derivirana_varijabla naziv="DomainObject.Predmet.ProtustrankaNazivFormated_1">UZARIĆI, društvo s ograničenom odgovornošću za trgovinu i usluge</derivirana_varijabla>
  </DomainObject.Predmet.ProtustrankaNazivFormated>
  <DomainObject.Predmet.ProtustrankaNazivFormatedOIB>
    <izvorni_sadrzaj>UZARIĆI, društvo s ograničenom odgovornošću za trgovinu i usluge, OIB 53450397471</izvorni_sadrzaj>
    <derivirana_varijabla naziv="DomainObject.Predmet.ProtustrankaNazivFormatedOIB_1">UZARIĆI, društvo s ograničenom odgovornošću za trgovinu i usluge, OIB 53450397471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42047.07</izvorni_sadrzaj>
    <derivirana_varijabla naziv="DomainObject.Predmet.TrenutnaVrijednost_1">42047.07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UZARIĆI, društvo s ograničenom odgovornošću za trgovinu i usluge</item>
    </izvorni_sadrzaj>
    <derivirana_varijabla naziv="DomainObject.Predmet.ProtuStrankaListFormated_1">
      <item>UZARIĆI, društvo s ograničenom odgovornošću za trgovinu i usluge</item>
    </derivirana_varijabla>
  </DomainObject.Predmet.ProtuStrankaListFormated>
  <DomainObject.Predmet.ProtuStrankaListFormatedOIB>
    <izvorni_sadrzaj>
      <item>UZARIĆI, društvo s ograničenom odgovornošću za trgovinu i usluge, OIB 53450397471</item>
    </izvorni_sadrzaj>
    <derivirana_varijabla naziv="DomainObject.Predmet.ProtuStrankaListFormatedOIB_1">
      <item>UZARIĆI, društvo s ograničenom odgovornošću za trgovinu i usluge, OIB 53450397471</item>
    </derivirana_varijabla>
  </DomainObject.Predmet.ProtuStrankaListFormatedOIB>
  <DomainObject.Predmet.ProtuStrankaListFormatedWithAdress>
    <izvorni_sadrzaj>
      <item>UZARIĆI, društvo s ograničenom odgovornošću za trgovinu i usluge, 21260 Glavina Gornja</item>
    </izvorni_sadrzaj>
    <derivirana_varijabla naziv="DomainObject.Predmet.ProtuStrankaListFormatedWithAdress_1">
      <item>UZARIĆI, društvo s ograničenom odgovornošću za trgovinu i usluge, 21260 Glavina Gornja</item>
    </derivirana_varijabla>
  </DomainObject.Predmet.ProtuStrankaListFormatedWithAdress>
  <DomainObject.Predmet.ProtuStrankaListFormatedWithAdressOIB>
    <izvorni_sadrzaj>
      <item>UZARIĆI, društvo s ograničenom odgovornošću za trgovinu i usluge, OIB 53450397471, 21260 Glavina Gornja</item>
    </izvorni_sadrzaj>
    <derivirana_varijabla naziv="DomainObject.Predmet.ProtuStrankaListFormatedWithAdressOIB_1">
      <item>UZARIĆI, društvo s ograničenom odgovornošću za trgovinu i usluge, OIB 53450397471, 21260 Glavina Gornja</item>
    </derivirana_varijabla>
  </DomainObject.Predmet.ProtuStrankaListFormatedWithAdressOIB>
  <DomainObject.Predmet.ProtuStrankaListNazivFormated>
    <izvorni_sadrzaj>
      <item>UZARIĆI, društvo s ograničenom odgovornošću za trgovinu i usluge</item>
    </izvorni_sadrzaj>
    <derivirana_varijabla naziv="DomainObject.Predmet.ProtuStrankaListNazivFormated_1">
      <item>UZARIĆI, društvo s ograničenom odgovornošću za trgovinu i usluge</item>
    </derivirana_varijabla>
  </DomainObject.Predmet.ProtuStrankaListNazivFormated>
  <DomainObject.Predmet.ProtuStrankaListNazivFormatedOIB>
    <izvorni_sadrzaj>
      <item>UZARIĆI, društvo s ograničenom odgovornošću za trgovinu i usluge, OIB 53450397471</item>
    </izvorni_sadrzaj>
    <derivirana_varijabla naziv="DomainObject.Predmet.ProtuStrankaListNazivFormatedOIB_1">
      <item>UZARIĆI, društvo s ograničenom odgovornošću za trgovinu i usluge, OIB 53450397471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UZARIĆI, društvo s ograničenom odgovornošću za trgovinu i usluge</izvorni_sadrzaj>
    <derivirana_varijabla naziv="DomainObject.Predmet.ProtustrankaIDrugi_1">UZARIĆI,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UZARIĆI, društvo s ograničenom odgovornošću za trgovinu i usluge, OIB 53450397471, 21260 Glavina Gornja</izvorni_sadrzaj>
    <derivirana_varijabla naziv="DomainObject.Predmet.ProtustrankaIDrugiAdressOIB_1">UZARIĆI, društvo s ograničenom odgovornošću za trgovinu i usluge, OIB 53450397471, 21260 Glavina Gornja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UZARIĆI, društvo s ograničenom odgovornošću za trgovinu i usluge</item>
      <item>FINANCIJSKA AGENCIJA, RC SPLIT</item>
    </izvorni_sadrzaj>
    <derivirana_varijabla naziv="DomainObject.Predmet.SudioniciListNaziv_1">
      <item>UZARIĆI, društvo s ograničenom odgovornošću za trgovinu i usluge</item>
      <item>FINANCIJSKA AGENCIJA, RC SPLIT</item>
    </derivirana_varijabla>
  </DomainObject.Predmet.SudioniciListNaziv>
  <DomainObject.Predmet.SudioniciListAdressOIB>
    <izvorni_sadrzaj>
      <item>UZARIĆI, društvo s ograničenom odgovornošću za trgovinu i usluge, OIB 53450397471, 21260 Glavina Gornja</item>
      <item>FINANCIJSKA AGENCIJA, RC SPLIT, OIB 85821130368, Mažuranićevo šetalište 24 b,21000 Split</item>
    </izvorni_sadrzaj>
    <derivirana_varijabla naziv="DomainObject.Predmet.SudioniciListAdressOIB_1">
      <item>UZARIĆI, društvo s ograničenom odgovornošću za trgovinu i usluge, OIB 53450397471, 21260 Glavina Gornja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53450397471</item>
      <item>, OIB 85821130368</item>
    </izvorni_sadrzaj>
    <derivirana_varijabla naziv="DomainObject.Predmet.SudioniciListNazivOIB_1">
      <item>, OIB 53450397471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6409FB-E6F8-4B63-854A-AD9AD1BD54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352</properties:Words>
  <properties:Characters>1966</properties:Characters>
  <properties:Lines>39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2016-01-26T12:22:00Z</dcterms:created>
  <dc:creator>nmarkovic</dc:creator>
  <cp:lastModifiedBy>Ana Golub Gruić</cp:lastModifiedBy>
  <cp:lastPrinted>2016-01-26T12:21:00Z</cp:lastPrinted>
  <dcterms:modified xmlns:xsi="http://www.w3.org/2001/XMLSchema-instance" xsi:type="dcterms:W3CDTF">2016-01-27T07:02:00Z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