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c80c" w14:paraId="21cc80c" w:rsidRDefault="00BD53C7" w:rsidP="00BD53C7" w:rsidR="00BD53C7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BD53C7" w:rsidP="00BD53C7" w:rsidR="00BD53C7" w:rsidRPr="00FD044A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2 St-193</w:t>
      </w:r>
      <w:r w:rsidRPr="002A0273">
        <w:t>/</w:t>
      </w:r>
      <w:r w:rsidRPr="00722F29">
        <w:t>20</w:t>
      </w:r>
      <w:r>
        <w:t>15-280</w:t>
      </w:r>
    </w:p>
    <w:p w:rsidRDefault="00BD53C7" w:rsidP="00BD53C7" w:rsidR="00BD53C7" w:rsidRPr="00FD044A">
      <w:r w:rsidRPr="00FD044A">
        <w:t xml:space="preserve"> TRGOVAČKI SUD U PAZINU </w:t>
      </w:r>
      <w:r w:rsidRPr="00FD044A">
        <w:tab/>
      </w:r>
      <w:r w:rsidRPr="00FD044A">
        <w:tab/>
      </w:r>
      <w:r w:rsidRPr="00FD044A">
        <w:tab/>
      </w:r>
      <w:r w:rsidRPr="00FD044A">
        <w:tab/>
      </w:r>
      <w:r w:rsidRPr="00FD044A">
        <w:tab/>
        <w:t xml:space="preserve">             </w:t>
      </w:r>
    </w:p>
    <w:p w:rsidRDefault="00BD53C7" w:rsidP="00BD53C7" w:rsidR="00BD53C7" w:rsidRPr="00FD044A">
      <w:r w:rsidRPr="00FD044A">
        <w:t xml:space="preserve">     52000 PAZIN, </w:t>
      </w:r>
      <w:proofErr w:type="spellStart"/>
      <w:r w:rsidRPr="00FD044A">
        <w:t>Dršćevka</w:t>
      </w:r>
      <w:proofErr w:type="spellEnd"/>
      <w:r w:rsidRPr="00FD044A">
        <w:t xml:space="preserve"> 1</w:t>
      </w:r>
      <w:r w:rsidRPr="00FD044A">
        <w:tab/>
      </w:r>
      <w:r w:rsidRPr="00FD044A">
        <w:tab/>
      </w:r>
      <w:r w:rsidRPr="00FD044A">
        <w:tab/>
      </w:r>
      <w:r w:rsidRPr="00FD044A">
        <w:tab/>
      </w:r>
      <w:r w:rsidRPr="00FD044A">
        <w:tab/>
        <w:t xml:space="preserve">       </w:t>
      </w:r>
    </w:p>
    <w:p w:rsidRDefault="00BD53C7" w:rsidP="00BD53C7" w:rsidR="00BD53C7" w:rsidRPr="00FD044A">
      <w:r w:rsidRPr="00FD044A">
        <w:tab/>
      </w:r>
      <w:r w:rsidRPr="00FD044A">
        <w:tab/>
      </w:r>
      <w:r w:rsidRPr="00FD044A">
        <w:tab/>
      </w:r>
    </w:p>
    <w:p w:rsidRDefault="00BD53C7" w:rsidP="00BD53C7" w:rsidR="00BD53C7" w:rsidRPr="00FD044A"/>
    <w:p w:rsidRDefault="00BD53C7" w:rsidP="00BD53C7" w:rsidR="00BD53C7" w:rsidRPr="00FD044A">
      <w:r w:rsidRPr="00FD044A">
        <w:tab/>
      </w:r>
      <w:r w:rsidRPr="00FD044A">
        <w:tab/>
      </w:r>
      <w:r w:rsidRPr="00FD044A">
        <w:tab/>
      </w:r>
    </w:p>
    <w:p w:rsidRDefault="00BD53C7" w:rsidP="00BD53C7" w:rsidR="00BD53C7" w:rsidRPr="00FD044A">
      <w:pPr>
        <w:ind w:firstLine="708"/>
        <w:jc w:val="both"/>
      </w:pPr>
    </w:p>
    <w:p w:rsidRDefault="00BD53C7" w:rsidP="00BD53C7" w:rsidR="00BD53C7" w:rsidRPr="00FD044A">
      <w:pPr>
        <w:ind w:firstLine="708"/>
        <w:jc w:val="both"/>
      </w:pPr>
    </w:p>
    <w:p w:rsidRDefault="00BD53C7" w:rsidP="00BD53C7" w:rsidR="00BD53C7" w:rsidRPr="00FD044A">
      <w:pPr>
        <w:jc w:val="both"/>
      </w:pPr>
      <w:r w:rsidRPr="00FD044A">
        <w:tab/>
        <w:t xml:space="preserve">Trgovački sud u Pazinu, po stečajnom sucu Adrijani Labinjan Skok, u stečajnom postupku nad stečajnim dužnikom BUP d.o.o. u stečaju, Buzet, Sveti Ivan 6, OIB: 52397973635, </w:t>
      </w:r>
      <w:r>
        <w:t>2. listopada</w:t>
      </w:r>
      <w:r w:rsidRPr="00FD044A">
        <w:t xml:space="preserve"> 2018. donio je sljedeći</w:t>
      </w:r>
    </w:p>
    <w:p w:rsidRDefault="00BD53C7" w:rsidP="00BD53C7" w:rsidR="00BD53C7" w:rsidRPr="00FD044A">
      <w:pPr>
        <w:jc w:val="both"/>
      </w:pPr>
    </w:p>
    <w:p w:rsidRDefault="00BD53C7" w:rsidP="00BD53C7" w:rsidR="00BD53C7" w:rsidRPr="00380B65">
      <w:pPr>
        <w:jc w:val="both"/>
      </w:pPr>
    </w:p>
    <w:p w:rsidRDefault="00BD53C7" w:rsidP="00BD53C7" w:rsidR="00BD53C7" w:rsidRPr="00A078CC">
      <w:pPr>
        <w:jc w:val="both"/>
      </w:pPr>
    </w:p>
    <w:p w:rsidRDefault="00BD53C7" w:rsidP="00BD53C7" w:rsidR="00BD53C7" w:rsidRPr="00A078CC">
      <w:pPr>
        <w:jc w:val="center"/>
      </w:pPr>
      <w:r>
        <w:t>Z A K LJ U Č A K</w:t>
      </w:r>
    </w:p>
    <w:p w:rsidRDefault="00BD53C7" w:rsidP="00BD53C7" w:rsidR="00BD53C7"/>
    <w:p w:rsidRDefault="00BD53C7" w:rsidP="00BD53C7" w:rsidR="00BD53C7" w:rsidRPr="007D0794"/>
    <w:p w:rsidRDefault="00BD53C7" w:rsidP="00BD53C7" w:rsidR="00BD53C7" w:rsidRPr="00FD044A"/>
    <w:p w:rsidRDefault="00BD53C7" w:rsidP="00BD53C7" w:rsidR="00BD53C7" w:rsidRPr="00FD044A">
      <w:pPr>
        <w:jc w:val="both"/>
      </w:pPr>
      <w:r w:rsidRPr="00FD044A">
        <w:tab/>
        <w:t xml:space="preserve">Nalaže se FINA-i da sa računa broj HR3323900011300028779 izvrši povrat jamčevine </w:t>
      </w:r>
      <w:r>
        <w:t xml:space="preserve">ŽELJKU HORJANU, Zagreb, </w:t>
      </w:r>
      <w:proofErr w:type="spellStart"/>
      <w:r>
        <w:t>Pavlenski</w:t>
      </w:r>
      <w:proofErr w:type="spellEnd"/>
      <w:r>
        <w:t xml:space="preserve"> put 5k, OIB: 17511017243</w:t>
      </w:r>
      <w:r w:rsidRPr="00FD044A">
        <w:t>, na račun HR</w:t>
      </w:r>
      <w:r>
        <w:t>4623600003246579066</w:t>
      </w:r>
      <w:r w:rsidRPr="00FD044A">
        <w:t>, identifikator nadmetanja 10045 (identifikator predmeta prodaje 3411), u iznosu od 422.344,29 kn.</w:t>
      </w:r>
    </w:p>
    <w:p w:rsidRDefault="00BD53C7" w:rsidP="00BD53C7" w:rsidR="00BD53C7" w:rsidRPr="00FD044A">
      <w:pPr>
        <w:jc w:val="both"/>
      </w:pPr>
    </w:p>
    <w:p w:rsidRDefault="00BD53C7" w:rsidP="00BD53C7" w:rsidR="00BD53C7" w:rsidRPr="00FD044A"/>
    <w:p w:rsidRDefault="00BD53C7" w:rsidP="00BD53C7" w:rsidR="00BD53C7" w:rsidRPr="00FD044A">
      <w:pPr>
        <w:jc w:val="both"/>
      </w:pPr>
    </w:p>
    <w:p w:rsidRDefault="00BD53C7" w:rsidP="00BD53C7" w:rsidR="00BD53C7" w:rsidRPr="007D0794">
      <w:pPr>
        <w:jc w:val="center"/>
      </w:pPr>
      <w:r>
        <w:t>U Pazi</w:t>
      </w:r>
      <w:r w:rsidRPr="00FD044A">
        <w:t xml:space="preserve">nu </w:t>
      </w:r>
      <w:r>
        <w:t>2. listopada</w:t>
      </w:r>
      <w:r w:rsidRPr="00FD044A">
        <w:t xml:space="preserve"> 2018.</w:t>
      </w:r>
    </w:p>
    <w:p w:rsidRDefault="00BD53C7" w:rsidP="00BD53C7" w:rsidR="00BD53C7"/>
    <w:p w:rsidRDefault="00BD53C7" w:rsidP="00BD53C7" w:rsidR="00BD53C7"/>
    <w:p w:rsidRDefault="00BD53C7" w:rsidP="00BD53C7" w:rsidR="00BD53C7" w:rsidRPr="007D0794"/>
    <w:p w:rsidRDefault="00BD53C7" w:rsidP="00BD53C7" w:rsidR="00BD53C7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Stečajna sutkinja</w:t>
      </w:r>
    </w:p>
    <w:p w:rsidRDefault="00BD53C7" w:rsidP="00BD53C7" w:rsidR="00BD53C7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 w:rsidRPr="007D0794">
        <w:t>Adrijana Labinjan Skok, v.r.</w:t>
      </w:r>
    </w:p>
    <w:p w:rsidRDefault="00BD53C7" w:rsidP="00BD53C7" w:rsidR="00BD53C7"/>
    <w:p w:rsidRDefault="00BD53C7" w:rsidP="00BD53C7" w:rsidR="00BD53C7"/>
    <w:p w:rsidRDefault="00BD53C7" w:rsidP="00BD53C7" w:rsidR="00BD53C7"/>
    <w:p w:rsidRDefault="00BD53C7" w:rsidP="00BD53C7" w:rsidR="00BD53C7" w:rsidRPr="007D0794"/>
    <w:p w:rsidRDefault="00BD53C7" w:rsidP="00BD53C7" w:rsidR="00BD53C7" w:rsidRPr="00CB66E1">
      <w:pPr>
        <w:rPr>
          <w:b/>
        </w:rPr>
      </w:pPr>
      <w:r w:rsidRPr="00CB66E1">
        <w:t>UPUTA O PRAVNOM LIJEKU:</w:t>
      </w:r>
    </w:p>
    <w:p w:rsidRDefault="00BD53C7" w:rsidP="00BD53C7" w:rsidR="00BD53C7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BD53C7" w:rsidP="00BD53C7" w:rsidR="00BD53C7">
      <w:pPr>
        <w:jc w:val="both"/>
        <w:rPr>
          <w:b/>
        </w:rPr>
      </w:pPr>
    </w:p>
    <w:p w:rsidRDefault="00BD53C7" w:rsidP="00BD53C7" w:rsidR="00BD53C7">
      <w:r>
        <w:t>DNA:</w:t>
      </w:r>
    </w:p>
    <w:p w:rsidRDefault="00BD53C7" w:rsidP="00BD53C7" w:rsidR="00BD53C7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BD53C7" w:rsidR="00500701">
      <w:r>
        <w:t>- e-Oglasna ploča sudova (8 dana)</w:t>
      </w:r>
    </w:p>
    <w:sectPr w:rsidSect="00D11BA1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971" w:rsidR="00000000">
      <w:r>
        <w:separator/>
      </w:r>
    </w:p>
  </w:endnote>
  <w:endnote w:id="0" w:type="continuationSeparator">
    <w:p w:rsidRDefault="0096097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971" w:rsidR="00000000">
      <w:r>
        <w:separator/>
      </w:r>
    </w:p>
  </w:footnote>
  <w:footnote w:id="0" w:type="continuationSeparator">
    <w:p w:rsidRDefault="0096097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BD53C7" w:rsidR="003E5AE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St-53/15-69</w:t>
        </w:r>
      </w:p>
    </w:sdtContent>
  </w:sdt>
  <w:p w:rsidRDefault="00960971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3C7"/>
    <w:rsid w:val="00554328"/>
    <w:rsid w:val="00960971"/>
    <w:rsid w:val="00985388"/>
    <w:rsid w:val="00BD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3C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3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53C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53C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97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97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97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97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53C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3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53C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53C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97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97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97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97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720</properties:Characters>
  <properties:Lines>42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2018-10-02T13:11:00Z</dcterms:created>
  <dc:creator>Jasmina Matika</dc:creator>
  <cp:lastModifiedBy>Jasmina Matika</cp:lastModifiedBy>
  <dcterms:modified xmlns:xsi="http://www.w3.org/2001/XMLSchema-instance" xsi:type="dcterms:W3CDTF">2018-10-02T13:19:00Z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VRAĆANJE JAMČEVINE - ŽELJKO HORJAN.docx)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