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6c3f2" w14:paraId="e96c3f2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5A555F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</w:p>
    <w:p w:rsidRDefault="00530459" w:rsidP="00F95FFA" w:rsidR="00F95FFA" w:rsidRPr="001F122F">
      <w:pPr>
        <w:jc w:val="right"/>
        <w:rPr>
          <w:sz w:val="24"/>
          <w:szCs w:val="24"/>
        </w:rPr>
      </w:pPr>
      <w:r w:rsidRPr="005A555F">
        <w:t>Zagreb, Amruševa 2/II</w:t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A80B2D" w:rsidRPr="005F3621">
        <w:rPr>
          <w:b/>
        </w:rPr>
        <w:tab/>
      </w:r>
      <w:r w:rsidR="00F95FFA" w:rsidRPr="001F122F">
        <w:rPr>
          <w:b/>
          <w:sz w:val="24"/>
          <w:szCs w:val="24"/>
        </w:rPr>
        <w:t xml:space="preserve">  </w:t>
      </w:r>
      <w:r w:rsidR="00F95FFA" w:rsidRPr="001F122F">
        <w:rPr>
          <w:sz w:val="24"/>
          <w:szCs w:val="24"/>
        </w:rPr>
        <w:t xml:space="preserve">  40</w:t>
      </w:r>
      <w:r w:rsidR="00F95FFA" w:rsidRPr="001F122F">
        <w:rPr>
          <w:b/>
          <w:sz w:val="24"/>
          <w:szCs w:val="24"/>
        </w:rPr>
        <w:t xml:space="preserve">. </w:t>
      </w:r>
      <w:r w:rsidR="00F95FFA" w:rsidRPr="001F122F">
        <w:rPr>
          <w:sz w:val="24"/>
          <w:szCs w:val="24"/>
        </w:rPr>
        <w:t>St-</w:t>
      </w:r>
      <w:r w:rsidR="00F95FFA">
        <w:rPr>
          <w:sz w:val="24"/>
          <w:szCs w:val="24"/>
        </w:rPr>
        <w:t>3591/16</w:t>
      </w:r>
    </w:p>
    <w:p w:rsidRDefault="00F95FFA" w:rsidP="00F95FFA" w:rsidR="00F95FFA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F95FFA" w:rsidP="00F2508F" w:rsidR="00F95FFA" w:rsidRPr="001F122F">
      <w:pPr>
        <w:jc w:val="center"/>
        <w:rPr>
          <w:sz w:val="24"/>
          <w:szCs w:val="24"/>
        </w:rPr>
      </w:pPr>
      <w:r w:rsidRPr="001F122F">
        <w:rPr>
          <w:sz w:val="24"/>
          <w:szCs w:val="24"/>
        </w:rPr>
        <w:t>R E P U B L I K A  H R V A T S K A</w:t>
      </w:r>
    </w:p>
    <w:p w:rsidRDefault="00F2508F" w:rsidP="00F2508F" w:rsidR="00F95FFA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F95FFA" w:rsidP="00F95FFA" w:rsidR="00F95FFA" w:rsidRPr="001F122F">
      <w:pPr>
        <w:ind w:left="2880"/>
        <w:rPr>
          <w:sz w:val="24"/>
          <w:szCs w:val="24"/>
        </w:rPr>
      </w:pPr>
    </w:p>
    <w:p w:rsidRDefault="00F95FFA" w:rsidP="00F95FFA" w:rsidR="00F95FFA" w:rsidRPr="001F122F">
      <w:pPr>
        <w:jc w:val="center"/>
        <w:rPr>
          <w:b/>
          <w:sz w:val="24"/>
          <w:szCs w:val="24"/>
        </w:rPr>
      </w:pPr>
    </w:p>
    <w:p w:rsidRDefault="00F95FFA" w:rsidP="00F95FFA" w:rsidR="00F95FFA" w:rsidRPr="00134388">
      <w:pPr>
        <w:ind w:firstLine="720"/>
        <w:jc w:val="both"/>
        <w:rPr>
          <w:sz w:val="24"/>
          <w:szCs w:val="24"/>
        </w:rPr>
      </w:pPr>
      <w:r w:rsidRPr="000B1694">
        <w:rPr>
          <w:sz w:val="24"/>
          <w:szCs w:val="24"/>
        </w:rPr>
        <w:t>TRGOVAČKI SUD U ZAGREBU, po sucu tog suda Anti Galiću, kao sucu pojedincu, u stečajnom postupku nad</w:t>
      </w:r>
      <w:r>
        <w:rPr>
          <w:sz w:val="24"/>
          <w:szCs w:val="24"/>
        </w:rPr>
        <w:t xml:space="preserve"> stečajnim dužnikom </w:t>
      </w:r>
      <w:r w:rsidRPr="00134388">
        <w:rPr>
          <w:sz w:val="24"/>
          <w:szCs w:val="24"/>
        </w:rPr>
        <w:t>PINUS NIGRA d.o.o.u stečaju, Zagreb, Ilica 89, OIB 79231680891</w:t>
      </w:r>
      <w:r w:rsidR="00097B4F">
        <w:rPr>
          <w:sz w:val="24"/>
          <w:szCs w:val="24"/>
        </w:rPr>
        <w:t>,</w:t>
      </w:r>
      <w:r>
        <w:rPr>
          <w:sz w:val="24"/>
          <w:szCs w:val="24"/>
        </w:rPr>
        <w:t xml:space="preserve"> dana 31.siječnja 2019.</w:t>
      </w:r>
    </w:p>
    <w:p w:rsidRDefault="00433717" w:rsidP="00F95A43" w:rsidR="00433717" w:rsidRPr="00EF36B0">
      <w:pPr>
        <w:jc w:val="both"/>
        <w:rPr>
          <w:sz w:val="40"/>
          <w:szCs w:val="40"/>
        </w:rPr>
      </w:pPr>
    </w:p>
    <w:p w:rsidRDefault="00097B4F" w:rsidR="009D4EEA" w:rsidRPr="009305D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lj u č a k</w:t>
      </w:r>
      <w:r w:rsidR="009D4EEA" w:rsidRPr="009305D4">
        <w:rPr>
          <w:b/>
          <w:sz w:val="24"/>
          <w:szCs w:val="24"/>
        </w:rPr>
        <w:t xml:space="preserve">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097B4F" w:rsidP="003E549E" w:rsidR="003E549E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stečajnom uravitelju Tomislav Morsan iz </w:t>
      </w:r>
      <w:r w:rsidR="008E47C9">
        <w:rPr>
          <w:sz w:val="24"/>
          <w:szCs w:val="24"/>
        </w:rPr>
        <w:t>Karlovca, Martina Gambona 4</w:t>
      </w:r>
      <w:r>
        <w:rPr>
          <w:sz w:val="24"/>
          <w:szCs w:val="24"/>
        </w:rPr>
        <w:t>, dostaviti sudu z.k.izva</w:t>
      </w:r>
      <w:r w:rsidR="008E47C9">
        <w:rPr>
          <w:sz w:val="24"/>
          <w:szCs w:val="24"/>
        </w:rPr>
        <w:t xml:space="preserve">dke za nekretnine vlasništvo </w:t>
      </w:r>
      <w:r w:rsidR="00C646FE">
        <w:rPr>
          <w:sz w:val="24"/>
          <w:szCs w:val="24"/>
        </w:rPr>
        <w:t xml:space="preserve">stečajnog </w:t>
      </w:r>
      <w:r w:rsidR="008E47C9">
        <w:rPr>
          <w:sz w:val="24"/>
          <w:szCs w:val="24"/>
        </w:rPr>
        <w:t>dužnika</w:t>
      </w:r>
      <w:r w:rsidR="00C646FE">
        <w:rPr>
          <w:sz w:val="24"/>
          <w:szCs w:val="24"/>
        </w:rPr>
        <w:t>,</w:t>
      </w:r>
      <w:r w:rsidR="008E47C9">
        <w:rPr>
          <w:sz w:val="24"/>
          <w:szCs w:val="24"/>
        </w:rPr>
        <w:t xml:space="preserve"> te</w:t>
      </w:r>
      <w:r w:rsidR="003E549E" w:rsidRPr="003E549E">
        <w:rPr>
          <w:sz w:val="24"/>
          <w:szCs w:val="24"/>
        </w:rPr>
        <w:t xml:space="preserve"> </w:t>
      </w:r>
      <w:r w:rsidR="003E549E">
        <w:rPr>
          <w:sz w:val="24"/>
          <w:szCs w:val="24"/>
        </w:rPr>
        <w:t>podat</w:t>
      </w:r>
      <w:r w:rsidR="00C646FE">
        <w:rPr>
          <w:sz w:val="24"/>
          <w:szCs w:val="24"/>
        </w:rPr>
        <w:t>ke</w:t>
      </w:r>
      <w:r w:rsidR="003E549E">
        <w:rPr>
          <w:sz w:val="24"/>
          <w:szCs w:val="24"/>
        </w:rPr>
        <w:t>:</w:t>
      </w:r>
    </w:p>
    <w:p w:rsidRDefault="003E549E" w:rsidP="003E549E" w:rsidR="003E549E" w:rsidRPr="001F0A4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71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1F0A4B">
        <w:rPr>
          <w:sz w:val="24"/>
          <w:szCs w:val="24"/>
        </w:rPr>
        <w:t>je</w:t>
      </w:r>
      <w:r>
        <w:rPr>
          <w:sz w:val="24"/>
          <w:szCs w:val="24"/>
        </w:rPr>
        <w:t xml:space="preserve"> </w:t>
      </w:r>
      <w:r w:rsidRPr="001F0A4B">
        <w:rPr>
          <w:sz w:val="24"/>
          <w:szCs w:val="24"/>
        </w:rPr>
        <w:t>li stečajni dužnik u sustavu PDV-a</w:t>
      </w:r>
      <w:r w:rsidR="00C646FE">
        <w:rPr>
          <w:sz w:val="24"/>
          <w:szCs w:val="24"/>
        </w:rPr>
        <w:t>,</w:t>
      </w:r>
    </w:p>
    <w:p w:rsidRDefault="003E549E" w:rsidP="003E549E" w:rsidR="008E47C9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1F0A4B">
        <w:rPr>
          <w:sz w:val="24"/>
          <w:szCs w:val="24"/>
        </w:rPr>
        <w:t xml:space="preserve">postoji li u </w:t>
      </w:r>
      <w:r>
        <w:rPr>
          <w:sz w:val="24"/>
          <w:szCs w:val="24"/>
        </w:rPr>
        <w:t xml:space="preserve">obveza plaćanja PDV-a u odnosu na isporuku </w:t>
      </w:r>
      <w:r w:rsidRPr="001F0A4B">
        <w:rPr>
          <w:sz w:val="24"/>
          <w:szCs w:val="24"/>
        </w:rPr>
        <w:t>nekretnin</w:t>
      </w:r>
      <w:r>
        <w:rPr>
          <w:sz w:val="24"/>
          <w:szCs w:val="24"/>
        </w:rPr>
        <w:t xml:space="preserve">a </w:t>
      </w:r>
      <w:r w:rsidRPr="00604B50">
        <w:rPr>
          <w:sz w:val="24"/>
          <w:szCs w:val="24"/>
        </w:rPr>
        <w:t>stečajnog dužnika</w:t>
      </w:r>
      <w:r>
        <w:rPr>
          <w:sz w:val="24"/>
          <w:szCs w:val="24"/>
        </w:rPr>
        <w:t xml:space="preserve">. </w:t>
      </w:r>
    </w:p>
    <w:p w:rsidRDefault="006119C1" w:rsidP="00BB7303" w:rsidR="006119C1" w:rsidRPr="009305D4">
      <w:pPr>
        <w:jc w:val="both"/>
        <w:rPr>
          <w:sz w:val="24"/>
          <w:szCs w:val="24"/>
        </w:rPr>
      </w:pPr>
    </w:p>
    <w:p w:rsidRDefault="00D045AD" w:rsidP="00DB5269" w:rsidR="009D4EEA" w:rsidRPr="009305D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>Zagreb</w:t>
      </w:r>
      <w:r w:rsidR="00A9722F">
        <w:rPr>
          <w:sz w:val="24"/>
          <w:szCs w:val="24"/>
        </w:rPr>
        <w:t xml:space="preserve">, </w:t>
      </w:r>
      <w:r w:rsidR="001923AE">
        <w:rPr>
          <w:sz w:val="24"/>
          <w:szCs w:val="24"/>
        </w:rPr>
        <w:t>31.</w:t>
      </w:r>
      <w:r w:rsidR="00AD0318">
        <w:rPr>
          <w:sz w:val="24"/>
          <w:szCs w:val="24"/>
        </w:rPr>
        <w:t>siječnja</w:t>
      </w:r>
      <w:r w:rsidR="00BC33E7">
        <w:rPr>
          <w:sz w:val="24"/>
          <w:szCs w:val="24"/>
        </w:rPr>
        <w:t xml:space="preserve"> 201</w:t>
      </w:r>
      <w:r w:rsidR="00AD0318">
        <w:rPr>
          <w:sz w:val="24"/>
          <w:szCs w:val="24"/>
        </w:rPr>
        <w:t>9</w:t>
      </w:r>
      <w:r w:rsidR="00FB3AD7">
        <w:rPr>
          <w:sz w:val="24"/>
          <w:szCs w:val="24"/>
        </w:rPr>
        <w:t>.</w:t>
      </w:r>
      <w:r w:rsidR="009D4EEA" w:rsidRPr="009305D4">
        <w:rPr>
          <w:sz w:val="24"/>
          <w:szCs w:val="24"/>
        </w:rPr>
        <w:t xml:space="preserve"> </w:t>
      </w: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297CE8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CF0835">
        <w:rPr>
          <w:sz w:val="24"/>
          <w:szCs w:val="24"/>
        </w:rPr>
        <w:t xml:space="preserve"> </w:t>
      </w:r>
      <w:r w:rsidR="00E62E82">
        <w:rPr>
          <w:sz w:val="24"/>
          <w:szCs w:val="24"/>
        </w:rPr>
        <w:t>v.r.</w:t>
      </w:r>
    </w:p>
    <w:p w:rsidRDefault="001923AE" w:rsidR="001923AE">
      <w:pPr>
        <w:jc w:val="both"/>
        <w:rPr>
          <w:sz w:val="24"/>
          <w:szCs w:val="24"/>
        </w:rPr>
      </w:pP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2EE0" w:rsidR="00B94D3C">
      <w:pPr>
        <w:jc w:val="both"/>
      </w:pPr>
      <w:r w:rsidRPr="009305D4">
        <w:rPr>
          <w:sz w:val="24"/>
          <w:szCs w:val="24"/>
        </w:rPr>
        <w:t xml:space="preserve">Protiv </w:t>
      </w:r>
      <w:r w:rsidR="00467A94">
        <w:rPr>
          <w:sz w:val="24"/>
          <w:szCs w:val="24"/>
        </w:rPr>
        <w:t>zaključa nije dopuštena žalba</w:t>
      </w:r>
    </w:p>
    <w:p w:rsidRDefault="00BD575E" w:rsidP="001E5C11" w:rsidR="00BD575E">
      <w:pPr>
        <w:jc w:val="both"/>
      </w:pPr>
    </w:p>
    <w:p w:rsidRDefault="00BD575E" w:rsidP="001E5C11" w:rsidR="00BD575E">
      <w:pPr>
        <w:jc w:val="both"/>
      </w:pPr>
    </w:p>
    <w:p w:rsidRDefault="00E62E82" w:rsidP="00E62E82" w:rsidR="00E62E82">
      <w:pPr>
        <w:ind w:firstLine="720" w:left="2160"/>
        <w:jc w:val="both"/>
      </w:pPr>
      <w:r>
        <w:t>Za točnost otpravka, ovlašteni službenik:</w:t>
      </w:r>
    </w:p>
    <w:p w:rsidRDefault="00E62E82" w:rsidP="00422EE0" w:rsidR="00E62E82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B757CC" w:rsidP="001E5C11" w:rsidR="00B757CC">
      <w:pPr>
        <w:jc w:val="both"/>
      </w:pPr>
    </w:p>
    <w:p w:rsidRDefault="00B757CC" w:rsidP="001E5C11" w:rsidR="00B757CC">
      <w:pPr>
        <w:jc w:val="both"/>
      </w:pPr>
    </w:p>
    <w:sectPr w:rsidSect="002730C3" w:rsidR="00B757CC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7675" w:rsidR="00617675">
      <w:r>
        <w:separator/>
      </w:r>
    </w:p>
  </w:endnote>
  <w:endnote w:id="0" w:type="continuationSeparator">
    <w:p w:rsidRDefault="00617675" w:rsidR="006176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7675" w:rsidR="00617675">
      <w:r>
        <w:separator/>
      </w:r>
    </w:p>
  </w:footnote>
  <w:footnote w:id="0" w:type="continuationSeparator">
    <w:p w:rsidRDefault="00617675" w:rsidR="006176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3E549E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297CE8" w:rsidR="006A1388" w:rsidRPr="00EC7474">
    <w:pPr>
      <w:pStyle w:val="Zaglavlje"/>
      <w:jc w:val="right"/>
      <w:rPr>
        <w:sz w:val="24"/>
        <w:szCs w:val="24"/>
      </w:rPr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</w:t>
    </w:r>
    <w:r w:rsidR="00AD0318">
      <w:rPr>
        <w:sz w:val="24"/>
        <w:szCs w:val="24"/>
      </w:rPr>
      <w:tab/>
    </w:r>
    <w:r w:rsidR="00AD0318">
      <w:rPr>
        <w:sz w:val="24"/>
        <w:szCs w:val="24"/>
      </w:rPr>
      <w:tab/>
    </w:r>
    <w:r w:rsidR="00C36536">
      <w:rPr>
        <w:sz w:val="24"/>
        <w:szCs w:val="24"/>
      </w:rPr>
      <w:t>40. St-</w:t>
    </w:r>
    <w:r w:rsidR="008B1581">
      <w:rPr>
        <w:sz w:val="24"/>
        <w:szCs w:val="24"/>
      </w:rPr>
      <w:t>3591/16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D2B3B5E"/>
    <w:multiLevelType w:val="hybridMultilevel"/>
    <w:tmpl w:val="0F301F62"/>
    <w:lvl w:tplc="1ADCD872" w:ilvl="0">
      <w:start w:val="1"/>
      <w:numFmt w:val="decimal"/>
      <w:lvlText w:val="%1.)"/>
      <w:lvlJc w:val="left"/>
      <w:pPr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1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7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5"/>
  </w:num>
  <w:num w:numId="5">
    <w:abstractNumId w:val="23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4"/>
  </w:num>
  <w:num w:numId="18">
    <w:abstractNumId w:val="10"/>
  </w:num>
  <w:num w:numId="19">
    <w:abstractNumId w:val="22"/>
  </w:num>
  <w:num w:numId="20">
    <w:abstractNumId w:val="17"/>
  </w:num>
  <w:num w:numId="21">
    <w:abstractNumId w:val="11"/>
  </w:num>
  <w:num w:numId="22">
    <w:abstractNumId w:val="26"/>
  </w:num>
  <w:num w:numId="23">
    <w:abstractNumId w:val="21"/>
  </w:num>
  <w:num w:numId="24">
    <w:abstractNumId w:val="13"/>
  </w:num>
  <w:num w:numId="25">
    <w:abstractNumId w:val="18"/>
  </w:num>
  <w:num w:numId="26">
    <w:abstractNumId w:val="28"/>
  </w:num>
  <w:num w:numId="27">
    <w:abstractNumId w:val="27"/>
  </w:num>
  <w:num w:numId="28">
    <w:abstractNumId w:val="20"/>
  </w:num>
  <w:num w:numId="29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01359"/>
    <w:rsid w:val="000108C3"/>
    <w:rsid w:val="00011139"/>
    <w:rsid w:val="00025210"/>
    <w:rsid w:val="00026C2D"/>
    <w:rsid w:val="0003790C"/>
    <w:rsid w:val="000379FF"/>
    <w:rsid w:val="00046A65"/>
    <w:rsid w:val="00054E54"/>
    <w:rsid w:val="000558C5"/>
    <w:rsid w:val="000621E7"/>
    <w:rsid w:val="00077D17"/>
    <w:rsid w:val="00083D05"/>
    <w:rsid w:val="0009632F"/>
    <w:rsid w:val="00097B4F"/>
    <w:rsid w:val="000A1587"/>
    <w:rsid w:val="000A27CF"/>
    <w:rsid w:val="000A77C7"/>
    <w:rsid w:val="000B14A3"/>
    <w:rsid w:val="000B2B6F"/>
    <w:rsid w:val="000B4E3D"/>
    <w:rsid w:val="000C3DB5"/>
    <w:rsid w:val="000C59F6"/>
    <w:rsid w:val="000C64BD"/>
    <w:rsid w:val="000D5CFB"/>
    <w:rsid w:val="00102535"/>
    <w:rsid w:val="00104285"/>
    <w:rsid w:val="00111891"/>
    <w:rsid w:val="001171E0"/>
    <w:rsid w:val="00120194"/>
    <w:rsid w:val="00124B59"/>
    <w:rsid w:val="00126EEA"/>
    <w:rsid w:val="001357EC"/>
    <w:rsid w:val="00137298"/>
    <w:rsid w:val="0013771F"/>
    <w:rsid w:val="00156633"/>
    <w:rsid w:val="00157389"/>
    <w:rsid w:val="00157E6F"/>
    <w:rsid w:val="00160F41"/>
    <w:rsid w:val="001639EA"/>
    <w:rsid w:val="00172040"/>
    <w:rsid w:val="00174D95"/>
    <w:rsid w:val="0018718B"/>
    <w:rsid w:val="00187ED3"/>
    <w:rsid w:val="001923AE"/>
    <w:rsid w:val="00192DDA"/>
    <w:rsid w:val="001948C5"/>
    <w:rsid w:val="001B131F"/>
    <w:rsid w:val="001B6303"/>
    <w:rsid w:val="001B64BD"/>
    <w:rsid w:val="001C6073"/>
    <w:rsid w:val="001E0E13"/>
    <w:rsid w:val="001E7B18"/>
    <w:rsid w:val="001F2839"/>
    <w:rsid w:val="001F703B"/>
    <w:rsid w:val="0020120D"/>
    <w:rsid w:val="00203242"/>
    <w:rsid w:val="0021162F"/>
    <w:rsid w:val="00213E2A"/>
    <w:rsid w:val="002161BA"/>
    <w:rsid w:val="0021765A"/>
    <w:rsid w:val="0022003B"/>
    <w:rsid w:val="0023050E"/>
    <w:rsid w:val="00232B16"/>
    <w:rsid w:val="00235838"/>
    <w:rsid w:val="00237041"/>
    <w:rsid w:val="00244EDB"/>
    <w:rsid w:val="00246EF4"/>
    <w:rsid w:val="00252289"/>
    <w:rsid w:val="002524B3"/>
    <w:rsid w:val="002730C3"/>
    <w:rsid w:val="002816A5"/>
    <w:rsid w:val="002818FC"/>
    <w:rsid w:val="002852BA"/>
    <w:rsid w:val="002973F4"/>
    <w:rsid w:val="00297CE8"/>
    <w:rsid w:val="002A3FA1"/>
    <w:rsid w:val="002A79EC"/>
    <w:rsid w:val="002B1819"/>
    <w:rsid w:val="002D41F1"/>
    <w:rsid w:val="002D6FA0"/>
    <w:rsid w:val="002E108C"/>
    <w:rsid w:val="002E3282"/>
    <w:rsid w:val="002E55D6"/>
    <w:rsid w:val="002F5BA7"/>
    <w:rsid w:val="00301100"/>
    <w:rsid w:val="003143CB"/>
    <w:rsid w:val="003438C8"/>
    <w:rsid w:val="003568DD"/>
    <w:rsid w:val="003635B4"/>
    <w:rsid w:val="00372D47"/>
    <w:rsid w:val="00374F7E"/>
    <w:rsid w:val="003800EB"/>
    <w:rsid w:val="0039513C"/>
    <w:rsid w:val="003A2373"/>
    <w:rsid w:val="003A423E"/>
    <w:rsid w:val="003B4C3C"/>
    <w:rsid w:val="003C042E"/>
    <w:rsid w:val="003C1CB3"/>
    <w:rsid w:val="003C3324"/>
    <w:rsid w:val="003D0899"/>
    <w:rsid w:val="003D64F2"/>
    <w:rsid w:val="003E549E"/>
    <w:rsid w:val="003E73DC"/>
    <w:rsid w:val="003E78F6"/>
    <w:rsid w:val="003F44F1"/>
    <w:rsid w:val="004012D8"/>
    <w:rsid w:val="00422934"/>
    <w:rsid w:val="00424051"/>
    <w:rsid w:val="00433717"/>
    <w:rsid w:val="004453F2"/>
    <w:rsid w:val="00461CD8"/>
    <w:rsid w:val="004657E4"/>
    <w:rsid w:val="00467A94"/>
    <w:rsid w:val="00470B23"/>
    <w:rsid w:val="00471A17"/>
    <w:rsid w:val="00472F08"/>
    <w:rsid w:val="00485E2B"/>
    <w:rsid w:val="004A3DA3"/>
    <w:rsid w:val="004B018B"/>
    <w:rsid w:val="004B192B"/>
    <w:rsid w:val="004B37C9"/>
    <w:rsid w:val="004C64CF"/>
    <w:rsid w:val="004D6960"/>
    <w:rsid w:val="004E4651"/>
    <w:rsid w:val="004F1D81"/>
    <w:rsid w:val="004F2D70"/>
    <w:rsid w:val="004F337F"/>
    <w:rsid w:val="004F5242"/>
    <w:rsid w:val="004F63E0"/>
    <w:rsid w:val="00500865"/>
    <w:rsid w:val="00503482"/>
    <w:rsid w:val="005037E3"/>
    <w:rsid w:val="00515F74"/>
    <w:rsid w:val="00520502"/>
    <w:rsid w:val="0052254B"/>
    <w:rsid w:val="00530459"/>
    <w:rsid w:val="005414F1"/>
    <w:rsid w:val="00547C9C"/>
    <w:rsid w:val="00554B5C"/>
    <w:rsid w:val="00561A67"/>
    <w:rsid w:val="0056380A"/>
    <w:rsid w:val="0056762E"/>
    <w:rsid w:val="00574298"/>
    <w:rsid w:val="00581AD8"/>
    <w:rsid w:val="005844B0"/>
    <w:rsid w:val="00595E05"/>
    <w:rsid w:val="005A30E3"/>
    <w:rsid w:val="005A555F"/>
    <w:rsid w:val="005A7901"/>
    <w:rsid w:val="005B25D2"/>
    <w:rsid w:val="005B2DAD"/>
    <w:rsid w:val="005C2CA0"/>
    <w:rsid w:val="005D058B"/>
    <w:rsid w:val="005F7817"/>
    <w:rsid w:val="00607669"/>
    <w:rsid w:val="006119C1"/>
    <w:rsid w:val="00617675"/>
    <w:rsid w:val="00624A57"/>
    <w:rsid w:val="00634FAF"/>
    <w:rsid w:val="00636E13"/>
    <w:rsid w:val="0064475F"/>
    <w:rsid w:val="00663A25"/>
    <w:rsid w:val="0066464F"/>
    <w:rsid w:val="0066620F"/>
    <w:rsid w:val="006815D5"/>
    <w:rsid w:val="0068693D"/>
    <w:rsid w:val="006A0766"/>
    <w:rsid w:val="006A1388"/>
    <w:rsid w:val="006A4523"/>
    <w:rsid w:val="006A46A7"/>
    <w:rsid w:val="006A5795"/>
    <w:rsid w:val="006B2DAC"/>
    <w:rsid w:val="006C22F4"/>
    <w:rsid w:val="006C29C2"/>
    <w:rsid w:val="006C3DEA"/>
    <w:rsid w:val="006D2B13"/>
    <w:rsid w:val="006D4387"/>
    <w:rsid w:val="006D44B8"/>
    <w:rsid w:val="006E05DC"/>
    <w:rsid w:val="00702E7C"/>
    <w:rsid w:val="00714A6A"/>
    <w:rsid w:val="00724DA8"/>
    <w:rsid w:val="00732381"/>
    <w:rsid w:val="00751677"/>
    <w:rsid w:val="007552E8"/>
    <w:rsid w:val="00756C59"/>
    <w:rsid w:val="007601B9"/>
    <w:rsid w:val="00764B56"/>
    <w:rsid w:val="00795017"/>
    <w:rsid w:val="00795B68"/>
    <w:rsid w:val="007A2DE7"/>
    <w:rsid w:val="007B1664"/>
    <w:rsid w:val="007B3DA0"/>
    <w:rsid w:val="007D1B95"/>
    <w:rsid w:val="007E7898"/>
    <w:rsid w:val="007F04DC"/>
    <w:rsid w:val="007F3B4F"/>
    <w:rsid w:val="0080217A"/>
    <w:rsid w:val="00816BC3"/>
    <w:rsid w:val="00822FAF"/>
    <w:rsid w:val="008423D5"/>
    <w:rsid w:val="00842923"/>
    <w:rsid w:val="0085652E"/>
    <w:rsid w:val="008611E5"/>
    <w:rsid w:val="00864AE9"/>
    <w:rsid w:val="00864AFD"/>
    <w:rsid w:val="00876803"/>
    <w:rsid w:val="00877F0A"/>
    <w:rsid w:val="00897D11"/>
    <w:rsid w:val="008A0311"/>
    <w:rsid w:val="008A173D"/>
    <w:rsid w:val="008A33AB"/>
    <w:rsid w:val="008A3625"/>
    <w:rsid w:val="008A393B"/>
    <w:rsid w:val="008B1581"/>
    <w:rsid w:val="008E47C9"/>
    <w:rsid w:val="008F7CD6"/>
    <w:rsid w:val="008F7E9F"/>
    <w:rsid w:val="00905504"/>
    <w:rsid w:val="00905EB7"/>
    <w:rsid w:val="00912FE3"/>
    <w:rsid w:val="009159F5"/>
    <w:rsid w:val="0092091E"/>
    <w:rsid w:val="00920BEB"/>
    <w:rsid w:val="009229F3"/>
    <w:rsid w:val="00926028"/>
    <w:rsid w:val="009305D4"/>
    <w:rsid w:val="00933556"/>
    <w:rsid w:val="00935CFE"/>
    <w:rsid w:val="009458D3"/>
    <w:rsid w:val="00947424"/>
    <w:rsid w:val="00947541"/>
    <w:rsid w:val="00950FEF"/>
    <w:rsid w:val="0095435A"/>
    <w:rsid w:val="009644B4"/>
    <w:rsid w:val="0098351B"/>
    <w:rsid w:val="00985F96"/>
    <w:rsid w:val="00993784"/>
    <w:rsid w:val="0099712F"/>
    <w:rsid w:val="00997C66"/>
    <w:rsid w:val="009C2D35"/>
    <w:rsid w:val="009C588B"/>
    <w:rsid w:val="009D4EEA"/>
    <w:rsid w:val="009E36E7"/>
    <w:rsid w:val="00A34E3F"/>
    <w:rsid w:val="00A355BE"/>
    <w:rsid w:val="00A40D3C"/>
    <w:rsid w:val="00A41D4A"/>
    <w:rsid w:val="00A47246"/>
    <w:rsid w:val="00A514A6"/>
    <w:rsid w:val="00A517B0"/>
    <w:rsid w:val="00A551D4"/>
    <w:rsid w:val="00A57683"/>
    <w:rsid w:val="00A65771"/>
    <w:rsid w:val="00A80B2D"/>
    <w:rsid w:val="00A82A2B"/>
    <w:rsid w:val="00A82CB9"/>
    <w:rsid w:val="00A852CD"/>
    <w:rsid w:val="00A90D59"/>
    <w:rsid w:val="00A911FD"/>
    <w:rsid w:val="00A9722F"/>
    <w:rsid w:val="00AA7634"/>
    <w:rsid w:val="00AB028B"/>
    <w:rsid w:val="00AB051F"/>
    <w:rsid w:val="00AB333E"/>
    <w:rsid w:val="00AB44DB"/>
    <w:rsid w:val="00AC1D39"/>
    <w:rsid w:val="00AD0318"/>
    <w:rsid w:val="00AD031D"/>
    <w:rsid w:val="00AD1EBB"/>
    <w:rsid w:val="00AD32E9"/>
    <w:rsid w:val="00AE07E4"/>
    <w:rsid w:val="00AE108E"/>
    <w:rsid w:val="00AE2380"/>
    <w:rsid w:val="00AE78C0"/>
    <w:rsid w:val="00AF6ECC"/>
    <w:rsid w:val="00B04394"/>
    <w:rsid w:val="00B10A97"/>
    <w:rsid w:val="00B16F47"/>
    <w:rsid w:val="00B226B1"/>
    <w:rsid w:val="00B22B17"/>
    <w:rsid w:val="00B3421F"/>
    <w:rsid w:val="00B344D0"/>
    <w:rsid w:val="00B41F49"/>
    <w:rsid w:val="00B423E6"/>
    <w:rsid w:val="00B574AB"/>
    <w:rsid w:val="00B757CC"/>
    <w:rsid w:val="00B94D3C"/>
    <w:rsid w:val="00B965CB"/>
    <w:rsid w:val="00BA6E7C"/>
    <w:rsid w:val="00BB64BE"/>
    <w:rsid w:val="00BB7303"/>
    <w:rsid w:val="00BC33E7"/>
    <w:rsid w:val="00BD24D7"/>
    <w:rsid w:val="00BD575E"/>
    <w:rsid w:val="00BE0854"/>
    <w:rsid w:val="00C0253D"/>
    <w:rsid w:val="00C04DCE"/>
    <w:rsid w:val="00C16B95"/>
    <w:rsid w:val="00C31707"/>
    <w:rsid w:val="00C31ED9"/>
    <w:rsid w:val="00C36536"/>
    <w:rsid w:val="00C405B9"/>
    <w:rsid w:val="00C4317B"/>
    <w:rsid w:val="00C4696D"/>
    <w:rsid w:val="00C520C6"/>
    <w:rsid w:val="00C55916"/>
    <w:rsid w:val="00C644FF"/>
    <w:rsid w:val="00C646FE"/>
    <w:rsid w:val="00C81465"/>
    <w:rsid w:val="00C83B81"/>
    <w:rsid w:val="00C91C38"/>
    <w:rsid w:val="00C91FF2"/>
    <w:rsid w:val="00C97672"/>
    <w:rsid w:val="00CA1091"/>
    <w:rsid w:val="00CD5DEB"/>
    <w:rsid w:val="00CE0D4E"/>
    <w:rsid w:val="00CF0835"/>
    <w:rsid w:val="00CF4DBD"/>
    <w:rsid w:val="00D03616"/>
    <w:rsid w:val="00D045AD"/>
    <w:rsid w:val="00D05D51"/>
    <w:rsid w:val="00D14EA8"/>
    <w:rsid w:val="00D15BCD"/>
    <w:rsid w:val="00D31909"/>
    <w:rsid w:val="00D332FE"/>
    <w:rsid w:val="00D41A22"/>
    <w:rsid w:val="00D45B4E"/>
    <w:rsid w:val="00D57875"/>
    <w:rsid w:val="00D65BD4"/>
    <w:rsid w:val="00D67C83"/>
    <w:rsid w:val="00D729CA"/>
    <w:rsid w:val="00DA4C33"/>
    <w:rsid w:val="00DB3BAE"/>
    <w:rsid w:val="00DB5269"/>
    <w:rsid w:val="00DC19F7"/>
    <w:rsid w:val="00DC28B2"/>
    <w:rsid w:val="00DD0692"/>
    <w:rsid w:val="00DD4859"/>
    <w:rsid w:val="00DE757B"/>
    <w:rsid w:val="00DF1E33"/>
    <w:rsid w:val="00E04C68"/>
    <w:rsid w:val="00E07CBB"/>
    <w:rsid w:val="00E25097"/>
    <w:rsid w:val="00E31A47"/>
    <w:rsid w:val="00E40A56"/>
    <w:rsid w:val="00E45F8B"/>
    <w:rsid w:val="00E568F1"/>
    <w:rsid w:val="00E616EE"/>
    <w:rsid w:val="00E62E82"/>
    <w:rsid w:val="00E7757F"/>
    <w:rsid w:val="00E80610"/>
    <w:rsid w:val="00E9276E"/>
    <w:rsid w:val="00EA1DFB"/>
    <w:rsid w:val="00EA652C"/>
    <w:rsid w:val="00EB05BD"/>
    <w:rsid w:val="00EB0AF1"/>
    <w:rsid w:val="00EB5B04"/>
    <w:rsid w:val="00EC3C98"/>
    <w:rsid w:val="00EC61D2"/>
    <w:rsid w:val="00EC7474"/>
    <w:rsid w:val="00ED2AA3"/>
    <w:rsid w:val="00ED63E0"/>
    <w:rsid w:val="00EE4FBC"/>
    <w:rsid w:val="00EF36B0"/>
    <w:rsid w:val="00F06EDB"/>
    <w:rsid w:val="00F2508F"/>
    <w:rsid w:val="00F27624"/>
    <w:rsid w:val="00F2789E"/>
    <w:rsid w:val="00F43F3E"/>
    <w:rsid w:val="00F47394"/>
    <w:rsid w:val="00F51F17"/>
    <w:rsid w:val="00F52795"/>
    <w:rsid w:val="00F5785F"/>
    <w:rsid w:val="00F57D93"/>
    <w:rsid w:val="00F64A07"/>
    <w:rsid w:val="00F71508"/>
    <w:rsid w:val="00F74C96"/>
    <w:rsid w:val="00F821A8"/>
    <w:rsid w:val="00F86C51"/>
    <w:rsid w:val="00F95A43"/>
    <w:rsid w:val="00F95FFA"/>
    <w:rsid w:val="00FA0A86"/>
    <w:rsid w:val="00FA0B0D"/>
    <w:rsid w:val="00FA54F9"/>
    <w:rsid w:val="00FA5B56"/>
    <w:rsid w:val="00FA7BBE"/>
    <w:rsid w:val="00FB0000"/>
    <w:rsid w:val="00FB3AD7"/>
    <w:rsid w:val="00FB57B5"/>
    <w:rsid w:val="00FC2162"/>
    <w:rsid w:val="00FC22FD"/>
    <w:rsid w:val="00FD516E"/>
    <w:rsid w:val="00FE3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2E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E8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E8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E8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E8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2E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2E8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E8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E8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E8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3591</izvorni_sadrzaj>
    <derivirana_varijabla naziv="DomainObject.Predmet.Broj_1">3591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St-3591/2016</izvorni_sadrzaj>
    <derivirana_varijabla naziv="DomainObject.Predmet.OznakaBroj_1">St-3591/2016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PINUS NIGRA, d.o.o.</izvorni_sadrzaj>
    <derivirana_varijabla naziv="DomainObject.Predmet.ProtustrankaFormated_1">  PINUS NIGRA, d.o.o.</derivirana_varijabla>
  </DomainObject.Predmet.ProtustrankaFormated>
  <DomainObject.Predmet.ProtustrankaFormatedOIB>
    <izvorni_sadrzaj>  PINUS NIGRA, d.o.o., OIB 79231680891</izvorni_sadrzaj>
    <derivirana_varijabla naziv="DomainObject.Predmet.ProtustrankaFormatedOIB_1">  PINUS NIGRA, d.o.o., OIB 79231680891</derivirana_varijabla>
  </DomainObject.Predmet.ProtustrankaFormatedOIB>
  <DomainObject.Predmet.ProtustrankaFormatedWithAdress>
    <izvorni_sadrzaj> PINUS NIGRA, d.o.o., Ilica 89, 10000 Zagreb</izvorni_sadrzaj>
    <derivirana_varijabla naziv="DomainObject.Predmet.ProtustrankaFormatedWithAdress_1"> PINUS NIGRA, d.o.o., Ilica 89, 10000 Zagreb</derivirana_varijabla>
  </DomainObject.Predmet.ProtustrankaFormatedWithAdress>
  <DomainObject.Predmet.ProtustrankaFormatedWithAdressOIB>
    <izvorni_sadrzaj> PINUS NIGRA, d.o.o., OIB 79231680891, Ilica 89, 10000 Zagreb</izvorni_sadrzaj>
    <derivirana_varijabla naziv="DomainObject.Predmet.ProtustrankaFormatedWithAdressOIB_1"> PINUS NIGRA, d.o.o., OIB 79231680891, Ilica 89, 10000 Zagreb</derivirana_varijabla>
  </DomainObject.Predmet.ProtustrankaFormatedWithAdressOIB>
  <DomainObject.Predmet.ProtustrankaWithAdress>
    <izvorni_sadrzaj>PINUS NIGRA, d.o.o. Ilica 89, 10000 Zagreb</izvorni_sadrzaj>
    <derivirana_varijabla naziv="DomainObject.Predmet.ProtustrankaWithAdress_1">PINUS NIGRA, d.o.o. Ilica 89, 10000 Zagreb</derivirana_varijabla>
  </DomainObject.Predmet.ProtustrankaWithAdress>
  <DomainObject.Predmet.ProtustrankaWithAdressOIB>
    <izvorni_sadrzaj>PINUS NIGRA, d.o.o., OIB 79231680891, Ilica 89, 10000 Zagreb</izvorni_sadrzaj>
    <derivirana_varijabla naziv="DomainObject.Predmet.ProtustrankaWithAdressOIB_1">PINUS NIGRA, d.o.o., OIB 79231680891, Ilica 89, 10000 Zagreb</derivirana_varijabla>
  </DomainObject.Predmet.ProtustrankaWithAdressOIB>
  <DomainObject.Predmet.ProtustrankaNazivFormated>
    <izvorni_sadrzaj>PINUS NIGRA, d.o.o.</izvorni_sadrzaj>
    <derivirana_varijabla naziv="DomainObject.Predmet.ProtustrankaNazivFormated_1">PINUS NIGRA, d.o.o.</derivirana_varijabla>
  </DomainObject.Predmet.ProtustrankaNazivFormated>
  <DomainObject.Predmet.ProtustrankaNazivFormatedOIB>
    <izvorni_sadrzaj>PINUS NIGRA, d.o.o., OIB 79231680891</izvorni_sadrzaj>
    <derivirana_varijabla naziv="DomainObject.Predmet.ProtustrankaNazivFormatedOIB_1">PINUS NIGRA, d.o.o., OIB 79231680891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Sberbank d.d.</izvorni_sadrzaj>
    <derivirana_varijabla naziv="DomainObject.Predmet.StrankaFormated_1">  FINA Regionalni centar Zagreb; Sberbank d.d.</derivirana_varijabla>
  </DomainObject.Predmet.StrankaFormated>
  <DomainObject.Predmet.StrankaFormatedOIB>
    <izvorni_sadrzaj>  FINA Regionalni centar Zagreb, OIB 85821130368; Sberbank d.d., OIB 78427478595</izvorni_sadrzaj>
    <derivirana_varijabla naziv="DomainObject.Predmet.StrankaFormatedOIB_1">  FINA Regionalni centar Zagreb, OIB 85821130368; Sberbank d.d., OIB 78427478595</derivirana_varijabla>
  </DomainObject.Predmet.StrankaFormatedOIB>
  <DomainObject.Predmet.StrankaFormatedWithAdress>
    <izvorni_sadrzaj> FINA Regionalni centar Zagreb, Trg svibanjskih žrtava 1995. br. 1, 10000 Zagreb; Sberbank d.d., Varšavska 9, 10000 Zagreb</izvorni_sadrzaj>
    <derivirana_varijabla naziv="DomainObject.Predmet.StrankaFormatedWithAdress_1"> FINA Regionalni centar Zagreb, Trg svibanjskih žrtava 1995. br. 1, 10000 Zagreb; Sberbank d.d., Varšavska 9, 10000 Zagreb</derivirana_varijabla>
  </DomainObject.Predmet.StrankaFormatedWithAdress>
  <DomainObject.Predmet.StrankaFormatedWithAdressOIB>
    <izvorni_sadrzaj> FINA Regionalni centar Zagreb, OIB 85821130368, Trg svibanjskih žrtava 1995. br. 1, 10000 Zagreb; Sberbank d.d., OIB 78427478595, Varšavska 9, 10000 Zagreb</izvorni_sadrzaj>
    <derivirana_varijabla naziv="DomainObject.Predmet.StrankaFormatedWithAdressOIB_1"> FINA Regionalni centar Zagreb, OIB 85821130368, Trg svibanjskih žrtava 1995. br. 1, 10000 Zagreb; Sberbank d.d., OIB 78427478595, Varšavska 9, 10000 Zagreb</derivirana_varijabla>
  </DomainObject.Predmet.StrankaFormatedWithAdressOIB>
  <DomainObject.Predmet.StrankaWithAdress>
    <izvorni_sadrzaj>FINA Regionalni centar Zagreb Trg svibanjskih žrtava 1995. br. 1,10000 Zagreb,Sberbank d.d. Varšavska 9,10000 Zagreb</izvorni_sadrzaj>
    <derivirana_varijabla naziv="DomainObject.Predmet.StrankaWithAdress_1">FINA Regionalni centar Zagreb Trg svibanjskih žrtava 1995. br. 1,10000 Zagreb,Sberbank d.d. Varšavska 9,10000 Zagreb</derivirana_varijabla>
  </DomainObject.Predmet.StrankaWithAdress>
  <DomainObject.Predmet.StrankaWithAdressOIB>
    <izvorni_sadrzaj>FINA Regionalni centar Zagreb, OIB 85821130368, Trg svibanjskih žrtava 1995. br. 1,10000 Zagreb,Sberbank d.d., OIB 78427478595, Varšavska 9,10000 Zagreb</izvorni_sadrzaj>
    <derivirana_varijabla naziv="DomainObject.Predmet.StrankaWithAdressOIB_1">FINA Regionalni centar Zagreb, OIB 85821130368, Trg svibanjskih žrtava 1995. br. 1,10000 Zagreb,Sberbank d.d., OIB 78427478595, Varšavska 9,10000 Zagreb</derivirana_varijabla>
  </DomainObject.Predmet.StrankaWithAdressOIB>
  <DomainObject.Predmet.StrankaNazivFormated>
    <izvorni_sadrzaj>FINA Regionalni centar Zagreb,Sberbank d.d.</izvorni_sadrzaj>
    <derivirana_varijabla naziv="DomainObject.Predmet.StrankaNazivFormated_1">FINA Regionalni centar Zagreb,Sberbank d.d.</derivirana_varijabla>
  </DomainObject.Predmet.StrankaNazivFormated>
  <DomainObject.Predmet.StrankaNazivFormatedOIB>
    <izvorni_sadrzaj>FINA Regionalni centar Zagreb, OIB 85821130368,Sberbank d.d., OIB 78427478595</izvorni_sadrzaj>
    <derivirana_varijabla naziv="DomainObject.Predmet.StrankaNazivFormatedOIB_1">FINA Regionalni centar Zagreb, OIB 85821130368,Sberbank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Sberbank d.d.</item>
    </izvorni_sadrzaj>
    <derivirana_varijabla naziv="DomainObject.Predmet.StrankaListFormated_1">
      <item>FINA Regionalni centar Zagreb</item>
      <item>Sberbank d.d.</item>
    </derivirana_varijabla>
  </DomainObject.Predmet.StrankaListFormated>
  <DomainObject.Predmet.StrankaListFormatedOIB>
    <izvorni_sadrzaj>
      <item>FINA Regionalni centar Zagreb, OIB 85821130368</item>
      <item>Sberbank d.d., OIB 78427478595</item>
    </izvorni_sadrzaj>
    <derivirana_varijabla naziv="DomainObject.Predmet.StrankaListFormatedOIB_1">
      <item>FINA Regionalni centar Zagreb, OIB 85821130368</item>
      <item>Sberbank d.d., OIB 78427478595</item>
    </derivirana_varijabla>
  </DomainObject.Predmet.StrankaListFormatedOIB>
  <DomainObject.Predmet.StrankaListFormatedWithAdress>
    <izvorni_sadrzaj>
      <item>FINA Regionalni centar Zagreb, Trg svibanjskih žrtava 1995. br. 1, 10000 Zagreb</item>
      <item>Sberbank d.d., Varšavska 9, 10000 Zagreb</item>
    </izvorni_sadrzaj>
    <derivirana_varijabla naziv="DomainObject.Predmet.StrankaListFormatedWithAdress_1">
      <item>FINA Regionalni centar Zagreb, Trg svibanjskih žrtava 1995. br. 1, 10000 Zagreb</item>
      <item>Sberbank d.d., Varšavska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Sberbank d.d., OIB 78427478595, Varšavska 9, 10000 Zagreb</item>
    </izvorni_sadrzaj>
    <derivirana_varijabla naziv="DomainObject.Predmet.StrankaListFormatedWithAdressOIB_1">
      <item>FINA Regionalni centar Zagreb, OIB 85821130368, Trg svibanjskih žrtava 1995. br. 1, 10000 Zagreb</item>
      <item>Sberbank d.d., OIB 78427478595, Varšavska 9, 10000 Zagreb</item>
    </derivirana_varijabla>
  </DomainObject.Predmet.StrankaListFormatedWithAdressOIB>
  <DomainObject.Predmet.StrankaListNazivFormated>
    <izvorni_sadrzaj>
      <item>FINA Regionalni centar Zagreb</item>
      <item>Sberbank d.d.</item>
    </izvorni_sadrzaj>
    <derivirana_varijabla naziv="DomainObject.Predmet.StrankaListNazivFormated_1">
      <item>FINA Regionalni centar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Sberbank d.d., OIB 78427478595</item>
    </izvorni_sadrzaj>
    <derivirana_varijabla naziv="DomainObject.Predmet.StrankaListNazivFormatedOIB_1">
      <item>FINA Regionalni centar Zagreb, OIB 85821130368</item>
      <item>Sberbank d.d., OIB 78427478595</item>
    </derivirana_varijabla>
  </DomainObject.Predmet.StrankaListNazivFormatedOIB>
  <DomainObject.Predmet.ProtuStrankaListFormated>
    <izvorni_sadrzaj>
      <item>PINUS NIGRA, d.o.o.</item>
    </izvorni_sadrzaj>
    <derivirana_varijabla naziv="DomainObject.Predmet.ProtuStrankaListFormated_1">
      <item>PINUS NIGRA, d.o.o.</item>
    </derivirana_varijabla>
  </DomainObject.Predmet.ProtuStrankaListFormated>
  <DomainObject.Predmet.ProtuStrankaListFormatedOIB>
    <izvorni_sadrzaj>
      <item>PINUS NIGRA, d.o.o., OIB 79231680891</item>
    </izvorni_sadrzaj>
    <derivirana_varijabla naziv="DomainObject.Predmet.ProtuStrankaListFormatedOIB_1">
      <item>PINUS NIGRA, d.o.o., OIB 79231680891</item>
    </derivirana_varijabla>
  </DomainObject.Predmet.ProtuStrankaListFormatedOIB>
  <DomainObject.Predmet.ProtuStrankaListFormatedWithAdress>
    <izvorni_sadrzaj>
      <item>PINUS NIGRA, d.o.o., Ilica 89, 10000 Zagreb</item>
    </izvorni_sadrzaj>
    <derivirana_varijabla naziv="DomainObject.Predmet.ProtuStrankaListFormatedWithAdress_1">
      <item>PINUS NIGRA, d.o.o., Ilica 89, 10000 Zagreb</item>
    </derivirana_varijabla>
  </DomainObject.Predmet.ProtuStrankaListFormatedWithAdress>
  <DomainObject.Predmet.ProtuStrankaListFormatedWithAdressOIB>
    <izvorni_sadrzaj>
      <item>PINUS NIGRA, d.o.o., OIB 79231680891, Ilica 89, 10000 Zagreb</item>
    </izvorni_sadrzaj>
    <derivirana_varijabla naziv="DomainObject.Predmet.ProtuStrankaListFormatedWithAdressOIB_1">
      <item>PINUS NIGRA, d.o.o., OIB 79231680891, Ilica 89, 10000 Zagreb</item>
    </derivirana_varijabla>
  </DomainObject.Predmet.ProtuStrankaListFormatedWithAdressOIB>
  <DomainObject.Predmet.ProtuStrankaListNazivFormated>
    <izvorni_sadrzaj>
      <item>PINUS NIGRA, d.o.o.</item>
    </izvorni_sadrzaj>
    <derivirana_varijabla naziv="DomainObject.Predmet.ProtuStrankaListNazivFormated_1">
      <item>PINUS NIGRA, d.o.o.</item>
    </derivirana_varijabla>
  </DomainObject.Predmet.ProtuStrankaListNazivFormated>
  <DomainObject.Predmet.ProtuStrankaListNazivFormatedOIB>
    <izvorni_sadrzaj>
      <item>PINUS NIGRA, d.o.o., OIB 79231680891</item>
    </izvorni_sadrzaj>
    <derivirana_varijabla naziv="DomainObject.Predmet.ProtuStrankaListNazivFormatedOIB_1">
      <item>PINUS NIGRA, d.o.o., OIB 79231680891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PINUS NIGRA, d.o.o.</izvorni_sadrzaj>
    <derivirana_varijabla naziv="DomainObject.Predmet.ProtustrankaIDrugi_1">PINUS NIGRA,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PINUS NIGRA, d.o.o., OIB 79231680891, Ilica 89, 10000 Zagreb</izvorni_sadrzaj>
    <derivirana_varijabla naziv="DomainObject.Predmet.ProtustrankaIDrugiAdressOIB_1">PINUS NIGRA, d.o.o., OIB 79231680891, Ilica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PINUS NIGRA, d.o.o.</item>
      <item>Sberbank d.d.</item>
    </izvorni_sadrzaj>
    <derivirana_varijabla naziv="DomainObject.Predmet.SudioniciListNaziv_1">
      <item>FINA Regionalni centar Zagreb</item>
      <item>PINUS NIGRA, d.o.o.</item>
      <item>Sberbank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PINUS NIGRA, d.o.o., OIB 79231680891, Ilica 89,10000 Zagreb</item>
      <item>Sberbank d.d., OIB 78427478595, Varšavska 9,10000 Zagreb</item>
    </izvorni_sadrzaj>
    <derivirana_varijabla naziv="DomainObject.Predmet.SudioniciListAdressOIB_1">
      <item>FINA Regionalni centar Zagreb, OIB 85821130368, Trg svibanjskih žrtava 1995. br. 1,10000 Zagreb</item>
      <item>PINUS NIGRA, d.o.o., OIB 79231680891, Ilica 89,10000 Zagreb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79231680891</item>
      <item>, OIB 78427478595</item>
    </izvorni_sadrzaj>
    <derivirana_varijabla naziv="DomainObject.Predmet.SudioniciListNazivOIB_1">
      <item>, OIB 85821130368</item>
      <item>, OIB 79231680891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siječnja 2019.</izvorni_sadrzaj>
    <derivirana_varijabla naziv="DomainObject.Predmet.DatumZadnjeOdrzaneSudskeRadnje_1">16. siječnja 2019.</derivirana_varijabla>
  </DomainObject.Predmet.DatumZadnjeOdrzaneSudskeRadnje>
  <DomainObject.PredzadnjaOdlukaIzPredmeta.DatumDonosenjaOdluke>
    <izvorni_sadrzaj>18. siječnja 2019.</izvorni_sadrzaj>
    <derivirana_varijabla naziv="DomainObject.PredzadnjaOdlukaIzPredmeta.DatumDonosenjaOdluke_1">18. siječnja 2019.</derivirana_varijabla>
  </DomainObject.PredzadnjaOdlukaIzPredmeta.DatumDonosenjaOdluke>
  <DomainObject.PredzadnjaOdlukaIzPredmeta.Oznaka>
    <izvorni_sadrzaj>St-3591/2016-22</izvorni_sadrzaj>
    <derivirana_varijabla naziv="DomainObject.PredzadnjaOdlukaIzPredmeta.Oznaka_1">St-3591/2016-22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6A7AAE-064A-42D8-9D7A-937B58EEA9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142</properties:Words>
  <properties:Characters>676</properties:Characters>
  <properties:Lines>33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2019-01-31T11:59:00Z</dcterms:created>
  <dc:creator>Ante</dc:creator>
  <cp:lastModifiedBy>Valentina Delač</cp:lastModifiedBy>
  <cp:lastPrinted>2019-01-31T12:03:00Z</cp:lastPrinted>
  <dcterms:modified xmlns:xsi="http://www.w3.org/2001/XMLSchema-instance" xsi:type="dcterms:W3CDTF">2019-01-31T12:03:00Z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(Pinus nigra zaključak nalog steč uprvitelju dostava zk.docx)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