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869e" w14:paraId="636869e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AC1AE1">
        <w:rPr>
          <w:szCs w:val="24"/>
        </w:rPr>
        <w:t>Split</w:t>
      </w:r>
      <w:r>
        <w:rPr>
          <w:szCs w:val="24"/>
        </w:rPr>
        <w:t xml:space="preserve">, Podružnica </w:t>
      </w:r>
      <w:r w:rsidR="006C75DC">
        <w:rPr>
          <w:szCs w:val="24"/>
        </w:rPr>
        <w:t>Zadar</w:t>
      </w:r>
      <w:r>
        <w:rPr>
          <w:szCs w:val="24"/>
        </w:rPr>
        <w:t xml:space="preserve"> od </w:t>
      </w:r>
      <w:r w:rsidR="00C56756">
        <w:rPr>
          <w:szCs w:val="24"/>
        </w:rPr>
        <w:t>11</w:t>
      </w:r>
      <w:r w:rsidR="0090293D">
        <w:rPr>
          <w:szCs w:val="24"/>
        </w:rPr>
        <w:t xml:space="preserve">. </w:t>
      </w:r>
      <w:r w:rsidR="00AC1AE1">
        <w:rPr>
          <w:szCs w:val="24"/>
        </w:rPr>
        <w:t xml:space="preserve">kolovoza </w:t>
      </w:r>
      <w:r>
        <w:rPr>
          <w:szCs w:val="24"/>
        </w:rPr>
        <w:t>2016. za provedbu skraćenog stečajnoga postupka nad dužnikom</w:t>
      </w:r>
      <w:r w:rsidR="006C75DC">
        <w:rPr>
          <w:szCs w:val="24"/>
        </w:rPr>
        <w:t xml:space="preserve"> </w:t>
      </w:r>
      <w:r w:rsidR="00C56756">
        <w:rPr>
          <w:szCs w:val="24"/>
        </w:rPr>
        <w:t xml:space="preserve">HI-MAR, </w:t>
      </w:r>
      <w:r w:rsidR="006C75DC">
        <w:rPr>
          <w:szCs w:val="24"/>
        </w:rPr>
        <w:t xml:space="preserve">d.o.o., </w:t>
      </w:r>
      <w:r w:rsidR="00C56756">
        <w:rPr>
          <w:szCs w:val="24"/>
        </w:rPr>
        <w:t xml:space="preserve">Zadar, Put Stanova 94, </w:t>
      </w:r>
      <w:r w:rsidR="006C75DC">
        <w:rPr>
          <w:szCs w:val="24"/>
        </w:rPr>
        <w:t xml:space="preserve">OIB: </w:t>
      </w:r>
      <w:r w:rsidR="00C56756">
        <w:rPr>
          <w:szCs w:val="24"/>
        </w:rPr>
        <w:t>09248883904</w:t>
      </w:r>
      <w:r w:rsidR="0064175E">
        <w:t>,</w:t>
      </w:r>
      <w:r w:rsidR="0090293D">
        <w:rPr>
          <w:szCs w:val="24"/>
        </w:rPr>
        <w:t xml:space="preserve"> </w:t>
      </w:r>
      <w:r w:rsidR="00AC1AE1">
        <w:rPr>
          <w:szCs w:val="24"/>
        </w:rPr>
        <w:t>30</w:t>
      </w:r>
      <w:r>
        <w:rPr>
          <w:szCs w:val="24"/>
        </w:rPr>
        <w:t xml:space="preserve">. </w:t>
      </w:r>
      <w:r w:rsidR="0064175E">
        <w:rPr>
          <w:szCs w:val="24"/>
        </w:rPr>
        <w:t xml:space="preserve">siječnja </w:t>
      </w:r>
      <w:r>
        <w:rPr>
          <w:szCs w:val="24"/>
        </w:rPr>
        <w:t>201</w:t>
      </w:r>
      <w:r w:rsidR="0064175E">
        <w:rPr>
          <w:szCs w:val="24"/>
        </w:rPr>
        <w:t>7</w:t>
      </w:r>
      <w:r>
        <w:rPr>
          <w:szCs w:val="24"/>
        </w:rPr>
        <w:t>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7195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2334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siječnja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6756" w:rsidP="00C56756" w:rsidR="00C56756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6756" w:rsidP="00C56756" w:rsidR="00255E5D" w:rsidRPr="00CF66E1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 – ovlaštena službenica </w:t>
      </w:r>
      <w:r w:rsidR="009936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C56756" w:rsidP="00C56756" w:rsidR="00255E5D" w:rsidRPr="0008549A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Merlina Klišmanić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175E" w:rsidP="00255E5D" w:rsidR="006417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6756" w:rsidP="00255E5D" w:rsidR="00C56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6756" w:rsidP="00255E5D" w:rsidR="00C56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6756" w:rsidP="00255E5D" w:rsidR="00C56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6756" w:rsidP="00255E5D" w:rsidR="00C56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6756" w:rsidP="00255E5D" w:rsidR="00C56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6756" w:rsidP="00255E5D" w:rsidR="00C56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6756" w:rsidP="00255E5D" w:rsidR="00C56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6756" w:rsidP="00255E5D" w:rsidR="00C56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6756" w:rsidP="00255E5D" w:rsidR="00C56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6756" w:rsidP="00255E5D" w:rsidR="00C56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C1AE1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AC1AE1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</w:t>
      </w:r>
      <w:r w:rsidR="006C75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Zadar </w:t>
      </w:r>
      <w:r w:rsidR="009936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6C75DC">
      <w:rPr>
        <w:rFonts w:cs="Times New Roman" w:eastAsia="Times New Roman" w:hAnsi="Times New Roman" w:ascii="Times New Roman"/>
        <w:sz w:val="24"/>
        <w:szCs w:val="24"/>
        <w:lang w:eastAsia="hr-HR"/>
      </w:rPr>
      <w:t>101</w:t>
    </w:r>
    <w:r w:rsidR="00C56756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6-</w:t>
    </w:r>
    <w:r w:rsidR="00623345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1958"/>
    <w:rsid w:val="0008549A"/>
    <w:rsid w:val="0014789C"/>
    <w:rsid w:val="002040FC"/>
    <w:rsid w:val="00223D57"/>
    <w:rsid w:val="00227EB1"/>
    <w:rsid w:val="00255E5D"/>
    <w:rsid w:val="002C1312"/>
    <w:rsid w:val="0030158A"/>
    <w:rsid w:val="00302F28"/>
    <w:rsid w:val="003469A7"/>
    <w:rsid w:val="0058023C"/>
    <w:rsid w:val="00623345"/>
    <w:rsid w:val="0064175E"/>
    <w:rsid w:val="006C75DC"/>
    <w:rsid w:val="007D2609"/>
    <w:rsid w:val="00850DC5"/>
    <w:rsid w:val="0090293D"/>
    <w:rsid w:val="00937EC1"/>
    <w:rsid w:val="009936D3"/>
    <w:rsid w:val="00AC1AE1"/>
    <w:rsid w:val="00C0298E"/>
    <w:rsid w:val="00C56756"/>
    <w:rsid w:val="00CE25E2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1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31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131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131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131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1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3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13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13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13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St-1011/2016</izvorni_sadrzaj>
    <derivirana_varijabla naziv="DomainObject.Predmet.OznakaBroj_1">St-1011/2016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HI-MAR, društvo s ograničenom odgovornošću za održavanje, popravak i preinake brodova</izvorni_sadrzaj>
    <derivirana_varijabla naziv="DomainObject.Predmet.ProtustrankaFormated_1">  HI-MAR, društvo s ograničenom odgovornošću za održavanje, popravak i preinake brodova</derivirana_varijabla>
  </DomainObject.Predmet.ProtustrankaFormated>
  <DomainObject.Predmet.ProtustrankaFormatedOIB>
    <izvorni_sadrzaj>  HI-MAR, društvo s ograničenom odgovornošću za održavanje, popravak i preinake brodova, OIB 09248883904</izvorni_sadrzaj>
    <derivirana_varijabla naziv="DomainObject.Predmet.ProtustrankaFormatedOIB_1">  HI-MAR, društvo s ograničenom odgovornošću za održavanje, popravak i preinake brodova, OIB 09248883904</derivirana_varijabla>
  </DomainObject.Predmet.ProtustrankaFormatedOIB>
  <DomainObject.Predmet.ProtustrankaFormatedWithAdress>
    <izvorni_sadrzaj> HI-MAR, društvo s ograničenom odgovornošću za održavanje, popravak i preinake brodova, Put Stanova 94, 23000 Zadar</izvorni_sadrzaj>
    <derivirana_varijabla naziv="DomainObject.Predmet.ProtustrankaFormatedWithAdress_1"> HI-MAR, društvo s ograničenom odgovornošću za održavanje, popravak i preinake brodova, Put Stanova 94, 23000 Zadar</derivirana_varijabla>
  </DomainObject.Predmet.ProtustrankaFormatedWithAdress>
  <DomainObject.Predmet.ProtustrankaFormatedWithAdressOIB>
    <izvorni_sadrzaj> HI-MAR, društvo s ograničenom odgovornošću za održavanje, popravak i preinake brodova, OIB 09248883904, Put Stanova 94, 23000 Zadar</izvorni_sadrzaj>
    <derivirana_varijabla naziv="DomainObject.Predmet.ProtustrankaFormatedWithAdressOIB_1"> HI-MAR, društvo s ograničenom odgovornošću za održavanje, popravak i preinake brodova, OIB 09248883904, Put Stanova 94, 23000 Zadar</derivirana_varijabla>
  </DomainObject.Predmet.ProtustrankaFormatedWithAdressOIB>
  <DomainObject.Predmet.ProtustrankaWithAdress>
    <izvorni_sadrzaj>HI-MAR, društvo s ograničenom odgovornošću za održavanje, popravak i preinake brodova Put Stanova 94, 23000 Zadar</izvorni_sadrzaj>
    <derivirana_varijabla naziv="DomainObject.Predmet.ProtustrankaWithAdress_1">HI-MAR, društvo s ograničenom odgovornošću za održavanje, popravak i preinake brodova Put Stanova 94, 23000 Zadar</derivirana_varijabla>
  </DomainObject.Predmet.ProtustrankaWithAdress>
  <DomainObject.Predmet.ProtustrankaWithAdressOIB>
    <izvorni_sadrzaj>HI-MAR, društvo s ograničenom odgovornošću za održavanje, popravak i preinake brodova, OIB 09248883904, Put Stanova 94, 23000 Zadar</izvorni_sadrzaj>
    <derivirana_varijabla naziv="DomainObject.Predmet.ProtustrankaWithAdressOIB_1">HI-MAR, društvo s ograničenom odgovornošću za održavanje, popravak i preinake brodova, OIB 09248883904, Put Stanova 94, 23000 Zadar</derivirana_varijabla>
  </DomainObject.Predmet.ProtustrankaWithAdressOIB>
  <DomainObject.Predmet.ProtustrankaNazivFormated>
    <izvorni_sadrzaj>HI-MAR, društvo s ograničenom odgovornošću za održavanje, popravak i preinake brodova</izvorni_sadrzaj>
    <derivirana_varijabla naziv="DomainObject.Predmet.ProtustrankaNazivFormated_1">HI-MAR, društvo s ograničenom odgovornošću za održavanje, popravak i preinake brodova</derivirana_varijabla>
  </DomainObject.Predmet.ProtustrankaNazivFormated>
  <DomainObject.Predmet.ProtustrankaNazivFormatedOIB>
    <izvorni_sadrzaj>HI-MAR, društvo s ograničenom odgovornošću za održavanje, popravak i preinake brodova, OIB 09248883904</izvorni_sadrzaj>
    <derivirana_varijabla naziv="DomainObject.Predmet.ProtustrankaNazivFormatedOIB_1">HI-MAR, društvo s ograničenom odgovornošću za održavanje, popravak i preinake brodova, OIB 09248883904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7239.65</izvorni_sadrzaj>
    <derivirana_varijabla naziv="DomainObject.Predmet.TrenutnaVrijednost_1">7239.65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HI-MAR, društvo s ograničenom odgovornošću za održavanje, popravak i preinake brodova</item>
    </izvorni_sadrzaj>
    <derivirana_varijabla naziv="DomainObject.Predmet.ProtuStrankaListFormated_1">
      <item>HI-MAR, društvo s ograničenom odgovornošću za održavanje, popravak i preinake brodova</item>
    </derivirana_varijabla>
  </DomainObject.Predmet.ProtuStrankaListFormated>
  <DomainObject.Predmet.ProtuStrankaListFormatedOIB>
    <izvorni_sadrzaj>
      <item>HI-MAR, društvo s ograničenom odgovornošću za održavanje, popravak i preinake brodova, OIB 09248883904</item>
    </izvorni_sadrzaj>
    <derivirana_varijabla naziv="DomainObject.Predmet.ProtuStrankaListFormatedOIB_1">
      <item>HI-MAR, društvo s ograničenom odgovornošću za održavanje, popravak i preinake brodova, OIB 09248883904</item>
    </derivirana_varijabla>
  </DomainObject.Predmet.ProtuStrankaListFormatedOIB>
  <DomainObject.Predmet.ProtuStrankaListFormatedWithAdress>
    <izvorni_sadrzaj>
      <item>HI-MAR, društvo s ograničenom odgovornošću za održavanje, popravak i preinake brodova, Put Stanova 94, 23000 Zadar</item>
    </izvorni_sadrzaj>
    <derivirana_varijabla naziv="DomainObject.Predmet.ProtuStrankaListFormatedWithAdress_1">
      <item>HI-MAR, društvo s ograničenom odgovornošću za održavanje, popravak i preinake brodova, Put Stanova 94, 23000 Zadar</item>
    </derivirana_varijabla>
  </DomainObject.Predmet.ProtuStrankaListFormatedWithAdress>
  <DomainObject.Predmet.ProtuStrankaListFormatedWithAdressOIB>
    <izvorni_sadrzaj>
      <item>HI-MAR, društvo s ograničenom odgovornošću za održavanje, popravak i preinake brodova, OIB 09248883904, Put Stanova 94, 23000 Zadar</item>
    </izvorni_sadrzaj>
    <derivirana_varijabla naziv="DomainObject.Predmet.ProtuStrankaListFormatedWithAdressOIB_1">
      <item>HI-MAR, društvo s ograničenom odgovornošću za održavanje, popravak i preinake brodova, OIB 09248883904, Put Stanova 94, 23000 Zadar</item>
    </derivirana_varijabla>
  </DomainObject.Predmet.ProtuStrankaListFormatedWithAdressOIB>
  <DomainObject.Predmet.ProtuStrankaListNazivFormated>
    <izvorni_sadrzaj>
      <item>HI-MAR, društvo s ograničenom odgovornošću za održavanje, popravak i preinake brodova</item>
    </izvorni_sadrzaj>
    <derivirana_varijabla naziv="DomainObject.Predmet.ProtuStrankaListNazivFormated_1">
      <item>HI-MAR, društvo s ograničenom odgovornošću za održavanje, popravak i preinake brodova</item>
    </derivirana_varijabla>
  </DomainObject.Predmet.ProtuStrankaListNazivFormated>
  <DomainObject.Predmet.ProtuStrankaListNazivFormatedOIB>
    <izvorni_sadrzaj>
      <item>HI-MAR, društvo s ograničenom odgovornošću za održavanje, popravak i preinake brodova, OIB 09248883904</item>
    </izvorni_sadrzaj>
    <derivirana_varijabla naziv="DomainObject.Predmet.ProtuStrankaListNazivFormatedOIB_1">
      <item>HI-MAR, društvo s ograničenom odgovornošću za održavanje, popravak i preinake brodova, OIB 09248883904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HI-MAR, društvo s ograničenom odgovornošću za održavanje, popravak i preinake brodova</izvorni_sadrzaj>
    <derivirana_varijabla naziv="DomainObject.Predmet.ProtustrankaIDrugi_1">HI-MAR, društvo s ograničenom odgovornošću za održavanje, popravak i preinake brodova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HI-MAR, društvo s ograničenom odgovornošću za održavanje, popravak i preinake brodova, OIB 09248883904, Put Stanova 94, 23000 Zadar</izvorni_sadrzaj>
    <derivirana_varijabla naziv="DomainObject.Predmet.ProtustrankaIDrugiAdressOIB_1">HI-MAR, društvo s ograničenom odgovornošću za održavanje, popravak i preinake brodova, OIB 09248883904, Put Stanova 94,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HI-MAR, društvo s ograničenom odgovornošću za održavanje, popravak i preinake brodova</item>
    </izvorni_sadrzaj>
    <derivirana_varijabla naziv="DomainObject.Predmet.SudioniciListNaziv_1">
      <item>FINA</item>
      <item>HI-MAR, društvo s ograničenom odgovornošću za održavanje, popravak i preinake brodova</item>
    </derivirana_varijabla>
  </DomainObject.Predmet.SudioniciListNaziv>
  <DomainObject.Predmet.SudioniciListAdressOIB>
    <izvorni_sadrzaj>
      <item>FINA, OIB 85821130368</item>
      <item>HI-MAR, društvo s ograničenom odgovornošću za održavanje, popravak i preinake brodova, OIB 09248883904, Put Stanova 94,23000 Zadar</item>
    </izvorni_sadrzaj>
    <derivirana_varijabla naziv="DomainObject.Predmet.SudioniciListAdressOIB_1">
      <item>FINA, OIB 85821130368</item>
      <item>HI-MAR, društvo s ograničenom odgovornošću za održavanje, popravak i preinake brodova, OIB 09248883904, Put Stanova 94,23000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09248883904</item>
    </izvorni_sadrzaj>
    <derivirana_varijabla naziv="DomainObject.Predmet.SudioniciListNazivOIB_1">
      <item>, OIB 85821130368</item>
      <item>, OIB 09248883904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210</properties:Words>
  <properties:Characters>1065</properties:Characters>
  <properties:Lines>59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2017-01-30T10:11:00Z</dcterms:created>
  <dc:creator>Krešimir Torbarina</dc:creator>
  <cp:lastModifiedBy>wsadmin</cp:lastModifiedBy>
  <cp:lastPrinted>2017-01-30T10:11:00Z</cp:lastPrinted>
  <dcterms:modified xmlns:xsi="http://www.w3.org/2001/XMLSchema-instance" xsi:type="dcterms:W3CDTF">2017-01-30T12:14:00Z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