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979d" w14:paraId="2e9979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B7943">
        <w:rPr>
          <w:b/>
          <w:sz w:val="22"/>
          <w:szCs w:val="22"/>
        </w:rPr>
        <w:t>444</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3B7943">
        <w:rPr>
          <w:sz w:val="22"/>
          <w:szCs w:val="22"/>
        </w:rPr>
        <w:t xml:space="preserve"> GURMAN KOMERC d.o.o., Strimen 2, 20355 Opuzen</w:t>
      </w:r>
      <w:r w:rsidR="00363346">
        <w:rPr>
          <w:sz w:val="22"/>
          <w:szCs w:val="22"/>
        </w:rPr>
        <w:t>, OIB: 74511051528</w:t>
      </w:r>
      <w:r w:rsidR="003B7943">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363346">
        <w:rPr>
          <w:sz w:val="22"/>
          <w:szCs w:val="22"/>
        </w:rPr>
        <w:t>GURMAN KOMERC d.o.o., Strimen 2, 20355 Opuzen, OIB: 74511051528</w:t>
      </w:r>
      <w:r w:rsidR="00363346" w:rsidRPr="00DF6116">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363346">
        <w:rPr>
          <w:sz w:val="22"/>
          <w:szCs w:val="22"/>
        </w:rPr>
        <w:t>287.803,71</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7E24B2">
        <w:rPr>
          <w:sz w:val="22"/>
          <w:szCs w:val="22"/>
        </w:rPr>
        <w:t>oblju od 295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C53A8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3346"/>
    <w:rsid w:val="0036462A"/>
    <w:rsid w:val="0036528A"/>
    <w:rsid w:val="0036616E"/>
    <w:rsid w:val="003763E7"/>
    <w:rsid w:val="00383BB1"/>
    <w:rsid w:val="00390DDB"/>
    <w:rsid w:val="00397D48"/>
    <w:rsid w:val="003A2065"/>
    <w:rsid w:val="003A2EF1"/>
    <w:rsid w:val="003B7474"/>
    <w:rsid w:val="003B76A9"/>
    <w:rsid w:val="003B7943"/>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24B2"/>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54D1A"/>
    <w:rsid w:val="00A576CE"/>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53A8D"/>
    <w:rsid w:val="00C62ED7"/>
    <w:rsid w:val="00C81D7B"/>
    <w:rsid w:val="00C8661D"/>
    <w:rsid w:val="00C9144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86690"/>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444A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GURMAN KOMERC za trgovinu, prijevoz i usluge d.o.o.</izvorni_sadrzaj>
    <derivirana_varijabla naziv="DomainObject.Predmet.ProtustrankaFormated_1">  GURMAN KOMERC za trgovinu, prijevoz i usluge d.o.o.</derivirana_varijabla>
  </DomainObject.Predmet.ProtustrankaFormated>
  <DomainObject.Predmet.ProtustrankaFormatedOIB>
    <izvorni_sadrzaj>  GURMAN KOMERC za trgovinu, prijevoz i usluge d.o.o., OIB 74511051528</izvorni_sadrzaj>
    <derivirana_varijabla naziv="DomainObject.Predmet.ProtustrankaFormatedOIB_1">  GURMAN KOMERC za trgovinu, prijevoz i usluge d.o.o., OIB 74511051528</derivirana_varijabla>
  </DomainObject.Predmet.ProtustrankaFormatedOIB>
  <DomainObject.Predmet.ProtustrankaFormatedWithAdress>
    <izvorni_sadrzaj> GURMAN KOMERC za trgovinu, prijevoz i usluge d.o.o., Strimen 2, 20355 Opuzen</izvorni_sadrzaj>
    <derivirana_varijabla naziv="DomainObject.Predmet.ProtustrankaFormatedWithAdress_1"> GURMAN KOMERC za trgovinu, prijevoz i usluge d.o.o., Strimen 2, 20355 Opuzen</derivirana_varijabla>
  </DomainObject.Predmet.ProtustrankaFormatedWithAdress>
  <DomainObject.Predmet.ProtustrankaFormatedWithAdressOIB>
    <izvorni_sadrzaj> GURMAN KOMERC za trgovinu, prijevoz i usluge d.o.o., OIB 74511051528, Strimen 2, 20355 Opuzen</izvorni_sadrzaj>
    <derivirana_varijabla naziv="DomainObject.Predmet.ProtustrankaFormatedWithAdressOIB_1"> GURMAN KOMERC za trgovinu, prijevoz i usluge d.o.o., OIB 74511051528, Strimen 2, 20355 Opuzen</derivirana_varijabla>
  </DomainObject.Predmet.ProtustrankaFormatedWithAdressOIB>
  <DomainObject.Predmet.ProtustrankaWithAdress>
    <izvorni_sadrzaj>GURMAN KOMERC za trgovinu, prijevoz i usluge d.o.o. Strimen 2, 20355 Opuzen</izvorni_sadrzaj>
    <derivirana_varijabla naziv="DomainObject.Predmet.ProtustrankaWithAdress_1">GURMAN KOMERC za trgovinu, prijevoz i usluge d.o.o. Strimen 2, 20355 Opuzen</derivirana_varijabla>
  </DomainObject.Predmet.ProtustrankaWithAdress>
  <DomainObject.Predmet.ProtustrankaWithAdressOIB>
    <izvorni_sadrzaj>GURMAN KOMERC za trgovinu, prijevoz i usluge d.o.o., OIB 74511051528, Strimen 2, 20355 Opuzen</izvorni_sadrzaj>
    <derivirana_varijabla naziv="DomainObject.Predmet.ProtustrankaWithAdressOIB_1">GURMAN KOMERC za trgovinu, prijevoz i usluge d.o.o., OIB 74511051528, Strimen 2, 20355 Opuzen</derivirana_varijabla>
  </DomainObject.Predmet.ProtustrankaWithAdressOIB>
  <DomainObject.Predmet.ProtustrankaNazivFormated>
    <izvorni_sadrzaj>GURMAN KOMERC za trgovinu, prijevoz i usluge d.o.o.</izvorni_sadrzaj>
    <derivirana_varijabla naziv="DomainObject.Predmet.ProtustrankaNazivFormated_1">GURMAN KOMERC za trgovinu, prijevoz i usluge d.o.o.</derivirana_varijabla>
  </DomainObject.Predmet.ProtustrankaNazivFormated>
  <DomainObject.Predmet.ProtustrankaNazivFormatedOIB>
    <izvorni_sadrzaj>GURMAN KOMERC za trgovinu, prijevoz i usluge d.o.o., OIB 74511051528</izvorni_sadrzaj>
    <derivirana_varijabla naziv="DomainObject.Predmet.ProtustrankaNazivFormatedOIB_1">GURMAN KOMERC za trgovinu, prijevoz i usluge d.o.o., OIB 74511051528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287803.71</izvorni_sadrzaj>
    <derivirana_varijabla naziv="DomainObject.Predmet.TrenutnaVrijednost_1">287803.71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GURMAN KOMERC za trgovinu, prijevoz i usluge d.o.o.</item>
    </izvorni_sadrzaj>
    <derivirana_varijabla naziv="DomainObject.Predmet.ProtuStrankaListFormated_1">
      <item>GURMAN KOMERC za trgovinu, prijevoz i usluge d.o.o.</item>
    </derivirana_varijabla>
  </DomainObject.Predmet.ProtuStrankaListFormated>
  <DomainObject.Predmet.ProtuStrankaListFormatedOIB>
    <izvorni_sadrzaj>
      <item>GURMAN KOMERC za trgovinu, prijevoz i usluge d.o.o., OIB 74511051528</item>
    </izvorni_sadrzaj>
    <derivirana_varijabla naziv="DomainObject.Predmet.ProtuStrankaListFormatedOIB_1">
      <item>GURMAN KOMERC za trgovinu, prijevoz i usluge d.o.o., OIB 74511051528</item>
    </derivirana_varijabla>
  </DomainObject.Predmet.ProtuStrankaListFormatedOIB>
  <DomainObject.Predmet.ProtuStrankaListFormatedWithAdress>
    <izvorni_sadrzaj>
      <item>GURMAN KOMERC za trgovinu, prijevoz i usluge d.o.o., Strimen 2, 20355 Opuzen</item>
    </izvorni_sadrzaj>
    <derivirana_varijabla naziv="DomainObject.Predmet.ProtuStrankaListFormatedWithAdress_1">
      <item>GURMAN KOMERC za trgovinu, prijevoz i usluge d.o.o., Strimen 2, 20355 Opuzen</item>
    </derivirana_varijabla>
  </DomainObject.Predmet.ProtuStrankaListFormatedWithAdress>
  <DomainObject.Predmet.ProtuStrankaListFormatedWithAdressOIB>
    <izvorni_sadrzaj>
      <item>GURMAN KOMERC za trgovinu, prijevoz i usluge d.o.o., OIB 74511051528, Strimen 2, 20355 Opuzen</item>
    </izvorni_sadrzaj>
    <derivirana_varijabla naziv="DomainObject.Predmet.ProtuStrankaListFormatedWithAdressOIB_1">
      <item>GURMAN KOMERC za trgovinu, prijevoz i usluge d.o.o., OIB 74511051528, Strimen 2, 20355 Opuzen</item>
    </derivirana_varijabla>
  </DomainObject.Predmet.ProtuStrankaListFormatedWithAdressOIB>
  <DomainObject.Predmet.ProtuStrankaListNazivFormated>
    <izvorni_sadrzaj>
      <item>GURMAN KOMERC za trgovinu, prijevoz i usluge d.o.o.</item>
    </izvorni_sadrzaj>
    <derivirana_varijabla naziv="DomainObject.Predmet.ProtuStrankaListNazivFormated_1">
      <item>GURMAN KOMERC za trgovinu, prijevoz i usluge d.o.o.</item>
    </derivirana_varijabla>
  </DomainObject.Predmet.ProtuStrankaListNazivFormated>
  <DomainObject.Predmet.ProtuStrankaListNazivFormatedOIB>
    <izvorni_sadrzaj>
      <item>GURMAN KOMERC za trgovinu, prijevoz i usluge d.o.o., OIB 74511051528</item>
    </izvorni_sadrzaj>
    <derivirana_varijabla naziv="DomainObject.Predmet.ProtuStrankaListNazivFormatedOIB_1">
      <item>GURMAN KOMERC za trgovinu, prijevoz i usluge d.o.o., OIB 74511051528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GURMAN KOMERC za trgovinu, prijevoz i usluge d.o.o.</izvorni_sadrzaj>
    <derivirana_varijabla naziv="DomainObject.Predmet.ProtustrankaIDrugi_1">GURMAN KOMERC za trgovinu, prijevoz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GURMAN KOMERC za trgovinu, prijevoz i usluge d.o.o., OIB 74511051528, Strimen 2, 20355 Opuzen</izvorni_sadrzaj>
    <derivirana_varijabla naziv="DomainObject.Predmet.ProtustrankaIDrugiAdressOIB_1">GURMAN KOMERC za trgovinu, prijevoz i usluge d.o.o., OIB 74511051528, Strimen 2,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GURMAN KOMERC za trgovinu, prijevoz i usluge d.o.o.</item>
    </izvorni_sadrzaj>
    <derivirana_varijabla naziv="DomainObject.Predmet.SudioniciListNaziv_1">
      <item>FINA, RC Split, Podružnica Dubrovnik</item>
      <item>GURMAN KOMERC za trgovinu, prijevoz i usluge d.o.o.</item>
    </derivirana_varijabla>
  </DomainObject.Predmet.SudioniciListNaziv>
  <DomainObject.Predmet.SudioniciListAdressOIB>
    <izvorni_sadrzaj>
      <item>FINA, RC Split, Podružnica Dubrovnik, OIB 85821130368, Vukovarska 2,20000 Dubrovnik</item>
      <item>GURMAN KOMERC za trgovinu, prijevoz i usluge d.o.o., OIB 74511051528, Strimen 2,20355 Opuzen</item>
    </izvorni_sadrzaj>
    <derivirana_varijabla naziv="DomainObject.Predmet.SudioniciListAdressOIB_1">
      <item>FINA, RC Split, Podružnica Dubrovnik, OIB 85821130368, Vukovarska 2,20000 Dubrovnik</item>
      <item>GURMAN KOMERC za trgovinu, prijevoz i usluge d.o.o., OIB 74511051528, Strimen 2,20355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74511051528</item>
    </izvorni_sadrzaj>
    <derivirana_varijabla naziv="DomainObject.Predmet.SudioniciListNazivOIB_1">
      <item>, OIB 85821130368</item>
      <item>, OIB 74511051528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1949</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2016-02-16T08:27:00Z</dcterms:created>
  <dc:creator>Joško Livaković</dc:creator>
  <cp:lastModifiedBy>Sandra Lazo Oblizalo</cp:lastModifiedBy>
  <cp:lastPrinted>2016-02-16T08:24:00Z</cp:lastPrinted>
  <dcterms:modified xmlns:xsi="http://www.w3.org/2001/XMLSchema-instance" xsi:type="dcterms:W3CDTF">2016-02-16T08:47:00Z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