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e51e" w14:paraId="af5e51e" w:rsidRDefault="00917194" w:rsidR="006A5E5B" w:rsidRPr="00E04FE5">
      <w:pPr>
        <w15:collapsed w:val="false"/>
      </w:pPr>
      <w:bookmarkStart w:name="_GoBack" w:id="0"/>
      <w:bookmarkEnd w:id="0"/>
      <w:r w:rsidRPr="00E04FE5">
        <w:t>REPUBLIKA HRVATSKA</w:t>
      </w:r>
    </w:p>
    <w:p w:rsidRDefault="00917194" w:rsidR="006921B7" w:rsidRPr="00E04FE5">
      <w:r w:rsidRPr="00E04FE5">
        <w:t>TRG</w:t>
      </w:r>
      <w:r w:rsidR="00471A6A" w:rsidRPr="00E04FE5">
        <w:t>O</w:t>
      </w:r>
      <w:r w:rsidRPr="00E04FE5">
        <w:t xml:space="preserve">VAČKI SUD U </w:t>
      </w:r>
      <w:r w:rsidR="00161DA9" w:rsidRPr="00E04FE5">
        <w:t>PAZINU</w:t>
      </w:r>
    </w:p>
    <w:p w:rsidRDefault="006921B7" w:rsidP="00971186" w:rsidR="00917194" w:rsidRPr="00E04FE5">
      <w:pPr>
        <w:jc w:val="right"/>
      </w:pPr>
      <w:r w:rsidRPr="00E04FE5">
        <w:tab/>
      </w:r>
      <w:r w:rsidRPr="00E04FE5">
        <w:tab/>
        <w:t xml:space="preserve">                                   </w:t>
      </w:r>
      <w:r w:rsidR="00971186" w:rsidRPr="00E04FE5">
        <w:t>10</w:t>
      </w:r>
      <w:r w:rsidR="00917194" w:rsidRPr="00E04FE5">
        <w:t xml:space="preserve"> </w:t>
      </w:r>
      <w:r w:rsidRPr="00E04FE5">
        <w:t>St-</w:t>
      </w:r>
      <w:r w:rsidR="009763C4" w:rsidRPr="00E04FE5">
        <w:t>632</w:t>
      </w:r>
      <w:r w:rsidR="00661B2F" w:rsidRPr="00E04FE5">
        <w:t>/</w:t>
      </w:r>
      <w:r w:rsidR="009763C4" w:rsidRPr="00E04FE5">
        <w:t>2016</w:t>
      </w:r>
      <w:r w:rsidR="00661B2F" w:rsidRPr="00E04FE5">
        <w:t>-</w:t>
      </w:r>
      <w:r w:rsidR="009763C4" w:rsidRPr="00E04FE5">
        <w:t>46</w:t>
      </w:r>
    </w:p>
    <w:p w:rsidRDefault="00917194" w:rsidP="00917194" w:rsidR="00917194" w:rsidRPr="00E04FE5">
      <w:pPr>
        <w:jc w:val="center"/>
      </w:pPr>
      <w:r w:rsidRPr="00E04FE5">
        <w:t>ZAPISNIK</w:t>
      </w:r>
    </w:p>
    <w:p w:rsidRDefault="00917194" w:rsidP="00917194" w:rsidR="00917194" w:rsidRPr="00E04FE5">
      <w:pPr>
        <w:jc w:val="center"/>
      </w:pPr>
      <w:r w:rsidRPr="00E04FE5">
        <w:t>(ispitno ročište)</w:t>
      </w:r>
    </w:p>
    <w:p w:rsidRDefault="00917194" w:rsidP="00917194" w:rsidR="00917194" w:rsidRPr="00E04FE5">
      <w:pPr>
        <w:jc w:val="center"/>
      </w:pPr>
    </w:p>
    <w:p w:rsidRDefault="00250C34" w:rsidP="00917194" w:rsidR="00917194" w:rsidRPr="00E04FE5">
      <w:pPr>
        <w:jc w:val="center"/>
      </w:pPr>
      <w:r w:rsidRPr="00E04FE5">
        <w:t>Održano</w:t>
      </w:r>
      <w:r w:rsidR="00917194" w:rsidRPr="00E04FE5">
        <w:t xml:space="preserve"> dana </w:t>
      </w:r>
      <w:r w:rsidR="009763C4" w:rsidRPr="00E04FE5">
        <w:t>08</w:t>
      </w:r>
      <w:r w:rsidR="006921B7" w:rsidRPr="00E04FE5">
        <w:t xml:space="preserve">. </w:t>
      </w:r>
      <w:r w:rsidR="00161DA9" w:rsidRPr="00E04FE5">
        <w:t>studenog</w:t>
      </w:r>
      <w:r w:rsidR="006921B7" w:rsidRPr="00E04FE5">
        <w:t xml:space="preserve"> 20</w:t>
      </w:r>
      <w:r w:rsidR="00971186" w:rsidRPr="00E04FE5">
        <w:t>1</w:t>
      </w:r>
      <w:r w:rsidR="009763C4" w:rsidRPr="00E04FE5">
        <w:t>7</w:t>
      </w:r>
      <w:r w:rsidR="006921B7" w:rsidRPr="00E04FE5">
        <w:t xml:space="preserve">. </w:t>
      </w:r>
      <w:r w:rsidR="00917194" w:rsidRPr="00E04FE5">
        <w:t xml:space="preserve">godine na Trgovačkom sudu u </w:t>
      </w:r>
      <w:r w:rsidR="006921B7" w:rsidRPr="00E04FE5">
        <w:t xml:space="preserve">Pazinu, </w:t>
      </w:r>
    </w:p>
    <w:p w:rsidRDefault="00917194" w:rsidP="00917194" w:rsidR="00917194" w:rsidRPr="00E04FE5">
      <w:pPr>
        <w:jc w:val="center"/>
      </w:pPr>
      <w:r w:rsidRPr="00E04FE5">
        <w:t xml:space="preserve">u stečajnom postupku nad stečajnim dužnikom </w:t>
      </w:r>
    </w:p>
    <w:p w:rsidRDefault="009763C4" w:rsidP="00917194" w:rsidR="00917194" w:rsidRPr="00E04FE5">
      <w:pPr>
        <w:jc w:val="center"/>
      </w:pPr>
      <w:r w:rsidRPr="00E04FE5">
        <w:t>BIBER d.o.o. u stečaju, Kaštelir, Rojci 17, OIB: 72380293911</w:t>
      </w:r>
    </w:p>
    <w:p w:rsidRDefault="009763C4" w:rsidP="00917194" w:rsidR="009763C4" w:rsidRPr="00E04FE5">
      <w:pPr>
        <w:jc w:val="center"/>
      </w:pPr>
    </w:p>
    <w:p w:rsidRDefault="00917194" w:rsidP="00917194" w:rsidR="00917194" w:rsidRPr="00E04FE5">
      <w:pPr>
        <w:jc w:val="both"/>
      </w:pPr>
      <w:r w:rsidRPr="00E04FE5">
        <w:t>OD SUDA NAZOČNI:</w:t>
      </w:r>
    </w:p>
    <w:p w:rsidRDefault="00661B2F" w:rsidP="00917194" w:rsidR="00917194" w:rsidRPr="00E04FE5">
      <w:pPr>
        <w:jc w:val="both"/>
      </w:pPr>
      <w:r w:rsidRPr="00E04FE5">
        <w:t>Ivan Dujić</w:t>
      </w:r>
      <w:r w:rsidR="00917194" w:rsidRPr="00E04FE5">
        <w:t>, stečajni sudac</w:t>
      </w:r>
    </w:p>
    <w:p w:rsidRDefault="00E35D8A" w:rsidP="00917194" w:rsidR="00917194" w:rsidRPr="00E04FE5">
      <w:pPr>
        <w:jc w:val="both"/>
      </w:pPr>
      <w:r w:rsidRPr="00E04FE5">
        <w:t>Sanja Lakošeljac</w:t>
      </w:r>
      <w:r w:rsidR="00917194" w:rsidRPr="00E04FE5">
        <w:t>, zapisničar</w:t>
      </w:r>
    </w:p>
    <w:p w:rsidRDefault="006921B7" w:rsidP="00917194" w:rsidR="006921B7" w:rsidRPr="00E04FE5">
      <w:pPr>
        <w:jc w:val="both"/>
      </w:pPr>
    </w:p>
    <w:p w:rsidRDefault="009763C4" w:rsidP="00917194" w:rsidR="00917194" w:rsidRPr="00E04FE5">
      <w:pPr>
        <w:jc w:val="both"/>
      </w:pPr>
      <w:r w:rsidRPr="00E04FE5">
        <w:t>Boris Debelić</w:t>
      </w:r>
      <w:r w:rsidR="00917194" w:rsidRPr="00E04FE5">
        <w:t>, stečajni upravitelj</w:t>
      </w:r>
    </w:p>
    <w:p w:rsidRDefault="00917194" w:rsidP="00917194" w:rsidR="00917194" w:rsidRPr="00E04FE5">
      <w:pPr>
        <w:jc w:val="both"/>
      </w:pPr>
    </w:p>
    <w:p w:rsidRDefault="001226A0" w:rsidP="00917194" w:rsidR="00917194" w:rsidRPr="00E04FE5">
      <w:pPr>
        <w:jc w:val="center"/>
      </w:pPr>
      <w:r w:rsidRPr="00E04FE5">
        <w:t xml:space="preserve">Početak u </w:t>
      </w:r>
      <w:r w:rsidR="00C36545" w:rsidRPr="00E04FE5">
        <w:t>12</w:t>
      </w:r>
      <w:r w:rsidR="00D070CC" w:rsidRPr="00E04FE5">
        <w:t>:</w:t>
      </w:r>
      <w:r w:rsidR="009763C4" w:rsidRPr="00E04FE5">
        <w:t>1</w:t>
      </w:r>
      <w:r w:rsidR="00661B2F" w:rsidRPr="00E04FE5">
        <w:t>0</w:t>
      </w:r>
      <w:r w:rsidR="006921B7" w:rsidRPr="00E04FE5">
        <w:t xml:space="preserve"> sati</w:t>
      </w:r>
    </w:p>
    <w:p w:rsidRDefault="00917194" w:rsidP="00917194" w:rsidR="00917194" w:rsidRPr="00E04FE5">
      <w:pPr>
        <w:jc w:val="center"/>
      </w:pPr>
    </w:p>
    <w:p w:rsidRDefault="00917194" w:rsidP="00917194" w:rsidR="00917194" w:rsidRPr="00E04FE5">
      <w:pPr>
        <w:jc w:val="both"/>
      </w:pPr>
      <w:r w:rsidRPr="00E04FE5">
        <w:tab/>
        <w:t xml:space="preserve">Utvrđuje se da na današnje ročište </w:t>
      </w:r>
      <w:r w:rsidR="00A87E28" w:rsidRPr="00E04FE5">
        <w:t>nije nitko pristupio.</w:t>
      </w:r>
    </w:p>
    <w:p w:rsidRDefault="006174C7" w:rsidP="00917194" w:rsidR="006174C7" w:rsidRPr="00E04FE5">
      <w:pPr>
        <w:jc w:val="both"/>
      </w:pPr>
    </w:p>
    <w:p w:rsidRDefault="00A87E28" w:rsidP="00250C34" w:rsidR="00A87E28" w:rsidRPr="00E04FE5">
      <w:pPr>
        <w:ind w:firstLine="720"/>
        <w:jc w:val="both"/>
      </w:pPr>
      <w:r w:rsidRPr="00E04FE5">
        <w:t xml:space="preserve">Stečajni upravitelj navodi da nije zaprimio prijave tražbina nižih isplatnih redova. </w:t>
      </w:r>
    </w:p>
    <w:p w:rsidRDefault="00A87E28" w:rsidP="00250C34" w:rsidR="00A87E28" w:rsidRPr="00E04FE5">
      <w:pPr>
        <w:ind w:firstLine="720"/>
        <w:jc w:val="both"/>
      </w:pPr>
    </w:p>
    <w:p w:rsidRDefault="00A87E28" w:rsidP="00250C34" w:rsidR="00A87E28" w:rsidRPr="00E04FE5">
      <w:pPr>
        <w:ind w:firstLine="720"/>
        <w:jc w:val="both"/>
      </w:pPr>
      <w:r w:rsidRPr="00E04FE5">
        <w:t xml:space="preserve">Sudac donosi </w:t>
      </w:r>
    </w:p>
    <w:p w:rsidRDefault="00E04FE5" w:rsidP="00250C34" w:rsidR="00E04FE5" w:rsidRPr="00E04FE5">
      <w:pPr>
        <w:ind w:firstLine="720"/>
        <w:jc w:val="both"/>
      </w:pPr>
    </w:p>
    <w:p w:rsidRDefault="00A87E28" w:rsidP="00E04FE5" w:rsidR="00A87E28" w:rsidRPr="00E04FE5">
      <w:pPr>
        <w:jc w:val="center"/>
      </w:pPr>
      <w:r w:rsidRPr="00E04FE5">
        <w:t>z</w:t>
      </w:r>
      <w:r w:rsidR="00E04FE5" w:rsidRPr="00E04FE5">
        <w:t xml:space="preserve"> </w:t>
      </w:r>
      <w:r w:rsidRPr="00E04FE5">
        <w:t>a</w:t>
      </w:r>
      <w:r w:rsidR="00E04FE5" w:rsidRPr="00E04FE5">
        <w:t xml:space="preserve"> </w:t>
      </w:r>
      <w:r w:rsidRPr="00E04FE5">
        <w:t>k</w:t>
      </w:r>
      <w:r w:rsidR="00E04FE5" w:rsidRPr="00E04FE5">
        <w:t xml:space="preserve"> </w:t>
      </w:r>
      <w:r w:rsidRPr="00E04FE5">
        <w:t>l</w:t>
      </w:r>
      <w:r w:rsidR="00E04FE5" w:rsidRPr="00E04FE5">
        <w:t xml:space="preserve"> </w:t>
      </w:r>
      <w:r w:rsidRPr="00E04FE5">
        <w:t>j</w:t>
      </w:r>
      <w:r w:rsidR="00E04FE5" w:rsidRPr="00E04FE5">
        <w:t xml:space="preserve"> </w:t>
      </w:r>
      <w:r w:rsidRPr="00E04FE5">
        <w:t>u</w:t>
      </w:r>
      <w:r w:rsidR="00E04FE5" w:rsidRPr="00E04FE5">
        <w:t xml:space="preserve"> </w:t>
      </w:r>
      <w:r w:rsidRPr="00E04FE5">
        <w:t>č</w:t>
      </w:r>
      <w:r w:rsidR="00E04FE5" w:rsidRPr="00E04FE5">
        <w:t xml:space="preserve"> </w:t>
      </w:r>
      <w:r w:rsidRPr="00E04FE5">
        <w:t>a</w:t>
      </w:r>
      <w:r w:rsidR="00E04FE5" w:rsidRPr="00E04FE5">
        <w:t xml:space="preserve"> </w:t>
      </w:r>
      <w:r w:rsidRPr="00E04FE5">
        <w:t>k</w:t>
      </w:r>
    </w:p>
    <w:p w:rsidRDefault="00A87E28" w:rsidP="00250C34" w:rsidR="00A87E28" w:rsidRPr="00E04FE5">
      <w:pPr>
        <w:ind w:firstLine="720"/>
        <w:jc w:val="both"/>
      </w:pPr>
    </w:p>
    <w:p w:rsidRDefault="00E04FE5" w:rsidP="00250C34" w:rsidR="00A87E28" w:rsidRPr="00E04FE5">
      <w:pPr>
        <w:ind w:firstLine="720"/>
        <w:jc w:val="both"/>
      </w:pPr>
      <w:r w:rsidRPr="00E04FE5">
        <w:t>I. U</w:t>
      </w:r>
      <w:r w:rsidR="00A87E28" w:rsidRPr="00E04FE5">
        <w:t>tvrđuje se da nisu zaprimljene prijave tražbina nižih isplatnih redova.</w:t>
      </w:r>
    </w:p>
    <w:p w:rsidRDefault="00E04FE5" w:rsidP="00250C34" w:rsidR="00E04FE5" w:rsidRPr="00E04FE5">
      <w:pPr>
        <w:ind w:firstLine="720"/>
        <w:jc w:val="both"/>
      </w:pPr>
    </w:p>
    <w:p w:rsidRDefault="00E04FE5" w:rsidP="00250C34" w:rsidR="00E04FE5" w:rsidRPr="00E04FE5">
      <w:pPr>
        <w:ind w:firstLine="720"/>
        <w:jc w:val="both"/>
      </w:pPr>
      <w:r w:rsidRPr="00E04FE5">
        <w:t>II. Ovaj zaključak (zapisnik sa ovog ročišta) objaviti će se na e-oglasnoj ploči suda.</w:t>
      </w:r>
    </w:p>
    <w:p w:rsidRDefault="00A87E28" w:rsidP="00250C34" w:rsidR="00A87E28" w:rsidRPr="00E04FE5">
      <w:pPr>
        <w:ind w:firstLine="720"/>
        <w:jc w:val="both"/>
      </w:pPr>
    </w:p>
    <w:p w:rsidRDefault="00E423EC" w:rsidP="00E04FE5" w:rsidR="00E423EC" w:rsidRPr="00E04FE5">
      <w:pPr>
        <w:jc w:val="both"/>
      </w:pPr>
    </w:p>
    <w:p w:rsidRDefault="00034DD1" w:rsidP="00542C34" w:rsidR="00034DD1" w:rsidRPr="00E04FE5">
      <w:pPr>
        <w:jc w:val="center"/>
      </w:pPr>
      <w:r w:rsidRPr="00E04FE5">
        <w:t xml:space="preserve">Dovršeno u </w:t>
      </w:r>
      <w:r w:rsidR="00336073" w:rsidRPr="00E04FE5">
        <w:t>12</w:t>
      </w:r>
      <w:r w:rsidR="004E1E8A" w:rsidRPr="00E04FE5">
        <w:t>:</w:t>
      </w:r>
      <w:r w:rsidR="00E04FE5" w:rsidRPr="00E04FE5">
        <w:t>15</w:t>
      </w:r>
      <w:r w:rsidR="005D0ECC" w:rsidRPr="00E04FE5">
        <w:t xml:space="preserve"> </w:t>
      </w:r>
      <w:r w:rsidRPr="00E04FE5">
        <w:t>sati.</w:t>
      </w:r>
    </w:p>
    <w:p w:rsidRDefault="00034DD1" w:rsidP="007546E3" w:rsidR="00034DD1" w:rsidRPr="00E04FE5">
      <w:pPr>
        <w:ind w:firstLine="708"/>
        <w:jc w:val="both"/>
      </w:pPr>
    </w:p>
    <w:p w:rsidRDefault="00042ABA" w:rsidP="00042ABA" w:rsidR="00042ABA" w:rsidRPr="00E04FE5">
      <w:pPr>
        <w:jc w:val="both"/>
      </w:pPr>
      <w:r w:rsidRPr="00E04FE5">
        <w:t>Stečajni upravitelj</w:t>
      </w:r>
      <w:r w:rsidRPr="00E04FE5">
        <w:tab/>
      </w:r>
      <w:r w:rsidRPr="00E04FE5">
        <w:tab/>
        <w:t xml:space="preserve">              Stečajni sudac</w:t>
      </w:r>
      <w:r w:rsidRPr="00E04FE5">
        <w:tab/>
        <w:t xml:space="preserve">                                       </w:t>
      </w:r>
      <w:r w:rsidRPr="00E04FE5">
        <w:tab/>
      </w:r>
    </w:p>
    <w:p w:rsidRDefault="00042ABA" w:rsidP="00042ABA" w:rsidR="00042ABA" w:rsidRPr="00E04FE5">
      <w:pPr>
        <w:jc w:val="both"/>
      </w:pPr>
    </w:p>
    <w:p w:rsidRDefault="00042ABA" w:rsidP="00042ABA" w:rsidR="00042ABA" w:rsidRPr="00E04FE5">
      <w:pPr>
        <w:jc w:val="both"/>
      </w:pPr>
      <w:r w:rsidRPr="00E04FE5">
        <w:t xml:space="preserve">  </w:t>
      </w:r>
    </w:p>
    <w:p w:rsidRDefault="00042ABA" w:rsidP="00042ABA" w:rsidR="00042ABA" w:rsidRPr="00E04FE5">
      <w:pPr>
        <w:jc w:val="both"/>
      </w:pPr>
      <w:r w:rsidRPr="00E04FE5">
        <w:t xml:space="preserve">                                                                Zapisničar</w:t>
      </w:r>
    </w:p>
    <w:p w:rsidRDefault="00042ABA" w:rsidP="00042ABA" w:rsidR="00042ABA" w:rsidRPr="00E04FE5"/>
    <w:p w:rsidRDefault="00034DD1" w:rsidP="00042ABA" w:rsidR="00034DD1" w:rsidRPr="00E04FE5">
      <w:pPr>
        <w:ind w:firstLine="708"/>
        <w:jc w:val="both"/>
      </w:pPr>
    </w:p>
    <w:sectPr w:rsidSect="009763C4" w:rsidR="00034DD1" w:rsidRPr="00E04FE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E15" w:rsidR="00E90E15">
      <w:r>
        <w:separator/>
      </w:r>
    </w:p>
  </w:endnote>
  <w:endnote w:id="0" w:type="continuationSeparator">
    <w:p w:rsidRDefault="00E90E15" w:rsidR="00E90E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E15" w:rsidR="00E90E15">
      <w:r>
        <w:separator/>
      </w:r>
    </w:p>
  </w:footnote>
  <w:footnote w:id="0" w:type="continuationSeparator">
    <w:p w:rsidRDefault="00E90E15" w:rsidR="00E90E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89F" w:rsidP="003E1F8E" w:rsidR="00206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89F" w:rsidR="002068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89F" w:rsidP="003E1F8E" w:rsidR="002068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F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63C4" w:rsidP="00971186" w:rsidR="00971186">
    <w:pPr>
      <w:jc w:val="right"/>
      <w:rPr>
        <w:b/>
      </w:rPr>
    </w:pPr>
    <w:r w:rsidRPr="009763C4">
      <w:t>10 St-632/2016-46</w:t>
    </w:r>
  </w:p>
  <w:p w:rsidRDefault="0020689F" w:rsidP="005D4B42" w:rsidR="0020689F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85178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462E"/>
    <w:rsid w:val="00287AC6"/>
    <w:rsid w:val="0029011F"/>
    <w:rsid w:val="002E203B"/>
    <w:rsid w:val="002E5551"/>
    <w:rsid w:val="002E7E08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45A6E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4DE9"/>
    <w:rsid w:val="00917194"/>
    <w:rsid w:val="00922D25"/>
    <w:rsid w:val="00957D69"/>
    <w:rsid w:val="00971186"/>
    <w:rsid w:val="00972758"/>
    <w:rsid w:val="009763C4"/>
    <w:rsid w:val="009E77A3"/>
    <w:rsid w:val="00A23F7C"/>
    <w:rsid w:val="00A53F2D"/>
    <w:rsid w:val="00A62056"/>
    <w:rsid w:val="00A63FE6"/>
    <w:rsid w:val="00A8275D"/>
    <w:rsid w:val="00A87E28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4FE5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445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445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2017.</izvorni_sadrzaj>
    <derivirana_varijabla naziv="DomainObject.StvarniPocetakDatum_1">8. studenog 2017.</derivirana_varijabla>
  </DomainObject.StvarniPocetakDatum>
  <DomainObject.StvarniZavrsetakDatum>
    <izvorni_sadrzaj>8. studenog 2017.</izvorni_sadrzaj>
    <derivirana_varijabla naziv="DomainObject.StvarniZavrsetakDatum_1">8. studenog 2017.</derivirana_varijabla>
  </DomainObject.StvarniZavrsetakDatum>
  <DomainObject.PlaniraniZavrsetakDatum>
    <izvorni_sadrzaj>8. studenog 2017.</izvorni_sadrzaj>
    <derivirana_varijabla naziv="DomainObject.PlaniraniZavrsetakDatum_1">8. studenog 2017.</derivirana_varijabla>
  </DomainObject.PlaniraniZavrsetakDatum>
  <DomainObject.PlaniraniPocetakDatum>
    <izvorni_sadrzaj>8. studenog 2017.</izvorni_sadrzaj>
    <derivirana_varijabla naziv="DomainObject.PlaniraniPocetakDatum_1">8. studenog 2017.</derivirana_varijabla>
  </DomainObject.PlaniraniPocetakDatum>
  <DomainObject.StvarniPocetakVrijeme>
    <izvorni_sadrzaj>12:10</izvorni_sadrzaj>
    <derivirana_varijabla naziv="DomainObject.StvarniPocetakVrijeme_1">12:10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12:10</izvorni_sadrzaj>
    <derivirana_varijabla naziv="DomainObject.PlaniraniPocetakVrijeme_1">12:10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studenog 2017.</izvorni_sadrzaj>
    <derivirana_varijabla naziv="DomainObject.Zapisnik.DatumKreiranja_1">8.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St-632/2016-46</izvorni_sadrzaj>
    <derivirana_varijabla naziv="DomainObject.Zapisnik.Oznaka_1">St-632/2016-46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St-632/2016-46</izvorni_sadrzaj>
    <derivirana_varijabla naziv="DomainObject.PoslovniBrojDokumenta_1">St-632/2016-46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120</properties:Words>
  <properties:Characters>674</properties:Characters>
  <properties:Lines>38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2017-11-07T13:59:00Z</dcterms:created>
  <dc:creator>drabar</dc:creator>
  <cp:lastModifiedBy>Sanja Lakošeljac</cp:lastModifiedBy>
  <cp:lastPrinted>2011-05-04T12:30:00Z</cp:lastPrinted>
  <dcterms:modified xmlns:xsi="http://www.w3.org/2001/XMLSchema-instance" xsi:type="dcterms:W3CDTF">2017-11-08T11:25:00Z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St-632/2016-46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