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2397" w14:paraId="2b82397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B53683">
        <w:t>, za 183</w:t>
      </w:r>
      <w:r w:rsidR="00D86B4C">
        <w:t>4</w:t>
      </w:r>
      <w:r w:rsidR="00E25A4D">
        <w:t>/1</w:t>
      </w:r>
      <w:r w:rsidR="00B53683">
        <w:t>0000 dijelova kat.čest.zgr. 1046/1</w:t>
      </w:r>
      <w:r w:rsidR="00A03C02">
        <w:t xml:space="preserve"> </w:t>
      </w:r>
      <w:r w:rsidR="00483556">
        <w:t>upisano kod Općinsko</w:t>
      </w:r>
      <w:r w:rsidR="00F15A4C">
        <w:t>g suda u Dubrovniku u</w:t>
      </w:r>
      <w:r w:rsidR="00B53683">
        <w:t xml:space="preserve"> </w:t>
      </w:r>
      <w:proofErr w:type="spellStart"/>
      <w:r w:rsidR="00B53683">
        <w:t>z.ul</w:t>
      </w:r>
      <w:proofErr w:type="spellEnd"/>
      <w:r w:rsidR="00B53683">
        <w:t>. 3166, poduložak 40</w:t>
      </w:r>
      <w:r w:rsidR="00A03C02">
        <w:t>, k.o.o. Gruž</w:t>
      </w:r>
      <w:r w:rsidR="006B0DEB">
        <w:t xml:space="preserve"> i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B53683">
        <w:t xml:space="preserve"> siječnja 2019 g. u 10:15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B53683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</w:t>
      </w:r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31FAE"/>
    <w:rsid w:val="00647167"/>
    <w:rsid w:val="006713D7"/>
    <w:rsid w:val="006844F6"/>
    <w:rsid w:val="006B0DEB"/>
    <w:rsid w:val="006E3AB0"/>
    <w:rsid w:val="006F2327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03C02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B51A0F"/>
    <w:rsid w:val="00B53683"/>
    <w:rsid w:val="00B549A7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86B4C"/>
    <w:rsid w:val="00DD7449"/>
    <w:rsid w:val="00DD781C"/>
    <w:rsid w:val="00DE15EB"/>
    <w:rsid w:val="00E068CC"/>
    <w:rsid w:val="00E129E3"/>
    <w:rsid w:val="00E25A4D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St-443/2013-507</izvorni_sadrzaj>
    <derivirana_varijabla naziv="DomainObject.PredzadnjaOdlukaIzPredmeta.Oznaka_1">St-443/2013-507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247</properties:Words>
  <properties:Characters>1296</properties:Characters>
  <properties:Lines>46</properties:Lines>
  <properties:Paragraphs>21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2018-12-20T10:40:00Z</cp:lastPrinted>
  <dcterms:modified xmlns:xsi="http://www.w3.org/2001/XMLSchema-instance" xsi:type="dcterms:W3CDTF">2018-12-20T10:42:00Z</dcterms:modified>
  <cp:revision>45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