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4201" w14:paraId="6bb4201" w:rsidRDefault="002232E6" w:rsidP="00910611" w:rsidR="002232E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32E6" w:rsidP="00910611" w:rsidR="002232E6">
      <w:r>
        <w:rPr>
          <w:rFonts w:eastAsia="MS Mincho"/>
        </w:rPr>
        <w:t>REPUBLIKA HRVATSKA</w:t>
      </w:r>
    </w:p>
    <w:p w:rsidRDefault="002232E6" w:rsidP="00910611" w:rsidR="002232E6">
      <w:r>
        <w:rPr>
          <w:rFonts w:eastAsia="MS Mincho"/>
        </w:rPr>
        <w:t>TRGOVAČKI SUD U RIJECI</w:t>
      </w:r>
    </w:p>
    <w:p w:rsidRDefault="002232E6" w:rsidR="002232E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tab/>
      </w:r>
      <w:r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>
      <w:pPr>
        <w:jc w:val="center"/>
      </w:pPr>
    </w:p>
    <w:p w:rsidRDefault="00691079" w:rsidP="00B64D87" w:rsidR="00691079" w:rsidRPr="00EA4322">
      <w:pPr>
        <w:jc w:val="center"/>
      </w:pPr>
    </w:p>
    <w:p w:rsidRDefault="00430C87" w:rsidP="00430C87" w:rsidR="00430C87" w:rsidRPr="004211D4">
      <w:pPr>
        <w:jc w:val="both"/>
      </w:pPr>
      <w:r w:rsidRPr="004211D4">
        <w:tab/>
        <w:t xml:space="preserve">Trgovački sud u Rijeci po stečajnom sucu Veri Jelenović, u nastavku postupka radi naknadne diobe stečajne mase dužnika ŠVERKO - TEH d. o. o. za proizvodnju, servis i prodaju ugostiteljske opreme Umag, Tribije bb, dana </w:t>
      </w:r>
      <w:r w:rsidR="00085BD0">
        <w:t>13. veljače 2017</w:t>
      </w:r>
      <w:r w:rsidRPr="004211D4">
        <w:t>. 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bookmarkStart w:name="OLE_LINK2" w:id="1"/>
      <w:r w:rsidR="00430C87" w:rsidRPr="004211D4">
        <w:t>Jasni Kučević</w:t>
      </w:r>
      <w:r w:rsidR="00430C87" w:rsidRPr="004211D4">
        <w:rPr>
          <w:rFonts w:cs="Arial"/>
        </w:rPr>
        <w:t xml:space="preserve"> iz Pule, Kaštanjer 64, OIB: 89442269215</w:t>
      </w:r>
      <w:bookmarkEnd w:id="1"/>
      <w:r w:rsidR="00430C87" w:rsidRPr="004211D4">
        <w:t xml:space="preserve"> </w:t>
      </w:r>
      <w:r w:rsidR="003F18B5" w:rsidRPr="00EA4322">
        <w:t xml:space="preserve"> za period od</w:t>
      </w:r>
      <w:r w:rsidR="00430C87">
        <w:t xml:space="preserve"> </w:t>
      </w:r>
      <w:r w:rsidR="00085BD0">
        <w:t>1. rujna 2015</w:t>
      </w:r>
      <w:r w:rsidR="00430C87">
        <w:t xml:space="preserve">. godine do 31. </w:t>
      </w:r>
      <w:r w:rsidR="00085BD0">
        <w:t>siječnja 2017</w:t>
      </w:r>
      <w:r w:rsidR="00430C87">
        <w:t>. godine</w:t>
      </w:r>
      <w:r w:rsidR="000119E8" w:rsidRPr="00EA4322">
        <w:t xml:space="preserve"> </w:t>
      </w:r>
      <w:r w:rsidRPr="00EA4322">
        <w:t xml:space="preserve">u iznosu od </w:t>
      </w:r>
      <w:r w:rsidR="00085BD0">
        <w:t>1.088</w:t>
      </w:r>
      <w:r w:rsidR="00430C87">
        <w:t>,00</w:t>
      </w:r>
      <w:r w:rsidR="00726E96" w:rsidRPr="00EA4322">
        <w:t xml:space="preserve"> kn neto</w:t>
      </w:r>
      <w:r w:rsidRPr="00EA4322">
        <w:t xml:space="preserve">. </w:t>
      </w:r>
    </w:p>
    <w:p w:rsidRDefault="00D2781D" w:rsidP="00B64D87" w:rsidR="00D2781D" w:rsidRPr="00EA4322">
      <w:pPr>
        <w:jc w:val="both"/>
      </w:pP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>Stečajni upravitelj je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085BD0">
        <w:t>1.088</w:t>
      </w:r>
      <w:r w:rsidR="00430C87">
        <w:t>,00</w:t>
      </w:r>
      <w:r w:rsidR="00430C87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085BD0">
        <w:t>1. rujna 2015. godine do 31. siječnja 2017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 xml:space="preserve">automobila i </w:t>
      </w:r>
      <w:r w:rsidR="00085BD0">
        <w:rPr>
          <w:bCs/>
        </w:rPr>
        <w:t>telefona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F009C5">
        <w:t xml:space="preserve">obračun naknade za korištenje osobnog vozila u službene svrhe </w:t>
      </w:r>
      <w:r w:rsidR="00EA4322" w:rsidRPr="00EA4322">
        <w:t xml:space="preserve">(list </w:t>
      </w:r>
      <w:r w:rsidR="00085BD0">
        <w:t>378</w:t>
      </w:r>
      <w:r w:rsidR="00FB232F">
        <w:t xml:space="preserve"> </w:t>
      </w:r>
      <w:r w:rsidR="00EA4322" w:rsidRPr="00EA4322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085BD0">
        <w:t>1. rujna 2015. godine do 31. siječnja 2017. godine</w:t>
      </w:r>
      <w:r w:rsidR="00085BD0" w:rsidRPr="00EA4322">
        <w:t xml:space="preserve"> u iznosu od </w:t>
      </w:r>
      <w:r w:rsidR="00085BD0">
        <w:t>1.088,00</w:t>
      </w:r>
      <w:r w:rsidR="00085BD0" w:rsidRPr="00EA4322">
        <w:t xml:space="preserve"> kn neto</w:t>
      </w:r>
      <w:r w:rsidR="00F009C5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085BD0">
        <w:rPr>
          <w:bCs/>
        </w:rPr>
        <w:t>13. veljače 2017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085BD0" w:rsidP="00B64D87" w:rsidR="00085BD0">
      <w:pPr>
        <w:jc w:val="both"/>
        <w:rPr>
          <w:bCs/>
        </w:rPr>
      </w:pPr>
    </w:p>
    <w:p w:rsidRDefault="00085BD0" w:rsidP="00B64D87" w:rsidR="00085BD0">
      <w:pPr>
        <w:jc w:val="both"/>
        <w:rPr>
          <w:bCs/>
        </w:rPr>
      </w:pPr>
    </w:p>
    <w:p w:rsidRDefault="00085BD0" w:rsidP="00B64D87" w:rsidR="00085BD0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085BD0">
        <w:t>13. veljače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215" w:rsidR="00CD7215">
      <w:r>
        <w:separator/>
      </w:r>
    </w:p>
  </w:endnote>
  <w:endnote w:id="0" w:type="continuationSeparator">
    <w:p w:rsidRDefault="00CD7215" w:rsidR="00CD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32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215" w:rsidR="00CD7215">
      <w:r>
        <w:separator/>
      </w:r>
    </w:p>
  </w:footnote>
  <w:footnote w:id="0" w:type="continuationSeparator">
    <w:p w:rsidRDefault="00CD7215" w:rsidR="00CD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430C87">
      <w:t>264/2012</w:t>
    </w:r>
    <w:r w:rsidR="00691079">
      <w:t>-129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5BD0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32E6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3FAF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0C87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079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2B6C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215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6C9D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051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32F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223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2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223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2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301</properties:Words>
  <properties:Characters>1417</properties:Characters>
  <properties:Lines>58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2017-02-13T07:16:00Z</dcterms:created>
  <dc:creator>korlevicd</dc:creator>
  <cp:lastModifiedBy>Danijela Fumić</cp:lastModifiedBy>
  <cp:lastPrinted>2017-02-13T07:16:00Z</cp:lastPrinted>
  <dcterms:modified xmlns:xsi="http://www.w3.org/2001/XMLSchema-instance" xsi:type="dcterms:W3CDTF">2017-02-13T07:17:00Z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