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f724" w14:paraId="ec3f72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F412F4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F412F4">
              <w:rPr>
                <w:noProof/>
              </w:rPr>
              <w:t>686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467F86">
        <w:t>ZLATAN ODMOR d.o.o., OIB: 56347960924, Split, Moliških Hrvata 4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67F86" w:rsidRPr="00467F86">
        <w:t>ZLATAN ODMOR d.o.o., OIB: 56347960924, Split, Moliških Hrvata 4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D0336">
        <w:t>3. rujna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D0336">
        <w:t>6.</w:t>
      </w:r>
      <w:r w:rsidR="00467F86">
        <w:t>706,05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7F86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63A9"/>
    <w:rsid w:val="00567542"/>
    <w:rsid w:val="005742B3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2892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158B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39B3"/>
    <w:rsid w:val="00D959D4"/>
    <w:rsid w:val="00DA1B30"/>
    <w:rsid w:val="00DA2F7B"/>
    <w:rsid w:val="00DA755E"/>
    <w:rsid w:val="00DB5821"/>
    <w:rsid w:val="00DB7B76"/>
    <w:rsid w:val="00DC0A39"/>
    <w:rsid w:val="00DD0336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12F4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St-686/2018</izvorni_sadrzaj>
    <derivirana_varijabla naziv="DomainObject.Predmet.OznakaBroj_1">St-686/2018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ZLATAN ODMOR društvo s ograničenom odgovornošću za pružanje usluga smještaja</izvorni_sadrzaj>
    <derivirana_varijabla naziv="DomainObject.Predmet.ProtustrankaFormated_1">  ZLATAN ODMOR društvo s ograničenom odgovornošću za pružanje usluga smještaja</derivirana_varijabla>
  </DomainObject.Predmet.ProtustrankaFormated>
  <DomainObject.Predmet.ProtustrankaFormatedOIB>
    <izvorni_sadrzaj>  ZLATAN ODMOR društvo s ograničenom odgovornošću za pružanje usluga smještaja, OIB 56347960924</izvorni_sadrzaj>
    <derivirana_varijabla naziv="DomainObject.Predmet.ProtustrankaFormatedOIB_1">  ZLATAN ODMOR društvo s ograničenom odgovornošću za pružanje usluga smještaja, OIB 56347960924</derivirana_varijabla>
  </DomainObject.Predmet.ProtustrankaFormatedOIB>
  <DomainObject.Predmet.ProtustrankaFormatedWithAdress>
    <izvorni_sadrzaj> ZLATAN ODMOR društvo s ograničenom odgovornošću za pružanje usluga smještaja, Moliških Hrvata 4, 21000 Split</izvorni_sadrzaj>
    <derivirana_varijabla naziv="DomainObject.Predmet.ProtustrankaFormatedWithAdress_1"> ZLATAN ODMOR društvo s ograničenom odgovornošću za pružanje usluga smještaja, Moliških Hrvata 4, 21000 Split</derivirana_varijabla>
  </DomainObject.Predmet.ProtustrankaFormatedWithAdress>
  <DomainObject.Predmet.ProtustrankaFormatedWithAdressOIB>
    <izvorni_sadrzaj> ZLATAN ODMOR društvo s ograničenom odgovornošću za pružanje usluga smještaja, OIB 56347960924, Moliških Hrvata 4, 21000 Split</izvorni_sadrzaj>
    <derivirana_varijabla naziv="DomainObject.Predmet.ProtustrankaFormatedWithAdressOIB_1"> ZLATAN ODMOR društvo s ograničenom odgovornošću za pružanje usluga smještaja, OIB 56347960924, Moliških Hrvata 4, 21000 Split</derivirana_varijabla>
  </DomainObject.Predmet.ProtustrankaFormatedWithAdressOIB>
  <DomainObject.Predmet.ProtustrankaWithAdress>
    <izvorni_sadrzaj>ZLATAN ODMOR društvo s ograničenom odgovornošću za pružanje usluga smještaja Moliških Hrvata 4, 21000 Split</izvorni_sadrzaj>
    <derivirana_varijabla naziv="DomainObject.Predmet.ProtustrankaWithAdress_1">ZLATAN ODMOR društvo s ograničenom odgovornošću za pružanje usluga smještaja Moliških Hrvata 4, 21000 Split</derivirana_varijabla>
  </DomainObject.Predmet.ProtustrankaWithAdress>
  <DomainObject.Predmet.ProtustrankaWithAdressOIB>
    <izvorni_sadrzaj>ZLATAN ODMOR društvo s ograničenom odgovornošću za pružanje usluga smještaja, OIB 56347960924, Moliških Hrvata 4, 21000 Split</izvorni_sadrzaj>
    <derivirana_varijabla naziv="DomainObject.Predmet.ProtustrankaWithAdressOIB_1">ZLATAN ODMOR društvo s ograničenom odgovornošću za pružanje usluga smještaja, OIB 56347960924, Moliških Hrvata 4, 21000 Split</derivirana_varijabla>
  </DomainObject.Predmet.ProtustrankaWithAdressOIB>
  <DomainObject.Predmet.ProtustrankaNazivFormated>
    <izvorni_sadrzaj>ZLATAN ODMOR društvo s ograničenom odgovornošću za pružanje usluga smještaja</izvorni_sadrzaj>
    <derivirana_varijabla naziv="DomainObject.Predmet.ProtustrankaNazivFormated_1">ZLATAN ODMOR društvo s ograničenom odgovornošću za pružanje usluga smještaja</derivirana_varijabla>
  </DomainObject.Predmet.ProtustrankaNazivFormated>
  <DomainObject.Predmet.ProtustrankaNazivFormatedOIB>
    <izvorni_sadrzaj>ZLATAN ODMOR društvo s ograničenom odgovornošću za pružanje usluga smještaja, OIB 56347960924</izvorni_sadrzaj>
    <derivirana_varijabla naziv="DomainObject.Predmet.ProtustrankaNazivFormatedOIB_1">ZLATAN ODMOR društvo s ograničenom odgovornošću za pružanje usluga smještaja, OIB 56347960924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6706.05</izvorni_sadrzaj>
    <derivirana_varijabla naziv="DomainObject.Predmet.TrenutnaVrijednost_1">6706.05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ZLATAN ODMOR društvo s ograničenom odgovornošću za pružanje usluga smještaja</item>
    </izvorni_sadrzaj>
    <derivirana_varijabla naziv="DomainObject.Predmet.ProtuStrankaListFormated_1">
      <item>ZLATAN ODMOR društvo s ograničenom odgovornošću za pružanje usluga smještaja</item>
    </derivirana_varijabla>
  </DomainObject.Predmet.ProtuStrankaListFormated>
  <DomainObject.Predmet.ProtuStrankaListFormatedOIB>
    <izvorni_sadrzaj>
      <item>ZLATAN ODMOR društvo s ograničenom odgovornošću za pružanje usluga smještaja, OIB 56347960924</item>
    </izvorni_sadrzaj>
    <derivirana_varijabla naziv="DomainObject.Predmet.ProtuStrankaListFormatedOIB_1">
      <item>ZLATAN ODMOR društvo s ograničenom odgovornošću za pružanje usluga smještaja, OIB 56347960924</item>
    </derivirana_varijabla>
  </DomainObject.Predmet.ProtuStrankaListFormatedOIB>
  <DomainObject.Predmet.ProtuStrankaListFormatedWithAdress>
    <izvorni_sadrzaj>
      <item>ZLATAN ODMOR društvo s ograničenom odgovornošću za pružanje usluga smještaja, Moliških Hrvata 4, 21000 Split</item>
    </izvorni_sadrzaj>
    <derivirana_varijabla naziv="DomainObject.Predmet.ProtuStrankaListFormatedWithAdress_1">
      <item>ZLATAN ODMOR društvo s ograničenom odgovornošću za pružanje usluga smještaja, Moliških Hrvata 4, 21000 Split</item>
    </derivirana_varijabla>
  </DomainObject.Predmet.ProtuStrankaListFormatedWithAdress>
  <DomainObject.Predmet.ProtuStrankaListFormatedWithAdressOIB>
    <izvorni_sadrzaj>
      <item>ZLATAN ODMOR društvo s ograničenom odgovornošću za pružanje usluga smještaja, OIB 56347960924, Moliških Hrvata 4, 21000 Split</item>
    </izvorni_sadrzaj>
    <derivirana_varijabla naziv="DomainObject.Predmet.ProtuStrankaListFormatedWithAdressOIB_1">
      <item>ZLATAN ODMOR društvo s ograničenom odgovornošću za pružanje usluga smještaja, OIB 56347960924, Moliških Hrvata 4, 21000 Split</item>
    </derivirana_varijabla>
  </DomainObject.Predmet.ProtuStrankaListFormatedWithAdressOIB>
  <DomainObject.Predmet.ProtuStrankaListNazivFormated>
    <izvorni_sadrzaj>
      <item>ZLATAN ODMOR društvo s ograničenom odgovornošću za pružanje usluga smještaja</item>
    </izvorni_sadrzaj>
    <derivirana_varijabla naziv="DomainObject.Predmet.ProtuStrankaListNazivFormated_1">
      <item>ZLATAN ODMOR društvo s ograničenom odgovornošću za pružanje usluga smještaja</item>
    </derivirana_varijabla>
  </DomainObject.Predmet.ProtuStrankaListNazivFormated>
  <DomainObject.Predmet.ProtuStrankaListNazivFormatedOIB>
    <izvorni_sadrzaj>
      <item>ZLATAN ODMOR društvo s ograničenom odgovornošću za pružanje usluga smještaja, OIB 56347960924</item>
    </izvorni_sadrzaj>
    <derivirana_varijabla naziv="DomainObject.Predmet.ProtuStrankaListNazivFormatedOIB_1">
      <item>ZLATAN ODMOR društvo s ograničenom odgovornošću za pružanje usluga smještaja, OIB 56347960924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ZLATAN ODMOR društvo s ograničenom odgovornošću za pružanje usluga smještaja</izvorni_sadrzaj>
    <derivirana_varijabla naziv="DomainObject.Predmet.ProtustrankaIDrugi_1">ZLATAN ODMOR društvo s ograničenom odgovornošću za pružanje usluga smještaja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ZLATAN ODMOR društvo s ograničenom odgovornošću za pružanje usluga smještaja, OIB 56347960924, Moliških Hrvata 4, 21000 Split</izvorni_sadrzaj>
    <derivirana_varijabla naziv="DomainObject.Predmet.ProtustrankaIDrugiAdressOIB_1">ZLATAN ODMOR društvo s ograničenom odgovornošću za pružanje usluga smještaja, OIB 56347960924, Moliških Hrvata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ZLATAN ODMOR društvo s ograničenom odgovornošću za pružanje usluga smještaja</item>
      <item>FINANCIJSKA AGENCIJA, RC SPLIT</item>
    </izvorni_sadrzaj>
    <derivirana_varijabla naziv="DomainObject.Predmet.SudioniciListNaziv_1">
      <item>ZLATAN ODMOR društvo s ograničenom odgovornošću za pružanje usluga smještaja</item>
      <item>FINANCIJSKA AGENCIJA, RC SPLIT</item>
    </derivirana_varijabla>
  </DomainObject.Predmet.SudioniciListNaziv>
  <DomainObject.Predmet.SudioniciListAdressOIB>
    <izvorni_sadrzaj>
      <item>ZLATAN ODMOR društvo s ograničenom odgovornošću za pružanje usluga smještaja, OIB 56347960924, Moliških Hrvata 4,21000 Split</item>
      <item>FINANCIJSKA AGENCIJA, RC SPLIT, OIB 85821130368, Mažuranićevo šetalište 24 b,21000 Split</item>
    </izvorni_sadrzaj>
    <derivirana_varijabla naziv="DomainObject.Predmet.SudioniciListAdressOIB_1">
      <item>ZLATAN ODMOR društvo s ograničenom odgovornošću za pružanje usluga smještaja, OIB 56347960924, Moliških Hrvata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56347960924</item>
      <item>, OIB 85821130368</item>
    </izvorni_sadrzaj>
    <derivirana_varijabla naziv="DomainObject.Predmet.SudioniciListNazivOIB_1">
      <item>, OIB 56347960924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BE0B4-CF7C-48F9-8FB7-ABAD484D70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1831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2018-10-19T11:04:00Z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