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44d3" w14:paraId="a1e44d3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250420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250420">
        <w:rPr>
          <w:lang w:val="hr-HR"/>
        </w:rPr>
        <w:t>731</w:t>
      </w:r>
      <w:r w:rsidRPr="000664E3">
        <w:rPr>
          <w:lang w:val="hr-HR"/>
        </w:rPr>
        <w:t>/201</w:t>
      </w:r>
      <w:r w:rsidR="0021588D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250420">
        <w:rPr>
          <w:lang w:val="hr-HR"/>
        </w:rPr>
        <w:t>INCORRUPTUS društvo s ograničenom odgovornošću za usluge, Zagreb, Olovska ulica 1</w:t>
      </w:r>
      <w:r w:rsidRPr="000664E3">
        <w:rPr>
          <w:lang w:val="hr-HR"/>
        </w:rPr>
        <w:t>,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250420">
        <w:rPr>
          <w:lang w:val="hr-HR"/>
        </w:rPr>
        <w:t>080619304</w:t>
      </w:r>
      <w:r w:rsidRPr="000664E3">
        <w:rPr>
          <w:lang w:val="hr-HR"/>
        </w:rPr>
        <w:t xml:space="preserve">, OIB: </w:t>
      </w:r>
      <w:r w:rsidR="00250420">
        <w:rPr>
          <w:lang w:val="hr-HR"/>
        </w:rPr>
        <w:t>38808201158</w:t>
      </w:r>
      <w:r w:rsidRPr="000664E3">
        <w:rPr>
          <w:lang w:val="hr-HR"/>
        </w:rPr>
        <w:t>, koji se vodi kod ovoga suda pod brojem St-</w:t>
      </w:r>
      <w:r w:rsidR="00250420">
        <w:rPr>
          <w:lang w:val="hr-HR"/>
        </w:rPr>
        <w:t>731</w:t>
      </w:r>
      <w:r w:rsidRPr="000664E3">
        <w:rPr>
          <w:lang w:val="hr-HR"/>
        </w:rPr>
        <w:t>/201</w:t>
      </w:r>
      <w:r w:rsidR="0021588D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743354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250420">
        <w:rPr>
          <w:lang w:val="hr-HR"/>
        </w:rPr>
        <w:t>1. rujna</w:t>
      </w:r>
      <w:r w:rsidR="000664E3" w:rsidRPr="000664E3">
        <w:rPr>
          <w:lang w:val="hr-HR"/>
        </w:rPr>
        <w:t xml:space="preserve"> 201</w:t>
      </w:r>
      <w:r w:rsidR="00250420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="000664E3" w:rsidRPr="000664E3">
        <w:rPr>
          <w:lang w:val="hr-HR"/>
        </w:rPr>
        <w:t xml:space="preserve"> evidentirane neizvršene osnove za plaćanje u ukupnom iznosu od </w:t>
      </w:r>
      <w:r w:rsidR="00250420">
        <w:rPr>
          <w:lang w:val="hr-HR"/>
        </w:rPr>
        <w:t>57.678,67</w:t>
      </w:r>
      <w:r>
        <w:rPr>
          <w:lang w:val="hr-HR"/>
        </w:rPr>
        <w:t xml:space="preserve">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74335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50420">
        <w:rPr>
          <w:lang w:val="hr-HR"/>
        </w:rPr>
        <w:t>Džon Lukić, Zagreb, Olovska ulica 1</w:t>
      </w:r>
      <w:r w:rsidR="00743354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50420">
        <w:rPr>
          <w:lang w:val="hr-HR"/>
        </w:rPr>
        <w:t>27423294182</w:t>
      </w:r>
      <w:r w:rsidR="0021588D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50420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220A3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F191B" w:rsidP="000664E3" w:rsidR="006F191B">
      <w:pPr>
        <w:rPr>
          <w:lang w:val="hr-HR"/>
        </w:rPr>
      </w:pPr>
      <w:r>
        <w:rPr>
          <w:lang w:val="hr-HR"/>
        </w:rPr>
        <w:t xml:space="preserve">          zakonskom zastupniku dužnika – putem e-oglasne ploče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250420">
        <w:rPr>
          <w:lang w:val="hr-HR"/>
        </w:rPr>
        <w:t>4</w:t>
      </w:r>
      <w:r>
        <w:rPr>
          <w:lang w:val="hr-HR"/>
        </w:rPr>
        <w:t>.</w:t>
      </w:r>
      <w:r w:rsidR="00250420">
        <w:rPr>
          <w:lang w:val="hr-HR"/>
        </w:rPr>
        <w:t>10</w:t>
      </w:r>
      <w:r>
        <w:rPr>
          <w:lang w:val="hr-HR"/>
        </w:rPr>
        <w:t>.201</w:t>
      </w:r>
      <w:r w:rsidR="00220A31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365" w:rsidR="009F3365">
      <w:r>
        <w:separator/>
      </w:r>
    </w:p>
  </w:endnote>
  <w:endnote w:id="0" w:type="continuationSeparator">
    <w:p w:rsidRDefault="009F3365" w:rsidR="009F3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365" w:rsidR="009F3365">
      <w:r>
        <w:separator/>
      </w:r>
    </w:p>
  </w:footnote>
  <w:footnote w:id="0" w:type="continuationSeparator">
    <w:p w:rsidRDefault="009F3365" w:rsidR="009F33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5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73939"/>
    <w:rsid w:val="001A2E90"/>
    <w:rsid w:val="001D7388"/>
    <w:rsid w:val="00213DD9"/>
    <w:rsid w:val="0021588D"/>
    <w:rsid w:val="00220A31"/>
    <w:rsid w:val="002221FF"/>
    <w:rsid w:val="00223A6B"/>
    <w:rsid w:val="00250420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D3587"/>
    <w:rsid w:val="005E7F6D"/>
    <w:rsid w:val="006425FF"/>
    <w:rsid w:val="0066064B"/>
    <w:rsid w:val="006825E3"/>
    <w:rsid w:val="006D69FC"/>
    <w:rsid w:val="006F191B"/>
    <w:rsid w:val="00701DB2"/>
    <w:rsid w:val="00725BCB"/>
    <w:rsid w:val="00743354"/>
    <w:rsid w:val="007F06DD"/>
    <w:rsid w:val="00834CA1"/>
    <w:rsid w:val="00843FD1"/>
    <w:rsid w:val="008530FB"/>
    <w:rsid w:val="008638CA"/>
    <w:rsid w:val="00894A7D"/>
    <w:rsid w:val="008F1AD1"/>
    <w:rsid w:val="008F42A8"/>
    <w:rsid w:val="00940231"/>
    <w:rsid w:val="0094317E"/>
    <w:rsid w:val="009648B4"/>
    <w:rsid w:val="00997840"/>
    <w:rsid w:val="009F3365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BE1B77"/>
    <w:rsid w:val="00C243C3"/>
    <w:rsid w:val="00C34217"/>
    <w:rsid w:val="00C54571"/>
    <w:rsid w:val="00C805D6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6BF2"/>
    <w:rsid w:val="00E870EC"/>
    <w:rsid w:val="00E92386"/>
    <w:rsid w:val="00EA1CE3"/>
    <w:rsid w:val="00EA5BD4"/>
    <w:rsid w:val="00EA5E49"/>
    <w:rsid w:val="00EC1878"/>
    <w:rsid w:val="00F24118"/>
    <w:rsid w:val="00F332BC"/>
    <w:rsid w:val="00F6173C"/>
    <w:rsid w:val="00F65D71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5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65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INCORRUPTUS d.o.o.</izvorni_sadrzaj>
    <derivirana_varijabla naziv="DomainObject.Predmet.ProtustrankaFormated_1">  INCORRUPTUS d.o.o.</derivirana_varijabla>
  </DomainObject.Predmet.ProtustrankaFormated>
  <DomainObject.Predmet.ProtustrankaFormatedOIB>
    <izvorni_sadrzaj>  INCORRUPTUS d.o.o., OIB 38808201158</izvorni_sadrzaj>
    <derivirana_varijabla naziv="DomainObject.Predmet.ProtustrankaFormatedOIB_1">  INCORRUPTUS d.o.o., OIB 38808201158</derivirana_varijabla>
  </DomainObject.Predmet.ProtustrankaFormatedOIB>
  <DomainObject.Predmet.ProtustrankaFormatedWithAdress>
    <izvorni_sadrzaj> INCORRUPTUS d.o.o., Olovska ulica 1, 10000 Zagreb</izvorni_sadrzaj>
    <derivirana_varijabla naziv="DomainObject.Predmet.ProtustrankaFormatedWithAdress_1"> INCORRUPTUS d.o.o., Olovska ulica 1, 10000 Zagreb</derivirana_varijabla>
  </DomainObject.Predmet.ProtustrankaFormatedWithAdress>
  <DomainObject.Predmet.ProtustrankaFormatedWithAdressOIB>
    <izvorni_sadrzaj> INCORRUPTUS d.o.o., OIB 38808201158, Olovska ulica 1, 10000 Zagreb</izvorni_sadrzaj>
    <derivirana_varijabla naziv="DomainObject.Predmet.ProtustrankaFormatedWithAdressOIB_1"> INCORRUPTUS d.o.o., OIB 38808201158, Olovska ulica 1, 10000 Zagreb</derivirana_varijabla>
  </DomainObject.Predmet.ProtustrankaFormatedWithAdressOIB>
  <DomainObject.Predmet.ProtustrankaWithAdress>
    <izvorni_sadrzaj>INCORRUPTUS d.o.o. Olovska ulica 1, 10000 Zagreb</izvorni_sadrzaj>
    <derivirana_varijabla naziv="DomainObject.Predmet.ProtustrankaWithAdress_1">INCORRUPTUS d.o.o. Olovska ulica 1, 10000 Zagreb</derivirana_varijabla>
  </DomainObject.Predmet.ProtustrankaWithAdress>
  <DomainObject.Predmet.ProtustrankaWithAdressOIB>
    <izvorni_sadrzaj>INCORRUPTUS d.o.o., OIB 38808201158, Olovska ulica 1, 10000 Zagreb</izvorni_sadrzaj>
    <derivirana_varijabla naziv="DomainObject.Predmet.ProtustrankaWithAdressOIB_1">INCORRUPTUS d.o.o., OIB 38808201158, Olovska ulica 1, 10000 Zagreb</derivirana_varijabla>
  </DomainObject.Predmet.ProtustrankaWithAdressOIB>
  <DomainObject.Predmet.ProtustrankaNazivFormated>
    <izvorni_sadrzaj>INCORRUPTUS d.o.o.</izvorni_sadrzaj>
    <derivirana_varijabla naziv="DomainObject.Predmet.ProtustrankaNazivFormated_1">INCORRUPTUS d.o.o.</derivirana_varijabla>
  </DomainObject.Predmet.ProtustrankaNazivFormated>
  <DomainObject.Predmet.ProtustrankaNazivFormatedOIB>
    <izvorni_sadrzaj>INCORRUPTUS d.o.o., OIB 38808201158</izvorni_sadrzaj>
    <derivirana_varijabla naziv="DomainObject.Predmet.ProtustrankaNazivFormatedOIB_1">INCORRUPTUS d.o.o., OIB 38808201158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INCORRUPTUS d.o.o.</item>
    </izvorni_sadrzaj>
    <derivirana_varijabla naziv="DomainObject.Predmet.ProtuStrankaListFormated_1">
      <item>INCORRUPTUS d.o.o.</item>
    </derivirana_varijabla>
  </DomainObject.Predmet.ProtuStrankaListFormated>
  <DomainObject.Predmet.ProtuStrankaListFormatedOIB>
    <izvorni_sadrzaj>
      <item>INCORRUPTUS d.o.o., OIB 38808201158</item>
    </izvorni_sadrzaj>
    <derivirana_varijabla naziv="DomainObject.Predmet.ProtuStrankaListFormatedOIB_1">
      <item>INCORRUPTUS d.o.o., OIB 38808201158</item>
    </derivirana_varijabla>
  </DomainObject.Predmet.ProtuStrankaListFormatedOIB>
  <DomainObject.Predmet.ProtuStrankaListFormatedWithAdress>
    <izvorni_sadrzaj>
      <item>INCORRUPTUS d.o.o., Olovska ulica 1, 10000 Zagreb</item>
    </izvorni_sadrzaj>
    <derivirana_varijabla naziv="DomainObject.Predmet.ProtuStrankaListFormatedWithAdress_1">
      <item>INCORRUPTUS d.o.o., Olovska ulica 1, 10000 Zagreb</item>
    </derivirana_varijabla>
  </DomainObject.Predmet.ProtuStrankaListFormatedWithAdress>
  <DomainObject.Predmet.ProtuStrankaListFormatedWithAdressOIB>
    <izvorni_sadrzaj>
      <item>INCORRUPTUS d.o.o., OIB 38808201158, Olovska ulica 1, 10000 Zagreb</item>
    </izvorni_sadrzaj>
    <derivirana_varijabla naziv="DomainObject.Predmet.ProtuStrankaListFormatedWithAdressOIB_1">
      <item>INCORRUPTUS d.o.o., OIB 38808201158, Olovska ulica 1, 10000 Zagreb</item>
    </derivirana_varijabla>
  </DomainObject.Predmet.ProtuStrankaListFormatedWithAdressOIB>
  <DomainObject.Predmet.ProtuStrankaListNazivFormated>
    <izvorni_sadrzaj>
      <item>INCORRUPTUS d.o.o.</item>
    </izvorni_sadrzaj>
    <derivirana_varijabla naziv="DomainObject.Predmet.ProtuStrankaListNazivFormated_1">
      <item>INCORRUPTUS d.o.o.</item>
    </derivirana_varijabla>
  </DomainObject.Predmet.ProtuStrankaListNazivFormated>
  <DomainObject.Predmet.ProtuStrankaListNazivFormatedOIB>
    <izvorni_sadrzaj>
      <item>INCORRUPTUS d.o.o., OIB 38808201158</item>
    </izvorni_sadrzaj>
    <derivirana_varijabla naziv="DomainObject.Predmet.ProtuStrankaListNazivFormatedOIB_1">
      <item>INCORRUPTUS d.o.o., OIB 38808201158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INCORRUPTUS d.o.o.</izvorni_sadrzaj>
    <derivirana_varijabla naziv="DomainObject.Predmet.ProtustrankaIDrugi_1">INCORRUPTUS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INCORRUPTUS d.o.o., OIB 38808201158, Olovska ulica 1, 10000 Zagreb</izvorni_sadrzaj>
    <derivirana_varijabla naziv="DomainObject.Predmet.ProtustrankaIDrugiAdressOIB_1">INCORRUPTUS d.o.o., OIB 38808201158, Olovska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INCORRUPTUS d.o.o.</item>
      <item>FINA Regionalni centar Zagreb</item>
    </izvorni_sadrzaj>
    <derivirana_varijabla naziv="DomainObject.Predmet.SudioniciListNaziv_1">
      <item>INCORRUPTUS d.o.o.</item>
      <item>FINA Regionalni centar Zagreb</item>
    </derivirana_varijabla>
  </DomainObject.Predmet.SudioniciListNaziv>
  <DomainObject.Predmet.SudioniciListAdressOIB>
    <izvorni_sadrzaj>
      <item>INCORRUPTUS d.o.o., OIB 38808201158, Olovska ulica 1,10000 Zagreb</item>
      <item>FINA Regionalni centar Zagreb, OIB 85821130368, Trg svibanjskih žrtava 1995. br. 1,10000 Zagreb</item>
    </izvorni_sadrzaj>
    <derivirana_varijabla naziv="DomainObject.Predmet.SudioniciListAdressOIB_1">
      <item>INCORRUPTUS d.o.o., OIB 38808201158, Olovska ulica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38808201158</item>
      <item>, OIB 85821130368</item>
    </izvorni_sadrzaj>
    <derivirana_varijabla naziv="DomainObject.Predmet.SudioniciListNazivOIB_1">
      <item>, OIB 38808201158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1693</properties:Characters>
  <properties:Lines>50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2016-02-08T11:20:00Z</dcterms:created>
  <dc:creator>553y7k3</dc:creator>
  <cp:lastModifiedBy>Željka Vitez</cp:lastModifiedBy>
  <cp:lastPrinted>2016-02-08T11:20:00Z</cp:lastPrinted>
  <dcterms:modified xmlns:xsi="http://www.w3.org/2001/XMLSchema-instance" xsi:type="dcterms:W3CDTF">2016-10-04T12:22:00Z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