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883" w14:paraId="020d88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15EE0">
        <w:t>735</w:t>
      </w:r>
      <w:r w:rsidR="00794C76">
        <w:t>/</w:t>
      </w:r>
      <w:r w:rsidR="00615EE0">
        <w:t>16-13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15EE0">
        <w:t>GRAFOTEHNA NOVI PROFILI d.o.o., Zadar, Grgura Budislavića 1 b</w:t>
      </w:r>
      <w:r w:rsidR="001A34AC">
        <w:t xml:space="preserve">, OIB: </w:t>
      </w:r>
      <w:r w:rsidR="00615EE0">
        <w:t>17798119991</w:t>
      </w:r>
      <w:r w:rsidR="001A34AC">
        <w:t xml:space="preserve"> </w:t>
      </w:r>
      <w:r w:rsidR="00615D63">
        <w:t xml:space="preserve">koga zastupa stečajni upravitelj </w:t>
      </w:r>
      <w:r w:rsidR="00615EE0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D4D11">
        <w:t>1</w:t>
      </w:r>
      <w:r w:rsidR="00051695">
        <w:t>3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615EE0">
        <w:t>Ante Vukašina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DD4D11">
        <w:t xml:space="preserve">iznosu od </w:t>
      </w:r>
      <w:r w:rsidR="00051695">
        <w:t>3</w:t>
      </w:r>
      <w:r w:rsidR="001F5A6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15EE0">
        <w:t>24.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9042FE">
        <w:t>01.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A029D">
        <w:t>1</w:t>
      </w:r>
      <w:r w:rsidR="00051695">
        <w:t>3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051695">
      <w:r>
        <w:t xml:space="preserve">                 </w:t>
      </w:r>
    </w:p>
    <w:p w:rsidRDefault="00B74A47" w:rsidP="00B50947" w:rsidR="00B50947">
      <w:r>
        <w:t xml:space="preserve">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051695" w:rsidP="00615D63" w:rsidR="00051695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695"/>
    <w:rsid w:val="00090759"/>
    <w:rsid w:val="0009493F"/>
    <w:rsid w:val="000D032C"/>
    <w:rsid w:val="000F3DB2"/>
    <w:rsid w:val="00174532"/>
    <w:rsid w:val="00176680"/>
    <w:rsid w:val="00196233"/>
    <w:rsid w:val="001A34AC"/>
    <w:rsid w:val="001C544E"/>
    <w:rsid w:val="001E2171"/>
    <w:rsid w:val="001F5A68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5D63"/>
    <w:rsid w:val="00615EE0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042FE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2760A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6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60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60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60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6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60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60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60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240</properties:Words>
  <properties:Characters>1151</properties:Characters>
  <properties:Lines>55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2016-07-12T07:55:00Z</dcterms:created>
  <dc:creator>abajlo</dc:creator>
  <cp:lastModifiedBy>wsadmin</cp:lastModifiedBy>
  <cp:lastPrinted>2015-10-13T10:36:00Z</cp:lastPrinted>
  <dcterms:modified xmlns:xsi="http://www.w3.org/2001/XMLSchema-instance" xsi:type="dcterms:W3CDTF">2016-07-13T09:25:00Z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