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ea0d" w14:paraId="b86ea0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D46F63" w:rsidRPr="00E05D25">
        <w:t>FLEXI KOMPLET d.o.o., Sv. Filip i Jakov, Jadranska cesta 61, OIB: 22137302733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D46F63">
        <w:t>18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D13917">
        <w:t>8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46F63" w:rsidRPr="00E05D25">
        <w:t>FLEXI KOMPLET d.o.o., Sv. Filip i Jakov, Jadranska cesta 61, OIB: 22137302733</w:t>
      </w:r>
      <w:r w:rsidR="00A57491">
        <w:t>,</w:t>
      </w:r>
      <w:r>
        <w:t xml:space="preserve"> na temelju neizvršenih osnova za plaćanje iznosi </w:t>
      </w:r>
      <w:r w:rsidR="00D46F63">
        <w:t>33</w:t>
      </w:r>
      <w:r w:rsidR="00293F0B">
        <w:t>.</w:t>
      </w:r>
      <w:r w:rsidR="00D46F63">
        <w:t>494</w:t>
      </w:r>
      <w:r w:rsidR="00293F0B">
        <w:t>,</w:t>
      </w:r>
      <w:r w:rsidR="00D46F63">
        <w:t>72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>ju se osob</w:t>
      </w:r>
      <w:r w:rsidR="00D46F63">
        <w:t>e</w:t>
      </w:r>
      <w:r w:rsidR="00C947ED">
        <w:t xml:space="preserve"> ovlašten</w:t>
      </w:r>
      <w:r w:rsidR="00D46F63">
        <w:t>e</w:t>
      </w:r>
      <w:r w:rsidR="00C947ED">
        <w:t xml:space="preserve"> za zastupanje dužnika po zakonu </w:t>
      </w:r>
      <w:proofErr w:type="spellStart"/>
      <w:r w:rsidR="00D46F63">
        <w:t>Riane</w:t>
      </w:r>
      <w:proofErr w:type="spellEnd"/>
      <w:r w:rsidR="00D46F63">
        <w:t xml:space="preserve"> </w:t>
      </w:r>
      <w:proofErr w:type="spellStart"/>
      <w:r w:rsidR="00D46F63">
        <w:t>Chalupová</w:t>
      </w:r>
      <w:proofErr w:type="spellEnd"/>
      <w:r w:rsidR="00D46F63">
        <w:t xml:space="preserve"> i </w:t>
      </w:r>
      <w:proofErr w:type="spellStart"/>
      <w:r w:rsidR="00D46F63">
        <w:t>Jiří</w:t>
      </w:r>
      <w:proofErr w:type="spellEnd"/>
      <w:r w:rsidR="00D46F63">
        <w:t xml:space="preserve"> </w:t>
      </w:r>
      <w:proofErr w:type="spellStart"/>
      <w:r w:rsidR="00D46F63">
        <w:t>Gebauer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</w:t>
      </w:r>
      <w:r w:rsidR="00D46F63">
        <w:t>ju</w:t>
      </w:r>
      <w:r w:rsidR="00C947ED">
        <w:t xml:space="preserve"> se osob</w:t>
      </w:r>
      <w:r w:rsidR="00D46F63">
        <w:t>e ovlaštene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D13917">
        <w:t>8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AE396F" w:rsidP="006E3223" w:rsidR="00AE396F">
      <w:pPr>
        <w:jc w:val="center"/>
      </w:pPr>
    </w:p>
    <w:p w:rsidRDefault="00AE396F" w:rsidP="00AE396F" w:rsidR="00AE396F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AE396F" w:rsidP="00AE396F" w:rsidR="00AE396F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AE396F" w:rsidP="00AE396F" w:rsidR="00AE396F"/>
    <w:p w:rsidRDefault="00AE396F" w:rsidP="00AE396F" w:rsidR="00AE396F"/>
    <w:p w:rsidRDefault="00AE396F" w:rsidP="00AE396F" w:rsidR="00AE396F"/>
    <w:p w:rsidRDefault="00AE396F" w:rsidP="00767D31" w:rsidR="00AE396F">
      <w:pPr>
        <w:jc w:val="both"/>
      </w:pPr>
    </w:p>
    <w:p w:rsidRDefault="00AE396F" w:rsidP="00767D31" w:rsidR="00AE396F">
      <w:pPr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AE396F" w:rsidR="00E1368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AE396F">
      <w:rPr>
        <w:bCs/>
      </w:rPr>
      <w:t>Poslovni broj: 6 St-24/2019-6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D46F63">
      <w:rPr>
        <w:bCs/>
      </w:rPr>
      <w:t>24</w:t>
    </w:r>
    <w:r>
      <w:rPr>
        <w:bCs/>
      </w:rPr>
      <w:t>/</w:t>
    </w:r>
    <w:r w:rsidR="00D46F63">
      <w:rPr>
        <w:bCs/>
      </w:rPr>
      <w:t>2019-6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93F0B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396F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46F63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824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7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St-24/2019</izvorni_sadrzaj>
    <derivirana_varijabla naziv="DomainObject.Predmet.OznakaBroj_1">St-24/2019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Flexi komplet d.o.o. za djelatnost turističke agencije</izvorni_sadrzaj>
    <derivirana_varijabla naziv="DomainObject.Predmet.ProtustrankaFormated_1">  Flexi komplet d.o.o. za djelatnost turističke agencije</derivirana_varijabla>
  </DomainObject.Predmet.ProtustrankaFormated>
  <DomainObject.Predmet.ProtustrankaFormatedOIB>
    <izvorni_sadrzaj>  Flexi komplet d.o.o. za djelatnost turističke agencije, OIB 22137302733</izvorni_sadrzaj>
    <derivirana_varijabla naziv="DomainObject.Predmet.ProtustrankaFormatedOIB_1">  Flexi komplet d.o.o. za djelatnost turističke agencije, OIB 22137302733</derivirana_varijabla>
  </DomainObject.Predmet.ProtustrankaFormatedOIB>
  <DomainObject.Predmet.ProtustrankaFormatedWithAdress>
    <izvorni_sadrzaj> Flexi komplet d.o.o. za djelatnost turističke agencije, Jadranska cesta 61, 23210 Sveti Filip I Jakov</izvorni_sadrzaj>
    <derivirana_varijabla naziv="DomainObject.Predmet.ProtustrankaFormatedWithAdress_1"> Flexi komplet d.o.o. za djelatnost turističke agencije, Jadranska cesta 61, 23210 Sveti Filip I Jakov</derivirana_varijabla>
  </DomainObject.Predmet.ProtustrankaFormatedWithAdress>
  <DomainObject.Predmet.ProtustrankaFormatedWithAdressOIB>
    <izvorni_sadrzaj> Flexi komplet d.o.o. za djelatnost turističke agencije, OIB 22137302733, Jadranska cesta 61, 23210 Sveti Filip I Jakov</izvorni_sadrzaj>
    <derivirana_varijabla naziv="DomainObject.Predmet.ProtustrankaFormatedWithAdressOIB_1"> Flexi komplet d.o.o. za djelatnost turističke agencije, OIB 22137302733, Jadranska cesta 61, 23210 Sveti Filip I Jakov</derivirana_varijabla>
  </DomainObject.Predmet.ProtustrankaFormatedWithAdressOIB>
  <DomainObject.Predmet.ProtustrankaWithAdress>
    <izvorni_sadrzaj>Flexi komplet d.o.o. za djelatnost turističke agencije Jadranska cesta 61, 23210 Sveti Filip I Jakov</izvorni_sadrzaj>
    <derivirana_varijabla naziv="DomainObject.Predmet.ProtustrankaWithAdress_1">Flexi komplet d.o.o. za djelatnost turističke agencije Jadranska cesta 61, 23210 Sveti Filip I Jakov</derivirana_varijabla>
  </DomainObject.Predmet.ProtustrankaWithAdress>
  <DomainObject.Predmet.ProtustrankaWithAdressOIB>
    <izvorni_sadrzaj>Flexi komplet d.o.o. za djelatnost turističke agencije, OIB 22137302733, Jadranska cesta 61, 23210 Sveti Filip I Jakov</izvorni_sadrzaj>
    <derivirana_varijabla naziv="DomainObject.Predmet.ProtustrankaWithAdressOIB_1">Flexi komplet d.o.o. za djelatnost turističke agencije, OIB 22137302733, Jadranska cesta 61, 23210 Sveti Filip I Jakov</derivirana_varijabla>
  </DomainObject.Predmet.ProtustrankaWithAdressOIB>
  <DomainObject.Predmet.ProtustrankaNazivFormated>
    <izvorni_sadrzaj>Flexi komplet d.o.o. za djelatnost turističke agencije</izvorni_sadrzaj>
    <derivirana_varijabla naziv="DomainObject.Predmet.ProtustrankaNazivFormated_1">Flexi komplet d.o.o. za djelatnost turističke agencije</derivirana_varijabla>
  </DomainObject.Predmet.ProtustrankaNazivFormated>
  <DomainObject.Predmet.ProtustrankaNazivFormatedOIB>
    <izvorni_sadrzaj>Flexi komplet d.o.o. za djelatnost turističke agencije, OIB 22137302733</izvorni_sadrzaj>
    <derivirana_varijabla naziv="DomainObject.Predmet.ProtustrankaNazivFormatedOIB_1">Flexi komplet d.o.o. za djelatnost turističke agencije, OIB 22137302733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Flexi komplet d.o.o. za djelatnost turističke agencije</item>
    </izvorni_sadrzaj>
    <derivirana_varijabla naziv="DomainObject.Predmet.ProtuStrankaListFormated_1">
      <item>Flexi komplet d.o.o. za djelatnost turističke agencije</item>
    </derivirana_varijabla>
  </DomainObject.Predmet.ProtuStrankaListFormated>
  <DomainObject.Predmet.ProtuStrankaListFormatedOIB>
    <izvorni_sadrzaj>
      <item>Flexi komplet d.o.o. za djelatnost turističke agencije, OIB 22137302733</item>
    </izvorni_sadrzaj>
    <derivirana_varijabla naziv="DomainObject.Predmet.ProtuStrankaListFormatedOIB_1">
      <item>Flexi komplet d.o.o. za djelatnost turističke agencije, OIB 22137302733</item>
    </derivirana_varijabla>
  </DomainObject.Predmet.ProtuStrankaListFormatedOIB>
  <DomainObject.Predmet.ProtuStrankaListFormatedWithAdress>
    <izvorni_sadrzaj>
      <item>Flexi komplet d.o.o. za djelatnost turističke agencije, Jadranska cesta 61, 23210 Sveti Filip I Jakov</item>
    </izvorni_sadrzaj>
    <derivirana_varijabla naziv="DomainObject.Predmet.ProtuStrankaListFormatedWithAdress_1">
      <item>Flexi komplet d.o.o. za djelatnost turističke agencije, Jadranska cesta 61, 23210 Sveti Filip I Jakov</item>
    </derivirana_varijabla>
  </DomainObject.Predmet.ProtuStrankaListFormatedWithAdress>
  <DomainObject.Predmet.ProtuStrankaListFormatedWithAdressOIB>
    <izvorni_sadrzaj>
      <item>Flexi komplet d.o.o. za djelatnost turističke agencije, OIB 22137302733, Jadranska cesta 61, 23210 Sveti Filip I Jakov</item>
    </izvorni_sadrzaj>
    <derivirana_varijabla naziv="DomainObject.Predmet.ProtuStrankaListFormatedWithAdressOIB_1">
      <item>Flexi komplet d.o.o. za djelatnost turističke agencije, OIB 22137302733, Jadranska cesta 61, 23210 Sveti Filip I Jakov</item>
    </derivirana_varijabla>
  </DomainObject.Predmet.ProtuStrankaListFormatedWithAdressOIB>
  <DomainObject.Predmet.ProtuStrankaListNazivFormated>
    <izvorni_sadrzaj>
      <item>Flexi komplet d.o.o. za djelatnost turističke agencije</item>
    </izvorni_sadrzaj>
    <derivirana_varijabla naziv="DomainObject.Predmet.ProtuStrankaListNazivFormated_1">
      <item>Flexi komplet d.o.o. za djelatnost turističke agencije</item>
    </derivirana_varijabla>
  </DomainObject.Predmet.ProtuStrankaListNazivFormated>
  <DomainObject.Predmet.ProtuStrankaListNazivFormatedOIB>
    <izvorni_sadrzaj>
      <item>Flexi komplet d.o.o. za djelatnost turističke agencije, OIB 22137302733</item>
    </izvorni_sadrzaj>
    <derivirana_varijabla naziv="DomainObject.Predmet.ProtuStrankaListNazivFormatedOIB_1">
      <item>Flexi komplet d.o.o. za djelatnost turističke agencije, OIB 22137302733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Flexi komplet d.o.o. za djelatnost turističke agencije</izvorni_sadrzaj>
    <derivirana_varijabla naziv="DomainObject.Predmet.ProtustrankaIDrugi_1">Flexi komplet d.o.o. za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Flexi komplet d.o.o. za djelatnost turističke agencije, OIB 22137302733, Jadranska cesta 61, 23210 Sveti Filip I Jakov</izvorni_sadrzaj>
    <derivirana_varijabla naziv="DomainObject.Predmet.ProtustrankaIDrugiAdressOIB_1">Flexi komplet d.o.o. za djelatnost turističke agencije, OIB 22137302733, Jadranska cesta 61,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Flexi komplet d.o.o. za djelatnost turističke agencije</item>
    </izvorni_sadrzaj>
    <derivirana_varijabla naziv="DomainObject.Predmet.SudioniciListNaziv_1">
      <item>FINA</item>
      <item>Flexi komplet d.o.o. za djelatnost turističke agencije</item>
    </derivirana_varijabla>
  </DomainObject.Predmet.SudioniciListNaziv>
  <DomainObject.Predmet.SudioniciListAdressOIB>
    <izvorni_sadrzaj>
      <item>FINA, OIB 85821130368, Ivana Danila 4,23000 Zadar</item>
      <item>Flexi komplet d.o.o. za djelatnost turističke agencije, OIB 22137302733, Jadranska cesta 61,23210 Sveti Filip I Jakov</item>
    </izvorni_sadrzaj>
    <derivirana_varijabla naziv="DomainObject.Predmet.SudioniciListAdressOIB_1">
      <item>FINA, OIB 85821130368, Ivana Danila 4,23000 Zadar</item>
      <item>Flexi komplet d.o.o. za djelatnost turističke agencije, OIB 22137302733, Jadranska cesta 61,23210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22137302733</item>
    </izvorni_sadrzaj>
    <derivirana_varijabla naziv="DomainObject.Predmet.SudioniciListNazivOIB_1">
      <item>, OIB 85821130368</item>
      <item>, OIB 22137302733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St-24/2019-2</izvorni_sadrzaj>
    <derivirana_varijabla naziv="DomainObject.PredzadnjaOdlukaIzPredmeta.Oznaka_1">St-24/2019-2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2056</properties:Characters>
  <properties:Lines>54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2019-02-07T13:40:00Z</dcterms:created>
  <dc:creator>mklismanic</dc:creator>
  <cp:lastModifiedBy>Kristina Njegovan</cp:lastModifiedBy>
  <cp:lastPrinted>2019-02-07T13:40:00Z</cp:lastPrinted>
  <dcterms:modified xmlns:xsi="http://www.w3.org/2001/XMLSchema-instance" xsi:type="dcterms:W3CDTF">2019-02-08T08:37:00Z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