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27ae" w14:paraId="ba727ae" w:rsidRDefault="00AE649C" w:rsidP="00FA5B5E" w:rsidR="00AE649C" w:rsidRPr="00B76F3C">
      <w:pPr>
        <w:pStyle w:val="Naslov3"/>
        <w15:collapsed w:val="false"/>
      </w:pPr>
    </w:p>
    <w:p w:rsidRDefault="00412B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2B1F" w:rsidP="00412B1F" w:rsidR="00412B1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St-450/2016-3.</w:t>
      </w:r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412B1F" w:rsidP="00412B1F" w:rsidR="00412B1F">
      <w:pPr>
        <w:jc w:val="both"/>
        <w:rPr>
          <w:rFonts w:cs="Arial" w:hAnsi="Arial" w:ascii="Arial"/>
          <w:b/>
        </w:rPr>
      </w:pPr>
    </w:p>
    <w:p w:rsidRDefault="00412B1F" w:rsidP="00412B1F" w:rsidR="00412B1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12B1F" w:rsidP="00412B1F" w:rsidR="00412B1F">
      <w:pPr>
        <w:jc w:val="center"/>
        <w:rPr>
          <w:rFonts w:cs="Arial" w:hAnsi="Arial" w:ascii="Arial"/>
          <w:b/>
        </w:rPr>
      </w:pPr>
    </w:p>
    <w:p w:rsidRDefault="00412B1F" w:rsidP="00412B1F" w:rsidR="00412B1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HRVATSKA – IRSKA iz Zagreba, Siget 16b, OIB 89194156353, dana 12. rujna 2016. godine  </w:t>
      </w:r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412B1F" w:rsidP="00412B1F" w:rsidR="00412B1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HRVATSKA – IRSKA iz Zagreba, Siget 16b, OIB 89194156353.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 P, OIB 01354117686.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HRVATSKA – IRSKA iz Zagreba, Siget 16b, OIB 89194156353. </w:t>
      </w:r>
    </w:p>
    <w:p w:rsidRDefault="00412B1F" w:rsidP="00412B1F" w:rsidR="00412B1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07,30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12B1F" w:rsidP="00412B1F" w:rsidR="00412B1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12B1F" w:rsidP="00412B1F" w:rsidR="00412B1F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412B1F" w:rsidP="00412B1F" w:rsidR="00412B1F">
      <w:pPr>
        <w:jc w:val="center"/>
        <w:rPr>
          <w:rFonts w:cs="Arial" w:hAnsi="Arial" w:ascii="Arial"/>
          <w:b/>
        </w:rPr>
      </w:pPr>
    </w:p>
    <w:p w:rsidRDefault="00412B1F" w:rsidP="00412B1F" w:rsidR="00412B1F">
      <w:pPr>
        <w:jc w:val="center"/>
        <w:rPr>
          <w:rFonts w:cs="Arial" w:hAnsi="Arial" w:ascii="Arial"/>
          <w:b/>
        </w:rPr>
      </w:pPr>
    </w:p>
    <w:p w:rsidRDefault="00412B1F" w:rsidP="00412B1F" w:rsidR="00412B1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412B1F" w:rsidP="00412B1F" w:rsidR="00412B1F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St-450/2016-2,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12B1F" w:rsidP="00412B1F" w:rsidR="00412B1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12B1F" w:rsidP="00412B1F" w:rsidR="00412B1F">
      <w:pPr>
        <w:pStyle w:val="Bezproreda"/>
        <w:ind w:firstLine="851"/>
        <w:jc w:val="both"/>
        <w:rPr>
          <w:rFonts w:cs="Arial" w:hAnsi="Arial" w:ascii="Arial"/>
        </w:rPr>
      </w:pPr>
    </w:p>
    <w:p w:rsidRDefault="00412B1F" w:rsidP="00412B1F" w:rsidR="00412B1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412B1F" w:rsidP="00412B1F" w:rsidR="00412B1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12. rujna 2016. godine</w:t>
      </w:r>
    </w:p>
    <w:p w:rsidRDefault="00412B1F" w:rsidP="00412B1F" w:rsidR="00412B1F">
      <w:pPr>
        <w:jc w:val="center"/>
        <w:rPr>
          <w:rFonts w:cs="Arial" w:hAnsi="Arial" w:ascii="Arial"/>
          <w:b/>
        </w:rPr>
      </w:pPr>
    </w:p>
    <w:p w:rsidRDefault="00412B1F" w:rsidP="00412B1F" w:rsidR="00412B1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12B1F" w:rsidP="00412B1F" w:rsidR="00412B1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12B1F" w:rsidP="00412B1F" w:rsidR="00412B1F">
      <w:pPr>
        <w:ind w:firstLine="4111"/>
        <w:jc w:val="both"/>
        <w:rPr>
          <w:rFonts w:cs="Arial" w:hAnsi="Arial" w:ascii="Arial"/>
        </w:rPr>
      </w:pP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412B1F" w:rsidP="00412B1F" w:rsidR="00412B1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12B1F" w:rsidP="00412B1F" w:rsidR="00412B1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412B1F" w:rsidP="00412B1F" w:rsidR="00412B1F">
      <w:pPr>
        <w:rPr>
          <w:rFonts w:cs="Arial" w:hAnsi="Arial" w:ascii="Arial"/>
        </w:rPr>
      </w:pPr>
    </w:p>
    <w:p w:rsidRDefault="00412B1F" w:rsidP="00412B1F" w:rsidR="00412B1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B1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7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St-450/2016-3</izvorni_sadrzaj>
    <derivirana_varijabla naziv="DomainObject.Oznaka_1">St-450/2016-3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- IRSKA zastupanog po punomoćniku Krešimir Galin; Emil Čić</izvorni_sadrzaj>
    <derivirana_varijabla naziv="DomainObject.Predmet.ProtustrankaFormated_1">  UDRUGA HRVATSKA - IRSKA zastupanog po punomoćniku Krešimir Galin; Emil Čić</derivirana_varijabla>
  </DomainObject.Predmet.ProtustrankaFormated>
  <DomainObject.Predmet.ProtustrankaFormatedOIB>
    <izvorni_sadrzaj>  UDRUGA HRVATSKA - IRSKA, OIB 89194156353 zastupanog po punomoćniku Krešimir Galin; Emil Čić</izvorni_sadrzaj>
    <derivirana_varijabla naziv="DomainObject.Predmet.ProtustrankaFormatedOIB_1">  UDRUGA HRVATSKA - IRSKA, OIB 89194156353 zastupanog po punomoćniku Krešimir Galin; Emil Čić</derivirana_varijabla>
  </DomainObject.Predmet.ProtustrankaFormatedOIB>
  <DomainObject.Predmet.ProtustrankaFormatedWithAdress>
    <izvorni_sadrzaj> UDRUGA HRVATSKA - IRSKA, Siget 16 b, 10000 Zagreb zastupanog po punomoćniku Krešimir Galin; Emil Čić</izvorni_sadrzaj>
    <derivirana_varijabla naziv="DomainObject.Predmet.ProtustrankaFormatedWithAdress_1"> UDRUGA HRVATSKA - IRSKA, Siget 16 b, 10000 Zagreb zastupanog po punomoćniku Krešimir Galin; Emil Čić</derivirana_varijabla>
  </DomainObject.Predmet.ProtustrankaFormatedWithAdress>
  <DomainObject.Predmet.ProtustrankaFormatedWithAdressOIB>
    <izvorni_sadrzaj> UDRUGA HRVATSKA - IRSKA, OIB 89194156353, Siget 16 b, 10000 Zagreb zastupanog po punomoćniku Krešimir Galin; Emil Čić</izvorni_sadrzaj>
    <derivirana_varijabla naziv="DomainObject.Predmet.ProtustrankaFormatedWithAdressOIB_1"> UDRUGA HRVATSKA - IRSKA, OIB 89194156353, Siget 16 b, 10000 Zagreb zastupanog po punomoćniku Krešimir Galin; Emil Čić</derivirana_varijabla>
  </DomainObject.Predmet.ProtustrankaFormatedWithAdressOIB>
  <DomainObject.Predmet.ProtustrankaWithAdress>
    <izvorni_sadrzaj>UDRUGA HRVATSKA - IRSKA Siget 16 b, 10000 Zagreb</izvorni_sadrzaj>
    <derivirana_varijabla naziv="DomainObject.Predmet.ProtustrankaWithAdress_1">UDRUGA HRVATSKA - IRSKA Siget 16 b, 10000 Zagreb</derivirana_varijabla>
  </DomainObject.Predmet.ProtustrankaWithAdress>
  <DomainObject.Predmet.ProtustrankaWithAdressOIB>
    <izvorni_sadrzaj>UDRUGA HRVATSKA - IRSKA, OIB 89194156353, Siget 16 b, 10000 Zagreb</izvorni_sadrzaj>
    <derivirana_varijabla naziv="DomainObject.Predmet.ProtustrankaWithAdressOIB_1">UDRUGA HRVATSKA - IRSKA, OIB 89194156353, Siget 16 b, 10000 Zagreb</derivirana_varijabla>
  </DomainObject.Predmet.ProtustrankaWithAdressOIB>
  <DomainObject.Predmet.ProtustrankaNazivFormated>
    <izvorni_sadrzaj>UDRUGA HRVATSKA - IRSKA</izvorni_sadrzaj>
    <derivirana_varijabla naziv="DomainObject.Predmet.ProtustrankaNazivFormated_1">UDRUGA HRVATSKA - IRSKA</derivirana_varijabla>
  </DomainObject.Predmet.ProtustrankaNazivFormated>
  <DomainObject.Predmet.ProtustrankaNazivFormatedOIB>
    <izvorni_sadrzaj>UDRUGA HRVATSKA - IRSKA, OIB 89194156353</izvorni_sadrzaj>
    <derivirana_varijabla naziv="DomainObject.Predmet.ProtustrankaNazivFormatedOIB_1">UDRUGA HRVATSKA - IRSKA, OIB 89194156353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- IRSKA zastupanog po punomoćniku Krešimir Galin; Emil Čić</item>
    </izvorni_sadrzaj>
    <derivirana_varijabla naziv="DomainObject.Predmet.ProtuStrankaListFormated_1">
      <item>UDRUGA HRVATSKA - IRSKA zastupanog po punomoćniku Krešimir Galin; Emil Čić</item>
    </derivirana_varijabla>
  </DomainObject.Predmet.ProtuStrankaListFormated>
  <DomainObject.Predmet.ProtuStrankaListFormatedOIB>
    <izvorni_sadrzaj>
      <item>UDRUGA HRVATSKA - IRSKA, OIB 89194156353 zastupanog po punomoćniku Krešimir Galin; Emil Čić</item>
    </izvorni_sadrzaj>
    <derivirana_varijabla naziv="DomainObject.Predmet.ProtuStrankaListFormatedOIB_1">
      <item>UDRUGA HRVATSKA - IRSKA, OIB 89194156353 zastupanog po punomoćniku Krešimir Galin; Emil Čić</item>
    </derivirana_varijabla>
  </DomainObject.Predmet.ProtuStrankaListFormatedOIB>
  <DomainObject.Predmet.ProtuStrankaListFormatedWithAdress>
    <izvorni_sadrzaj>
      <item>UDRUGA HRVATSKA - IRSKA, Siget 16 b, 10000 Zagreb zastupanog po punomoćniku Krešimir Galin; Emil Čić</item>
    </izvorni_sadrzaj>
    <derivirana_varijabla naziv="DomainObject.Predmet.ProtuStrankaListFormatedWithAdress_1">
      <item>UDRUGA HRVATSKA - IRSKA, Siget 16 b, 10000 Zagreb zastupanog po punomoćniku Krešimir Galin; Emil Čić</item>
    </derivirana_varijabla>
  </DomainObject.Predmet.ProtuStrankaListFormatedWithAdress>
  <DomainObject.Predmet.ProtuStrankaListFormatedWithAdressOIB>
    <izvorni_sadrzaj>
      <item>UDRUGA HRVATSKA - IRSKA, OIB 89194156353, Siget 16 b, 10000 Zagreb zastupanog po punomoćniku Krešimir Galin; Emil Čić</item>
    </izvorni_sadrzaj>
    <derivirana_varijabla naziv="DomainObject.Predmet.ProtuStrankaListFormatedWithAdressOIB_1">
      <item>UDRUGA HRVATSKA - IRSKA, OIB 89194156353, Siget 16 b, 10000 Zagreb zastupanog po punomoćniku Krešimir Galin; Emil Čić</item>
    </derivirana_varijabla>
  </DomainObject.Predmet.ProtuStrankaListFormatedWithAdressOIB>
  <DomainObject.Predmet.ProtuStrankaListNazivFormated>
    <izvorni_sadrzaj>
      <item>UDRUGA HRVATSKA - IRSKA</item>
    </izvorni_sadrzaj>
    <derivirana_varijabla naziv="DomainObject.Predmet.ProtuStrankaListNazivFormated_1">
      <item>UDRUGA HRVATSKA - IRSKA</item>
    </derivirana_varijabla>
  </DomainObject.Predmet.ProtuStrankaListNazivFormated>
  <DomainObject.Predmet.ProtuStrankaListNazivFormatedOIB>
    <izvorni_sadrzaj>
      <item>UDRUGA HRVATSKA - IRSKA, OIB 89194156353</item>
    </izvorni_sadrzaj>
    <derivirana_varijabla naziv="DomainObject.Predmet.ProtuStrankaListNazivFormatedOIB_1">
      <item>UDRUGA HRVATSKA - IRSKA, OIB 89194156353</item>
    </derivirana_varijabla>
  </DomainObject.Predmet.ProtuStrankaListNazivFormatedOIB>
  <DomainObject.Predmet.OstaliListFormated>
    <izvorni_sadrzaj>
      <item>Emil Čić punomoćnik sudionika u postupku UDRUGA HRVATSKA - IRSKA</item>
      <item>Krešimir Galin punomoćnik sudionika u postupku UDRUGA HRVATSKA - IRSKA</item>
    </izvorni_sadrzaj>
    <derivirana_varijabla naziv="DomainObject.Predmet.OstaliListFormated_1">
      <item>Emil Čić punomoćnik sudionika u postupku UDRUGA HRVATSKA - IRSKA</item>
      <item>Krešimir Galin punomoćnik sudionika u postupku UDRUGA HRVATSKA - IRSKA</item>
    </derivirana_varijabla>
  </DomainObject.Predmet.OstaliListFormated>
  <DomainObject.Predmet.OstaliListFormatedOIB>
    <izvorni_sadrzaj>
      <item>Emil Čić punomoćnik sudionika u postupku UDRUGA HRVATSKA - IRSKA</item>
      <item>Krešimir Galin punomoćnik sudionika u postupku UDRUGA HRVATSKA - IRSKA</item>
    </izvorni_sadrzaj>
    <derivirana_varijabla naziv="DomainObject.Predmet.OstaliListFormatedOIB_1">
      <item>Emil Čić punomoćnik sudionika u postupku UDRUGA HRVATSKA - IRSKA</item>
      <item>Krešimir Galin punomoćnik sudionika u postupku UDRUGA HRVATSKA - IRSKA</item>
    </derivirana_varijabla>
  </DomainObject.Predmet.OstaliListFormatedOIB>
  <DomainObject.Predmet.OstaliListFormatedWithAdress>
    <izvorni_sadrzaj>
      <item>Emil Čić punomoćnik sudionika u postupku UDRUGA HRVATSKA - IRSKA</item>
      <item>Krešimir Galin punomoćnik sudionika u postupku UDRUGA HRVATSKA - IRSKA</item>
    </izvorni_sadrzaj>
    <derivirana_varijabla naziv="DomainObject.Predmet.OstaliListFormatedWithAdress_1">
      <item>Emil Čić punomoćnik sudionika u postupku UDRUGA HRVATSKA - IRSKA</item>
      <item>Krešimir Galin punomoćnik sudionika u postupku UDRUGA HRVATSKA - IRSKA</item>
    </derivirana_varijabla>
  </DomainObject.Predmet.OstaliListFormatedWithAdress>
  <DomainObject.Predmet.OstaliListFormatedWithAdressOIB>
    <izvorni_sadrzaj>
      <item>Emil Čić punomoćnik sudionika u postupku UDRUGA HRVATSKA - IRSKA</item>
      <item>Krešimir Galin punomoćnik sudionika u postupku UDRUGA HRVATSKA - IRSKA</item>
    </izvorni_sadrzaj>
    <derivirana_varijabla naziv="DomainObject.Predmet.OstaliListFormatedWithAdressOIB_1">
      <item>Emil Čić punomoćnik sudionika u postupku UDRUGA HRVATSKA - IRSKA</item>
      <item>Krešimir Galin punomoćnik sudionika u postupku UDRUGA HRVATSKA - IRSKA</item>
    </derivirana_varijabla>
  </DomainObject.Predmet.OstaliListFormatedWithAdressOIB>
  <DomainObject.Predmet.OstaliListNazivFormated>
    <izvorni_sadrzaj>
      <item>Emil Čić</item>
      <item>Krešimir Galin</item>
    </izvorni_sadrzaj>
    <derivirana_varijabla naziv="DomainObject.Predmet.OstaliListNazivFormated_1">
      <item>Emil Čić</item>
      <item>Krešimir Galin</item>
    </derivirana_varijabla>
  </DomainObject.Predmet.OstaliListNazivFormated>
  <DomainObject.Predmet.OstaliListNazivFormatedOIB>
    <izvorni_sadrzaj>
      <item>Emil Čić</item>
      <item>Krešimir Galin</item>
    </izvorni_sadrzaj>
    <derivirana_varijabla naziv="DomainObject.Predmet.OstaliListNazivFormatedOIB_1">
      <item>Emil Čić</item>
      <item>Krešimir Galin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St-450/2016-3</izvorni_sadrzaj>
    <derivirana_varijabla naziv="DomainObject.PoslovniBrojDokumenta_1">St-450/2016-3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- IRSKA</izvorni_sadrzaj>
    <derivirana_varijabla naziv="DomainObject.Predmet.ProtustrankaIDrugi_1">UDRUGA HRVATSKA - IRSKA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HRVATSKA - IRSKA, OIB 89194156353, Siget 16 b, 10000 Zagreb</izvorni_sadrzaj>
    <derivirana_varijabla naziv="DomainObject.Predmet.ProtustrankaIDrugiAdressOIB_1">UDRUGA HRVATSKA - IRSKA, OIB 89194156353, Siget 16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HRVATSKA - IRSKA</item>
      <item>FINA Regionalni centar Zagreb</item>
      <item>Emil Čić</item>
      <item>Krešimir Galin</item>
    </izvorni_sadrzaj>
    <derivirana_varijabla naziv="DomainObject.Predmet.SudioniciListNaziv_1">
      <item>UDRUGA HRVATSKA - IRSKA</item>
      <item>FINA Regionalni centar Zagreb</item>
      <item>Emil Čić</item>
      <item>Krešimir Galin</item>
    </derivirana_varijabla>
  </DomainObject.Predmet.SudioniciListNaziv>
  <DomainObject.Predmet.SudioniciListAdressOIB>
    <izvorni_sadrzaj>
      <item>UDRUGA HRVATSKA - IRSKA, OIB 89194156353, Siget 16 b,10000 Zagreb</item>
      <item>FINA Regionalni centar Zagreb, OIB 85821130368, Trg svibanjskih žrtava 1995.br 1,10000 Zagreb</item>
      <item>Emil Čić</item>
      <item>Krešimir Galin</item>
    </izvorni_sadrzaj>
    <derivirana_varijabla naziv="DomainObject.Predmet.SudioniciListAdressOIB_1">
      <item>UDRUGA HRVATSKA - IRSKA, OIB 89194156353, Siget 16 b,10000 Zagreb</item>
      <item>FINA Regionalni centar Zagreb, OIB 85821130368, Trg svibanjskih žrtava 1995.br 1,10000 Zagreb</item>
      <item>Emil Čić</item>
      <item>Krešimir Galin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A7C42-3A78-46E6-A02F-BE7F53F15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3642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2016-09-12T05:26:00Z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