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aa79" w14:paraId="535aa79" w:rsidRDefault="000260CF" w:rsidP="000260CF" w:rsidR="000260CF" w:rsidRPr="003F5444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F544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0260CF" w:rsidP="00EE6E80" w:rsidR="00EE6E80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E6E80" w:rsidRPr="00284DF3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EE6E80">
        <w:rPr>
          <w:rFonts w:hAnsi="Times New Roman" w:ascii="Times New Roman"/>
          <w:color w:val="auto"/>
          <w:sz w:val="24"/>
          <w:szCs w:val="24"/>
          <w:lang w:val="hr-HR"/>
        </w:rPr>
        <w:t>2816/16-24</w:t>
      </w:r>
    </w:p>
    <w:p w:rsidRDefault="00EE6E80" w:rsidP="00EE6E80" w:rsidR="00EE6E80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E6E80" w:rsidP="00EE6E80" w:rsidR="00EE6E80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EE6E80" w:rsidP="00EE6E80" w:rsidR="00EE6E80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E6E80" w:rsidP="00EE6E80" w:rsidR="00EE6E80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E6E80" w:rsidP="00EE6E80" w:rsidR="00EE6E80" w:rsidRPr="00284DF3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284DF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Pr="004D2E42">
        <w:rPr>
          <w:rFonts w:hAnsi="Times New Roman" w:ascii="Times New Roman"/>
          <w:sz w:val="24"/>
        </w:rPr>
        <w:t>CREATIO ARTIS  d. o. o., Zagreb, Savska cesta 41, OIB 46102848115</w:t>
      </w:r>
      <w:r w:rsidRPr="00284DF3">
        <w:rPr>
          <w:rFonts w:hAnsi="Times New Roman" w:ascii="Times New Roman"/>
          <w:sz w:val="24"/>
          <w:szCs w:val="24"/>
        </w:rPr>
        <w:t>, 9. listopada 2017.</w:t>
      </w:r>
    </w:p>
    <w:p w:rsidRDefault="000260CF" w:rsidP="00EE6E80" w:rsidR="000260CF" w:rsidRPr="003F5444">
      <w:pPr>
        <w:rPr>
          <w:szCs w:val="24"/>
        </w:rPr>
      </w:pPr>
    </w:p>
    <w:p w:rsidRDefault="004D1904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0260CF" w:rsidR="000260CF" w:rsidRPr="003F5444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F5444" w:rsidRPr="003F5444">
        <w:rPr>
          <w:rFonts w:hAnsi="Times New Roman" w:ascii="Times New Roman"/>
          <w:color w:val="auto"/>
          <w:sz w:val="24"/>
          <w:szCs w:val="24"/>
        </w:rPr>
        <w:t>Stjepan Lović, Zagreb, Preradovićeva 13, OIB 25964288839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, određuje se nagrada za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>3.000,00 kn.</w:t>
      </w:r>
    </w:p>
    <w:p w:rsidRDefault="00892C9D" w:rsidP="00BC62E1" w:rsidR="00892C9D" w:rsidRPr="003F54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ra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unovodstvu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suda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navedenu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nagradu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isplati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privremenom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ste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ajnom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upravitelju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 broj HR</w:t>
      </w:r>
      <w:r w:rsidR="003F5444" w:rsidRPr="003F5444">
        <w:rPr>
          <w:rFonts w:hAnsi="Times New Roman" w:ascii="Times New Roman"/>
          <w:color w:val="auto"/>
          <w:sz w:val="24"/>
          <w:szCs w:val="24"/>
          <w:lang w:val="hr-HR"/>
        </w:rPr>
        <w:t>2024020063103187293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3F54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3F544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>. 94</w:t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(NN 71/15) </w:t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3F5444" w:rsidRPr="003F5444">
        <w:rPr>
          <w:rFonts w:hAnsi="Times New Roman" w:ascii="Times New Roman"/>
          <w:color w:val="auto"/>
          <w:sz w:val="24"/>
          <w:szCs w:val="24"/>
          <w:lang w:val="hr-HR"/>
        </w:rPr>
        <w:t>9. listopad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F67A1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F67A1" w:rsidP="00AB7A2F" w:rsidR="008F67A1" w:rsidRPr="008F67A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F67A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F67A1" w:rsidP="00995CE9" w:rsidR="008F67A1" w:rsidRPr="008F67A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F67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7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7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7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7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7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7A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F67A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A43CA" w:rsidP="000260CF" w:rsidR="008A43CA" w:rsidRPr="008F67A1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3F544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495E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61270A">
    <w:pPr>
      <w:ind w:right="360"/>
      <w:rPr>
        <w:rFonts w:hAnsi="Times New Roman" w:ascii="Times New Roman"/>
        <w:sz w:val="24"/>
        <w:szCs w:val="24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 w:rsidRPr="0061270A">
      <w:rPr>
        <w:rFonts w:hAnsi="Times New Roman" w:ascii="Times New Roman"/>
        <w:color w:val="auto"/>
        <w:sz w:val="24"/>
        <w:szCs w:val="24"/>
        <w:lang w:val="hr-HR"/>
      </w:rPr>
      <w:t xml:space="preserve">         7 St-</w:t>
    </w:r>
  </w:p>
  <w:p w:rsidRDefault="002E495E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495E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444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70A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7A1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2F5A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E80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Bezproreda" w:type="paragraph">
    <w:name w:val="No Spacing"/>
    <w:qFormat/>
    <w:rsid w:val="00972F5A"/>
    <w:rPr>
      <w:rFonts w:eastAsia="Calibri" w:hAnsi="Calibri" w:ascii="Calibri"/>
      <w:noProof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6127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270A"/>
    <w:rPr>
      <w:rFonts w:hAnsi="Arial" w:asci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6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7A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7A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7A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7A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Bezproreda" w:type="paragraph">
    <w:name w:val="No Spacing"/>
    <w:qFormat/>
    <w:rsid w:val="00972F5A"/>
    <w:rPr>
      <w:rFonts w:ascii="Calibri" w:eastAsia="Calibri" w:hAnsi="Calibri"/>
      <w:noProof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6127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270A"/>
    <w:rPr>
      <w:rFonts w:ascii="Arial" w:hAns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6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7A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7A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7A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7A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St-2816/2016</izvorni_sadrzaj>
    <derivirana_varijabla naziv="DomainObject.Predmet.OznakaBroj_1">St-2816/2016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CREATIO ARTIS d.o.o.</izvorni_sadrzaj>
    <derivirana_varijabla naziv="DomainObject.Predmet.ProtustrankaFormated_1">  CREATIO ARTIS d.o.o.</derivirana_varijabla>
  </DomainObject.Predmet.ProtustrankaFormated>
  <DomainObject.Predmet.ProtustrankaFormatedOIB>
    <izvorni_sadrzaj>  CREATIO ARTIS d.o.o., OIB 46102848115</izvorni_sadrzaj>
    <derivirana_varijabla naziv="DomainObject.Predmet.ProtustrankaFormatedOIB_1">  CREATIO ARTIS d.o.o., OIB 46102848115</derivirana_varijabla>
  </DomainObject.Predmet.ProtustrankaFormatedOIB>
  <DomainObject.Predmet.ProtustrankaFormatedWithAdress>
    <izvorni_sadrzaj> CREATIO ARTIS d.o.o., Savska cesta 41, 10000 Zagreb</izvorni_sadrzaj>
    <derivirana_varijabla naziv="DomainObject.Predmet.ProtustrankaFormatedWithAdress_1"> CREATIO ARTIS d.o.o., Savska cesta 41, 10000 Zagreb</derivirana_varijabla>
  </DomainObject.Predmet.ProtustrankaFormatedWithAdress>
  <DomainObject.Predmet.ProtustrankaFormatedWithAdressOIB>
    <izvorni_sadrzaj> CREATIO ARTIS d.o.o., OIB 46102848115, Savska cesta 41, 10000 Zagreb</izvorni_sadrzaj>
    <derivirana_varijabla naziv="DomainObject.Predmet.ProtustrankaFormatedWithAdressOIB_1"> CREATIO ARTIS d.o.o., OIB 46102848115, Savska cesta 41, 10000 Zagreb</derivirana_varijabla>
  </DomainObject.Predmet.ProtustrankaFormatedWithAdressOIB>
  <DomainObject.Predmet.ProtustrankaWithAdress>
    <izvorni_sadrzaj>CREATIO ARTIS d.o.o. Savska cesta 41, 10000 Zagreb</izvorni_sadrzaj>
    <derivirana_varijabla naziv="DomainObject.Predmet.ProtustrankaWithAdress_1">CREATIO ARTIS d.o.o. Savska cesta 41, 10000 Zagreb</derivirana_varijabla>
  </DomainObject.Predmet.ProtustrankaWithAdress>
  <DomainObject.Predmet.ProtustrankaWithAdressOIB>
    <izvorni_sadrzaj>CREATIO ARTIS d.o.o., OIB 46102848115, Savska cesta 41, 10000 Zagreb</izvorni_sadrzaj>
    <derivirana_varijabla naziv="DomainObject.Predmet.ProtustrankaWithAdressOIB_1">CREATIO ARTIS d.o.o., OIB 46102848115, Savska cesta 41, 10000 Zagreb</derivirana_varijabla>
  </DomainObject.Predmet.ProtustrankaWithAdressOIB>
  <DomainObject.Predmet.ProtustrankaNazivFormated>
    <izvorni_sadrzaj>CREATIO ARTIS d.o.o.</izvorni_sadrzaj>
    <derivirana_varijabla naziv="DomainObject.Predmet.ProtustrankaNazivFormated_1">CREATIO ARTIS d.o.o.</derivirana_varijabla>
  </DomainObject.Predmet.ProtustrankaNazivFormated>
  <DomainObject.Predmet.ProtustrankaNazivFormatedOIB>
    <izvorni_sadrzaj>CREATIO ARTIS d.o.o., OIB 46102848115</izvorni_sadrzaj>
    <derivirana_varijabla naziv="DomainObject.Predmet.ProtustrankaNazivFormatedOIB_1">CREATIO ARTIS d.o.o., OIB 46102848115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Dalibor Vujaklija; VEKA - ING d.o.o. za projektiranje, prodaju i izvedbu grijanja, ventilacije i klimatizacije; vjerovnici</izvorni_sadrzaj>
    <derivirana_varijabla naziv="DomainObject.Predmet.StrankaFormated_1">  FINA Regionalni centar Zagreb; Dalibor Vujaklija; VEKA - ING d.o.o. za projektiranje, prodaju i izvedbu grijanja, ventilacije i klimatizacije; vjerovnici</derivirana_varijabla>
  </DomainObject.Predmet.StrankaFormated>
  <DomainObject.Predmet.StrankaFormatedOIB>
    <izvorni_sadrzaj>  FINA Regionalni centar Zagreb, OIB 85821130368; Dalibor Vujaklija, OIB 06205080866; VEKA - ING d.o.o. za projektiranje, prodaju i izvedbu grijanja, ventilacije i klimatizacije, OIB 84788334631; vjerovnici</izvorni_sadrzaj>
    <derivirana_varijabla naziv="DomainObject.Predmet.StrankaFormatedOIB_1">  FINA Regionalni centar Zagreb, OIB 85821130368; Dalibor Vujaklija, OIB 06205080866; VEKA - ING d.o.o. za projektiranje, prodaju i izvedbu grijanja, ventilacije i klimatizacije, OIB 84788334631; vjerovnici</derivirana_varijabla>
  </DomainObject.Predmet.StrankaFormatedOIB>
  <DomainObject.Predmet.StrankaFormatedWithAdress>
    <izvorni_sadrzaj> FINA Regionalni centar Zagreb, Trg svibanjskih žrtava 1995. br. 1, 10000 Zagreb; Dalibor Vujaklija, Gornji Rogolji 38, 35430 Gornji Rogolji; VEKA - ING d.o.o. za projektiranje, prodaju i izvedbu grijanja, ventilacije i klimatizacije, Ulica kneza Branimira 189, 10000 Zagreb; vjerovnici</izvorni_sadrzaj>
    <derivirana_varijabla naziv="DomainObject.Predmet.StrankaFormatedWithAdress_1"> FINA Regionalni centar Zagreb, Trg svibanjskih žrtava 1995. br. 1, 10000 Zagreb; Dalibor Vujaklija, Gornji Rogolji 38, 35430 Gornji Rogolji; VEKA - ING d.o.o. za projektiranje, prodaju i izvedbu grijanja, ventilacije i klimatizacije, Ulica kneza Branimira 189, 10000 Zagreb; vjerovnici</derivirana_varijabla>
  </DomainObject.Predmet.StrankaFormatedWithAdress>
  <DomainObject.Predmet.StrankaFormatedWithAdressOIB>
    <izvorni_sadrzaj> FINA Regionalni centar Zagreb, OIB 85821130368, Trg svibanjskih žrtava 1995. br. 1, 10000 Zagreb; Dalibor Vujaklija, OIB 06205080866, Gornji Rogolji 38, 35430 Gornji Rogolji; VEKA - ING d.o.o. za projektiranje, prodaju i izvedbu grijanja, ventilacije i klimatizacije, OIB 84788334631, Ulica kneza Branimira 189, 10000 Zagreb; vjerovnici</izvorni_sadrzaj>
    <derivirana_varijabla naziv="DomainObject.Predmet.StrankaFormatedWithAdressOIB_1"> FINA Regionalni centar Zagreb, OIB 85821130368, Trg svibanjskih žrtava 1995. br. 1, 10000 Zagreb; Dalibor Vujaklija, OIB 06205080866, Gornji Rogolji 38, 35430 Gornji Rogolji; VEKA - ING d.o.o. za projektiranje, prodaju i izvedbu grijanja, ventilacije i klimatizacije, OIB 84788334631, Ulica kneza Branimira 189, 10000 Zagreb; vjerovnici</derivirana_varijabla>
  </DomainObject.Predmet.StrankaFormatedWithAdressOIB>
  <DomainObject.Predmet.StrankaWithAdress>
    <izvorni_sadrzaj>FINA Regionalni centar Zagreb Trg svibanjskih žrtava 1995. br. 1,10000 Zagreb,Dalibor Vujaklija Gornji Rogolji 38,35430 Gornji Rogolji,VEKA - ING d.o.o. za projektiranje, prodaju i izvedbu grijanja, ventilacije i klimatizacije Ulica kneza Branimira 189,10000 Zagreb,vjerovnici </izvorni_sadrzaj>
    <derivirana_varijabla naziv="DomainObject.Predmet.StrankaWithAdress_1">FINA Regionalni centar Zagreb Trg svibanjskih žrtava 1995. br. 1,10000 Zagreb,Dalibor Vujaklija Gornji Rogolji 38,35430 Gornji Rogolji,VEKA - ING d.o.o. za projektiranje, prodaju i izvedbu grijanja, ventilacije i klimatizacije Ulica kneza Branimira 189,10000 Zagreb,vjerovnici </derivirana_varijabla>
  </DomainObject.Predmet.StrankaWithAdress>
  <DomainObject.Predmet.StrankaWithAdressOIB>
    <izvorni_sadrzaj>FINA Regionalni centar Zagreb, OIB 85821130368, Trg svibanjskih žrtava 1995. br. 1,10000 Zagreb,Dalibor Vujaklija, OIB 06205080866, Gornji Rogolji 38,35430 Gornji Rogolji,VEKA - ING d.o.o. za projektiranje, prodaju i izvedbu grijanja, ventilacije i klimatizacije, OIB 84788334631, Ulica kneza Branimira 189,10000 Zagreb,vjerovnici</izvorni_sadrzaj>
    <derivirana_varijabla naziv="DomainObject.Predmet.StrankaWithAdressOIB_1">FINA Regionalni centar Zagreb, OIB 85821130368, Trg svibanjskih žrtava 1995. br. 1,10000 Zagreb,Dalibor Vujaklija, OIB 06205080866, Gornji Rogolji 38,35430 Gornji Rogolji,VEKA - ING d.o.o. za projektiranje, prodaju i izvedbu grijanja, ventilacije i klimatizacije, OIB 84788334631, Ulica kneza Branimira 189,10000 Zagreb,vjerovnici</derivirana_varijabla>
  </DomainObject.Predmet.StrankaWithAdressOIB>
  <DomainObject.Predmet.StrankaNazivFormated>
    <izvorni_sadrzaj>FINA Regionalni centar Zagreb,Dalibor Vujaklija,VEKA - ING d.o.o. za projektiranje, prodaju i izvedbu grijanja, ventilacije i klimatizacije,vjerovnici</izvorni_sadrzaj>
    <derivirana_varijabla naziv="DomainObject.Predmet.StrankaNazivFormated_1">FINA Regionalni centar Zagreb,Dalibor Vujaklija,VEKA - ING d.o.o. za projektiranje, prodaju i izvedbu grijanja, ventilacije i klimatizacije,vjerovnici</derivirana_varijabla>
  </DomainObject.Predmet.StrankaNazivFormated>
  <DomainObject.Predmet.StrankaNazivFormatedOIB>
    <izvorni_sadrzaj>FINA Regionalni centar Zagreb, OIB 85821130368,Dalibor Vujaklija, OIB 06205080866,VEKA - ING d.o.o. za projektiranje, prodaju i izvedbu grijanja, ventilacije i klimatizacije, OIB 84788334631,vjerovnici</izvorni_sadrzaj>
    <derivirana_varijabla naziv="DomainObject.Predmet.StrankaNazivFormatedOIB_1">FINA Regionalni centar Zagreb, OIB 85821130368,Dalibor Vujaklija, OIB 06205080866,VEKA - ING d.o.o. za projektiranje, prodaju i izvedbu grijanja, ventilacije i klimatizacije, OIB 84788334631,vjerovnici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Dalibor Vujaklija</item>
      <item>VEKA - ING d.o.o. za projektiranje, prodaju i izvedbu grijanja, ventilacije i klimatizacije</item>
      <item>vjerovnici</item>
    </izvorni_sadrzaj>
    <derivirana_varijabla naziv="DomainObject.Predmet.StrankaListFormated_1">
      <item>FINA Regionalni centar Zagreb</item>
      <item>Dalibor Vujaklija</item>
      <item>VEKA - ING d.o.o. za projektiranje, prodaju i izvedbu grijanja, ventilacije i klimatizacije</item>
      <item>vjerovnici</item>
    </derivirana_varijabla>
  </DomainObject.Predmet.StrankaListFormated>
  <DomainObject.Predmet.StrankaListFormatedOIB>
    <izvorni_sadrzaj>
      <item>FINA Regionalni centar Zagreb, OIB 85821130368</item>
      <item>Dalibor Vujaklija, OIB 06205080866</item>
      <item>VEKA - ING d.o.o. za projektiranje, prodaju i izvedbu grijanja, ventilacije i klimatizacije, OIB 84788334631</item>
      <item>vjerovnici</item>
    </izvorni_sadrzaj>
    <derivirana_varijabla naziv="DomainObject.Predmet.StrankaListFormatedOIB_1">
      <item>FINA Regionalni centar Zagreb, OIB 85821130368</item>
      <item>Dalibor Vujaklija, OIB 06205080866</item>
      <item>VEKA - ING d.o.o. za projektiranje, prodaju i izvedbu grijanja, ventilacije i klimatizacije, OIB 84788334631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Dalibor Vujaklija, Gornji Rogolji 38, 35430 Gornji Rogolji</item>
      <item>VEKA - ING d.o.o. za projektiranje, prodaju i izvedbu grijanja, ventilacije i klimatizacije, Ulica kneza Branimira 189, 10000 Zagreb</item>
      <item>vjerovnici</item>
    </izvorni_sadrzaj>
    <derivirana_varijabla naziv="DomainObject.Predmet.StrankaListFormatedWithAdress_1">
      <item>FINA Regionalni centar Zagreb, Trg svibanjskih žrtava 1995. br. 1, 10000 Zagreb</item>
      <item>Dalibor Vujaklija, Gornji Rogolji 38, 35430 Gornji Rogolji</item>
      <item>VEKA - ING d.o.o. za projektiranje, prodaju i izvedbu grijanja, ventilacije i klimatizacije, Ulica kneza Branimira 189,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Dalibor Vujaklija, OIB 06205080866, Gornji Rogolji 38, 35430 Gornji Rogolji</item>
      <item>VEKA - ING d.o.o. za projektiranje, prodaju i izvedbu grijanja, ventilacije i klimatizacije, OIB 84788334631, Ulica kneza Branimira 189,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Dalibor Vujaklija, OIB 06205080866, Gornji Rogolji 38, 35430 Gornji Rogolji</item>
      <item>VEKA - ING d.o.o. za projektiranje, prodaju i izvedbu grijanja, ventilacije i klimatizacije, OIB 84788334631, Ulica kneza Branimira 189, 10000 Zagreb</item>
      <item>vjerovnici</item>
    </derivirana_varijabla>
  </DomainObject.Predmet.StrankaListFormatedWithAdressOIB>
  <DomainObject.Predmet.StrankaListNazivFormated>
    <izvorni_sadrzaj>
      <item>FINA Regionalni centar Zagreb</item>
      <item>Dalibor Vujaklija</item>
      <item>VEKA - ING d.o.o. za projektiranje, prodaju i izvedbu grijanja, ventilacije i klimatizacije</item>
      <item>vjerovnici</item>
    </izvorni_sadrzaj>
    <derivirana_varijabla naziv="DomainObject.Predmet.StrankaListNazivFormated_1">
      <item>FINA Regionalni centar Zagreb</item>
      <item>Dalibor Vujaklija</item>
      <item>VEKA - ING d.o.o. za projektiranje, prodaju i izvedbu grijanja, ventilacije i klimatizacije</item>
      <item>vjerovnici</item>
    </derivirana_varijabla>
  </DomainObject.Predmet.StrankaListNazivFormated>
  <DomainObject.Predmet.StrankaListNazivFormatedOIB>
    <izvorni_sadrzaj>
      <item>FINA Regionalni centar Zagreb, OIB 85821130368</item>
      <item>Dalibor Vujaklija, OIB 06205080866</item>
      <item>VEKA - ING d.o.o. za projektiranje, prodaju i izvedbu grijanja, ventilacije i klimatizacije, OIB 84788334631</item>
      <item>vjerovnici</item>
    </izvorni_sadrzaj>
    <derivirana_varijabla naziv="DomainObject.Predmet.StrankaListNazivFormatedOIB_1">
      <item>FINA Regionalni centar Zagreb, OIB 85821130368</item>
      <item>Dalibor Vujaklija, OIB 06205080866</item>
      <item>VEKA - ING d.o.o. za projektiranje, prodaju i izvedbu grijanja, ventilacije i klimatizacije, OIB 84788334631</item>
      <item>vjerovnici</item>
    </derivirana_varijabla>
  </DomainObject.Predmet.StrankaListNazivFormatedOIB>
  <DomainObject.Predmet.ProtuStrankaListFormated>
    <izvorni_sadrzaj>
      <item>CREATIO ARTIS d.o.o.</item>
    </izvorni_sadrzaj>
    <derivirana_varijabla naziv="DomainObject.Predmet.ProtuStrankaListFormated_1">
      <item>CREATIO ARTIS d.o.o.</item>
    </derivirana_varijabla>
  </DomainObject.Predmet.ProtuStrankaListFormated>
  <DomainObject.Predmet.ProtuStrankaListFormatedOIB>
    <izvorni_sadrzaj>
      <item>CREATIO ARTIS d.o.o., OIB 46102848115</item>
    </izvorni_sadrzaj>
    <derivirana_varijabla naziv="DomainObject.Predmet.ProtuStrankaListFormatedOIB_1">
      <item>CREATIO ARTIS d.o.o., OIB 46102848115</item>
    </derivirana_varijabla>
  </DomainObject.Predmet.ProtuStrankaListFormatedOIB>
  <DomainObject.Predmet.ProtuStrankaListFormatedWithAdress>
    <izvorni_sadrzaj>
      <item>CREATIO ARTIS d.o.o., Savska cesta 41, 10000 Zagreb</item>
    </izvorni_sadrzaj>
    <derivirana_varijabla naziv="DomainObject.Predmet.ProtuStrankaListFormatedWithAdress_1">
      <item>CREATIO ARTIS d.o.o., Savska cesta 41, 10000 Zagreb</item>
    </derivirana_varijabla>
  </DomainObject.Predmet.ProtuStrankaListFormatedWithAdress>
  <DomainObject.Predmet.ProtuStrankaListFormatedWithAdressOIB>
    <izvorni_sadrzaj>
      <item>CREATIO ARTIS d.o.o., OIB 46102848115, Savska cesta 41, 10000 Zagreb</item>
    </izvorni_sadrzaj>
    <derivirana_varijabla naziv="DomainObject.Predmet.ProtuStrankaListFormatedWithAdressOIB_1">
      <item>CREATIO ARTIS d.o.o., OIB 46102848115, Savska cesta 41, 10000 Zagreb</item>
    </derivirana_varijabla>
  </DomainObject.Predmet.ProtuStrankaListFormatedWithAdressOIB>
  <DomainObject.Predmet.ProtuStrankaListNazivFormated>
    <izvorni_sadrzaj>
      <item>CREATIO ARTIS d.o.o.</item>
    </izvorni_sadrzaj>
    <derivirana_varijabla naziv="DomainObject.Predmet.ProtuStrankaListNazivFormated_1">
      <item>CREATIO ARTIS d.o.o.</item>
    </derivirana_varijabla>
  </DomainObject.Predmet.ProtuStrankaListNazivFormated>
  <DomainObject.Predmet.ProtuStrankaListNazivFormatedOIB>
    <izvorni_sadrzaj>
      <item>CREATIO ARTIS d.o.o., OIB 46102848115</item>
    </izvorni_sadrzaj>
    <derivirana_varijabla naziv="DomainObject.Predmet.ProtuStrankaListNazivFormatedOIB_1">
      <item>CREATIO ARTIS d.o.o., OIB 46102848115</item>
    </derivirana_varijabla>
  </DomainObject.Predmet.ProtuStrankaListNazivFormatedOIB>
  <DomainObject.Predmet.OstaliListFormated>
    <izvorni_sadrzaj>
      <item>Dalibor Vujaklija</item>
      <item>Stjepan Lović</item>
    </izvorni_sadrzaj>
    <derivirana_varijabla naziv="DomainObject.Predmet.OstaliListFormated_1">
      <item>Dalibor Vujaklija</item>
      <item>Stjepan Lović</item>
    </derivirana_varijabla>
  </DomainObject.Predmet.OstaliListFormated>
  <DomainObject.Predmet.OstaliListFormatedOIB>
    <izvorni_sadrzaj>
      <item>Dalibor Vujaklija, OIB 06205080866</item>
      <item>Stjepan Lović, OIB 25964288839</item>
    </izvorni_sadrzaj>
    <derivirana_varijabla naziv="DomainObject.Predmet.OstaliListFormatedOIB_1">
      <item>Dalibor Vujaklija, OIB 06205080866</item>
      <item>Stjepan Lović, OIB 25964288839</item>
    </derivirana_varijabla>
  </DomainObject.Predmet.OstaliListFormatedOIB>
  <DomainObject.Predmet.OstaliListFormatedWithAdress>
    <izvorni_sadrzaj>
      <item>Dalibor Vujaklija, Gornji Rogolji 38, 35430 Gornji Rogolji</item>
      <item>Stjepan Lović, Preradovićeva 13, 10000 Zagreb</item>
    </izvorni_sadrzaj>
    <derivirana_varijabla naziv="DomainObject.Predmet.OstaliListFormatedWithAdress_1">
      <item>Dalibor Vujaklija, Gornji Rogolji 38, 35430 Gornji Rogolji</item>
      <item>Stjepan Lović, Preradovićeva 13, 10000 Zagreb</item>
    </derivirana_varijabla>
  </DomainObject.Predmet.OstaliListFormatedWithAdress>
  <DomainObject.Predmet.OstaliListFormatedWithAdressOIB>
    <izvorni_sadrzaj>
      <item>Dalibor Vujaklija, OIB 06205080866, Gornji Rogolji 38, 35430 Gornji Rogolji</item>
      <item>Stjepan Lović, OIB 25964288839, Preradovićeva 13, 10000 Zagreb</item>
    </izvorni_sadrzaj>
    <derivirana_varijabla naziv="DomainObject.Predmet.OstaliListFormatedWithAdressOIB_1">
      <item>Dalibor Vujaklija, OIB 06205080866, Gornji Rogolji 38, 35430 Gornji Rogolji</item>
      <item>Stjepan Lović, OIB 25964288839, Preradovićeva 13, 10000 Zagreb</item>
    </derivirana_varijabla>
  </DomainObject.Predmet.OstaliListFormatedWithAdressOIB>
  <DomainObject.Predmet.OstaliListNazivFormated>
    <izvorni_sadrzaj>
      <item>Dalibor Vujaklija</item>
      <item>Stjepan Lović</item>
    </izvorni_sadrzaj>
    <derivirana_varijabla naziv="DomainObject.Predmet.OstaliListNazivFormated_1">
      <item>Dalibor Vujaklija</item>
      <item>Stjepan Lović</item>
    </derivirana_varijabla>
  </DomainObject.Predmet.OstaliListNazivFormated>
  <DomainObject.Predmet.OstaliListNazivFormatedOIB>
    <izvorni_sadrzaj>
      <item>Dalibor Vujaklija, OIB 06205080866</item>
      <item>Stjepan Lović, OIB 25964288839</item>
    </izvorni_sadrzaj>
    <derivirana_varijabla naziv="DomainObject.Predmet.OstaliListNazivFormatedOIB_1">
      <item>Dalibor Vujaklija, OIB 06205080866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CREATIO ARTIS d.o.o.</izvorni_sadrzaj>
    <derivirana_varijabla naziv="DomainObject.Predmet.ProtustrankaIDrugi_1">CREATIO ARTIS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CREATIO ARTIS d.o.o., OIB 46102848115, Savska cesta 41, 10000 Zagreb</izvorni_sadrzaj>
    <derivirana_varijabla naziv="DomainObject.Predmet.ProtustrankaIDrugiAdressOIB_1">CREATIO ARTIS d.o.o., OIB 46102848115,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CREATIO ARTIS d.o.o.</item>
      <item>Dalibor Vujaklija</item>
      <item>Dalibor Vujaklija</item>
      <item>VEKA - ING d.o.o. za projektiranje, prodaju i izvedbu grijanja, ventilacije i klimatizacije</item>
      <item>Stjepan Lović</item>
      <item>vjerovnici</item>
    </izvorni_sadrzaj>
    <derivirana_varijabla naziv="DomainObject.Predmet.SudioniciListNaziv_1">
      <item>FINA Regionalni centar Zagreb</item>
      <item>CREATIO ARTIS d.o.o.</item>
      <item>Dalibor Vujaklija</item>
      <item>Dalibor Vujaklija</item>
      <item>VEKA - ING d.o.o. za projektiranje, prodaju i izvedbu grijanja, ventilacije i klimatizacije</item>
      <item>Stjepan Lović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CREATIO ARTIS d.o.o., OIB 46102848115, Savska cesta 41,10000 Zagreb</item>
      <item>Dalibor Vujaklija, OIB 06205080866, Gornji Rogolji 38,35430 Gornji Rogolji</item>
      <item>Dalibor Vujaklija, OIB 06205080866, Gornji Rogolji 38,35430 Gornji Rogolji</item>
      <item>VEKA - ING d.o.o. za projektiranje, prodaju i izvedbu grijanja, ventilacije i klimatizacije, OIB 84788334631, Ulica kneza Branimira 189,10000 Zagreb</item>
      <item>Stjepan Lović, OIB 25964288839, Preradovićeva 13,10000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CREATIO ARTIS d.o.o., OIB 46102848115, Savska cesta 41,10000 Zagreb</item>
      <item>Dalibor Vujaklija, OIB 06205080866, Gornji Rogolji 38,35430 Gornji Rogolji</item>
      <item>Dalibor Vujaklija, OIB 06205080866, Gornji Rogolji 38,35430 Gornji Rogolji</item>
      <item>VEKA - ING d.o.o. za projektiranje, prodaju i izvedbu grijanja, ventilacije i klimatizacije, OIB 84788334631, Ulica kneza Branimira 189,10000 Zagreb</item>
      <item>Stjepan Lović, OIB 25964288839, Preradovićeva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46102848115</item>
      <item>, OIB 06205080866</item>
      <item>, OIB 06205080866</item>
      <item>, OIB 84788334631</item>
      <item>, OIB 25964288839</item>
      <item>, OIB null</item>
    </izvorni_sadrzaj>
    <derivirana_varijabla naziv="DomainObject.Predmet.SudioniciListNazivOIB_1">
      <item>, OIB 85821130368</item>
      <item>, OIB 46102848115</item>
      <item>, OIB 06205080866</item>
      <item>, OIB 06205080866</item>
      <item>, OIB 84788334631</item>
      <item>, OIB 25964288839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1381</properties:Characters>
  <properties:Lines>47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2017-10-09T11:43:00Z</dcterms:created>
  <dc:creator>malenicav</dc:creator>
  <cp:lastModifiedBy>Kristina Švajger</cp:lastModifiedBy>
  <cp:lastPrinted>2017-10-09T11:43:00Z</cp:lastPrinted>
  <dcterms:modified xmlns:xsi="http://www.w3.org/2001/XMLSchema-instance" xsi:type="dcterms:W3CDTF">2017-10-09T11:51:00Z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