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14e3" w14:paraId="99714e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A02420">
        <w:t>390</w:t>
      </w:r>
      <w:r w:rsidR="00FC52CA">
        <w:t>/</w:t>
      </w:r>
      <w:r w:rsidR="003C5692">
        <w:t>17-</w:t>
      </w:r>
      <w:r w:rsidR="00A02420">
        <w:t>8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E16E79" w:rsidR="00E16E79">
      <w:pPr>
        <w:jc w:val="both"/>
      </w:pPr>
      <w:r>
        <w:tab/>
      </w:r>
      <w:r w:rsidR="00A02420" w:rsidRPr="00611430">
        <w:t xml:space="preserve">Trgovački sud u Osijeku, po sucu mr. sc. Tihomiru Kovačeviću, kao stečajnom sucu, povodom prijedloga FINANCIJSKE AGENCIJE ZAGREB, Regionalni centar Osijek, L. Jagera 3, </w:t>
      </w:r>
      <w:r w:rsidR="00A02420">
        <w:t xml:space="preserve">OIB 85821130368 </w:t>
      </w:r>
      <w:r w:rsidR="00A02420" w:rsidRPr="00611430">
        <w:t xml:space="preserve">za otvaranje stečajnog postupka nad dužnikom </w:t>
      </w:r>
      <w:r w:rsidR="00A02420">
        <w:t>AGALARI d.o.o. za trgovinu i usluge, Čepin, Kalnička 78</w:t>
      </w:r>
      <w:r w:rsidR="00A02420" w:rsidRPr="006D798B">
        <w:t>, MBS 030</w:t>
      </w:r>
      <w:r w:rsidR="00A02420">
        <w:t>005650</w:t>
      </w:r>
      <w:r w:rsidR="00A02420" w:rsidRPr="006D798B">
        <w:t xml:space="preserve">, OIB </w:t>
      </w:r>
      <w:r w:rsidR="00A02420">
        <w:t>81642225138</w:t>
      </w:r>
      <w:r w:rsidR="00A02420" w:rsidRPr="006D798B">
        <w:t>, dana 20</w:t>
      </w:r>
      <w:r w:rsidR="00A02420" w:rsidRPr="00BB1D14">
        <w:t xml:space="preserve">. </w:t>
      </w:r>
      <w:r w:rsidR="00A02420">
        <w:t>veljače</w:t>
      </w:r>
      <w:r w:rsidR="00A02420" w:rsidRPr="00BB1D14">
        <w:t xml:space="preserve"> </w:t>
      </w:r>
      <w:r w:rsidR="00A02420" w:rsidRPr="00611430">
        <w:t>201</w:t>
      </w:r>
      <w:r w:rsidR="00A02420">
        <w:t>8</w:t>
      </w:r>
      <w:r w:rsidR="00A02420" w:rsidRPr="00611430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A02420">
        <w:t>Semir Idrizović, Čepin, Vukovarska cesta 274</w:t>
      </w:r>
      <w:r w:rsidR="004824B8" w:rsidRPr="004824B8">
        <w:t xml:space="preserve">, OIB </w:t>
      </w:r>
      <w:r w:rsidR="002D4BF8">
        <w:t>29495866742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2D4BF8">
        <w:t>390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2D4BF8">
        <w:t>390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2D4BF8" w:rsidRPr="002D4BF8">
        <w:t>Semir Idrizović, Čepin, Vukovarska cesta 274, OIB 29495866742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A9674D">
        <w:t>390</w:t>
      </w:r>
      <w:r w:rsidR="006559AB">
        <w:t>-2017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A9674D">
        <w:t>390</w:t>
      </w:r>
      <w:r w:rsidR="006559AB">
        <w:t>-2017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A9674D" w:rsidRPr="00A9674D">
        <w:t>Semir Idrizović, Čepin, Vukovarska cesta 274, OIB 29495866742</w:t>
      </w:r>
      <w:r w:rsidR="006559AB">
        <w:t xml:space="preserve">, </w:t>
      </w:r>
      <w:r>
        <w:t>te se istoj zabranjuje da tu tražbinu naplati ili inače raspolaže njome.</w:t>
      </w: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A9674D" w:rsidRPr="00A9674D">
        <w:t>AGALARI d.o.o. za trgovinu i usluge, Čepin, Kalnička 78, MBS 030005650, OIB 81642225138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907AF4">
        <w:rPr>
          <w:bCs/>
        </w:rPr>
        <w:t>10</w:t>
      </w:r>
      <w:r w:rsidR="0009537D">
        <w:rPr>
          <w:bCs/>
        </w:rPr>
        <w:t>.</w:t>
      </w:r>
      <w:r w:rsidR="00907AF4">
        <w:rPr>
          <w:bCs/>
        </w:rPr>
        <w:t>03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907AF4" w:rsidRPr="00907AF4">
        <w:t>AGALARI d.o.o. za trgovinu i usluge, Čepin, Kalnička 78, MBS 030005650, OIB 81642225138</w:t>
      </w:r>
      <w:r w:rsidR="0009537D">
        <w:t xml:space="preserve">, </w:t>
      </w:r>
      <w:r w:rsidR="00B976DE">
        <w:t xml:space="preserve">temeljem odredbe članka </w:t>
      </w:r>
      <w:r w:rsidR="001E68C0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907AF4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907AF4">
        <w:t>390/17-5</w:t>
      </w:r>
      <w:r w:rsidR="00D15A99">
        <w:t xml:space="preserve"> od </w:t>
      </w:r>
      <w:r w:rsidR="00907AF4">
        <w:t>20</w:t>
      </w:r>
      <w:r w:rsidR="00D15A99">
        <w:t>.0</w:t>
      </w:r>
      <w:r w:rsidR="00CD4F1C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 xml:space="preserve">Zaključkom </w:t>
      </w:r>
      <w:r w:rsidR="00907AF4">
        <w:t xml:space="preserve">13 </w:t>
      </w:r>
      <w:r>
        <w:t>St-</w:t>
      </w:r>
      <w:r w:rsidR="00907AF4">
        <w:t>390</w:t>
      </w:r>
      <w:r w:rsidR="00FD15F6">
        <w:t>/17</w:t>
      </w:r>
      <w:r w:rsidR="004A3AB9">
        <w:t>-</w:t>
      </w:r>
      <w:r w:rsidR="00B131A3">
        <w:t>3</w:t>
      </w:r>
      <w:r w:rsidR="004A3AB9">
        <w:t xml:space="preserve"> od </w:t>
      </w:r>
      <w:r w:rsidR="00907AF4">
        <w:t>1</w:t>
      </w:r>
      <w:r w:rsidR="00B131A3">
        <w:t>4</w:t>
      </w:r>
      <w:r w:rsidR="004A3AB9">
        <w:t>.</w:t>
      </w:r>
      <w:r w:rsidR="00B131A3">
        <w:t>0</w:t>
      </w:r>
      <w:r w:rsidR="00424B6E">
        <w:t>3</w:t>
      </w:r>
      <w:r w:rsidR="004A3AB9">
        <w:t>.201</w:t>
      </w:r>
      <w:r w:rsidR="00424B6E">
        <w:t>7</w:t>
      </w:r>
      <w:r w:rsidR="004A3AB9">
        <w:t xml:space="preserve">. </w:t>
      </w:r>
      <w:r>
        <w:t xml:space="preserve">pozvana je osoba za zastupanje dužnika </w:t>
      </w:r>
      <w:r w:rsidR="00A9674D" w:rsidRPr="00A9674D">
        <w:t>Semir Idrizović, Čepin, Vukovarska cesta 274, OIB 29495866742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424B6E">
        <w:t xml:space="preserve"> budući je privremeni stečajni upravitelj s područja Trgovačkog suda u Osijeku s adresom prebivališta u Vinkovcima, a dužnik ima sjedište u Čepinu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 xml:space="preserve">Zaključak </w:t>
      </w:r>
      <w:r w:rsidR="00A6712B">
        <w:t xml:space="preserve">13 </w:t>
      </w:r>
      <w:r>
        <w:t>St-</w:t>
      </w:r>
      <w:r w:rsidR="00A6712B">
        <w:t>390</w:t>
      </w:r>
      <w:r w:rsidR="00F116DF">
        <w:t>/17-</w:t>
      </w:r>
      <w:r w:rsidR="00B131A3">
        <w:t>3</w:t>
      </w:r>
      <w:r w:rsidR="00F116DF">
        <w:t xml:space="preserve"> od </w:t>
      </w:r>
      <w:r w:rsidR="00A6712B">
        <w:t>1</w:t>
      </w:r>
      <w:r w:rsidR="00B131A3">
        <w:t>4.0</w:t>
      </w:r>
      <w:r w:rsidR="00A6712B">
        <w:t>3</w:t>
      </w:r>
      <w:r w:rsidR="00F116DF">
        <w:t>.201</w:t>
      </w:r>
      <w:r w:rsidR="00A6712B">
        <w:t>7</w:t>
      </w:r>
      <w:r w:rsidR="00F116DF">
        <w:t xml:space="preserve">. </w:t>
      </w:r>
      <w:r>
        <w:t xml:space="preserve">osoba ovlaštena za zastupanje dužnika zaprimila je dana </w:t>
      </w:r>
      <w:r w:rsidR="00A6712B">
        <w:t>20</w:t>
      </w:r>
      <w:r w:rsidR="004D2342">
        <w:t>.</w:t>
      </w:r>
      <w:r w:rsidR="00B131A3">
        <w:t>0</w:t>
      </w:r>
      <w:r w:rsidR="00A6712B">
        <w:t>3</w:t>
      </w:r>
      <w:r w:rsidR="00712E59">
        <w:t>.</w:t>
      </w:r>
      <w:r w:rsidR="004D2342">
        <w:t>201</w:t>
      </w:r>
      <w:r w:rsidR="00A6712B">
        <w:t>7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983462" w:rsidP="00B976DE" w:rsidR="0098346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6712B">
        <w:t>20</w:t>
      </w:r>
      <w:r w:rsidR="005C1C83" w:rsidRPr="005C1C83">
        <w:t xml:space="preserve">. </w:t>
      </w:r>
      <w:r w:rsidR="00B131A3">
        <w:t>veljače</w:t>
      </w:r>
      <w:r w:rsidR="005C1C83" w:rsidRPr="005C1C83">
        <w:t xml:space="preserve"> 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A6712B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A6712B" w:rsidRPr="00A6712B">
        <w:t>Semir Idrizović, Čepin, Vukovarska cesta 274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4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A02420" w:rsidRPr="00A02420">
      <w:t>390/17-8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4BF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B6E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07AF4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04CF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2420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12B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9674D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AGALARI d.o.o. za trgovinu i usluge</izvorni_sadrzaj>
    <derivirana_varijabla naziv="DomainObject.Predmet.ProtustrankaFormated_1">  AGALARI d.o.o. za trgovinu i usluge</derivirana_varijabla>
  </DomainObject.Predmet.ProtustrankaFormated>
  <DomainObject.Predmet.ProtustrankaFormatedOIB>
    <izvorni_sadrzaj>  AGALARI d.o.o. za trgovinu i usluge, OIB 81642225138</izvorni_sadrzaj>
    <derivirana_varijabla naziv="DomainObject.Predmet.ProtustrankaFormatedOIB_1">  AGALARI d.o.o. za trgovinu i usluge, OIB 81642225138</derivirana_varijabla>
  </DomainObject.Predmet.ProtustrankaFormatedOIB>
  <DomainObject.Predmet.ProtustrankaFormatedWithAdress>
    <izvorni_sadrzaj> AGALARI d.o.o. za trgovinu i usluge, Kalnička 78, 31431 Čepin</izvorni_sadrzaj>
    <derivirana_varijabla naziv="DomainObject.Predmet.ProtustrankaFormatedWithAdress_1"> AGALARI d.o.o. za trgovinu i usluge, Kalnička 78, 31431 Čepin</derivirana_varijabla>
  </DomainObject.Predmet.ProtustrankaFormatedWithAdress>
  <DomainObject.Predmet.ProtustrankaFormatedWithAdressOIB>
    <izvorni_sadrzaj> AGALARI d.o.o. za trgovinu i usluge, OIB 81642225138, Kalnička 78, 31431 Čepin</izvorni_sadrzaj>
    <derivirana_varijabla naziv="DomainObject.Predmet.ProtustrankaFormatedWithAdressOIB_1"> AGALARI d.o.o. za trgovinu i usluge, OIB 81642225138, Kalnička 78, 31431 Čepin</derivirana_varijabla>
  </DomainObject.Predmet.ProtustrankaFormatedWithAdressOIB>
  <DomainObject.Predmet.ProtustrankaWithAdress>
    <izvorni_sadrzaj>AGALARI d.o.o. za trgovinu i usluge Kalnička 78, 31431 Čepin</izvorni_sadrzaj>
    <derivirana_varijabla naziv="DomainObject.Predmet.ProtustrankaWithAdress_1">AGALARI d.o.o. za trgovinu i usluge Kalnička 78, 31431 Čepin</derivirana_varijabla>
  </DomainObject.Predmet.ProtustrankaWithAdress>
  <DomainObject.Predmet.ProtustrankaWithAdressOIB>
    <izvorni_sadrzaj>AGALARI d.o.o. za trgovinu i usluge, OIB 81642225138, Kalnička 78, 31431 Čepin</izvorni_sadrzaj>
    <derivirana_varijabla naziv="DomainObject.Predmet.ProtustrankaWithAdressOIB_1">AGALARI d.o.o. za trgovinu i usluge, OIB 81642225138, Kalnička 78, 31431 Čepin</derivirana_varijabla>
  </DomainObject.Predmet.ProtustrankaWithAdressOIB>
  <DomainObject.Predmet.ProtustrankaNazivFormated>
    <izvorni_sadrzaj>AGALARI d.o.o. za trgovinu i usluge</izvorni_sadrzaj>
    <derivirana_varijabla naziv="DomainObject.Predmet.ProtustrankaNazivFormated_1">AGALARI d.o.o. za trgovinu i usluge</derivirana_varijabla>
  </DomainObject.Predmet.ProtustrankaNazivFormated>
  <DomainObject.Predmet.ProtustrankaNazivFormatedOIB>
    <izvorni_sadrzaj>AGALARI d.o.o. za trgovinu i usluge, OIB 81642225138</izvorni_sadrzaj>
    <derivirana_varijabla naziv="DomainObject.Predmet.ProtustrankaNazivFormatedOIB_1">AGALARI d.o.o. za trgovinu i usluge, OIB 81642225138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AGALARI d.o.o. za trgovinu i usluge</item>
    </izvorni_sadrzaj>
    <derivirana_varijabla naziv="DomainObject.Predmet.ProtuStrankaListFormated_1">
      <item>AGALARI d.o.o. za trgovinu i usluge</item>
    </derivirana_varijabla>
  </DomainObject.Predmet.ProtuStrankaListFormated>
  <DomainObject.Predmet.ProtuStrankaListFormatedOIB>
    <izvorni_sadrzaj>
      <item>AGALARI d.o.o. za trgovinu i usluge, OIB 81642225138</item>
    </izvorni_sadrzaj>
    <derivirana_varijabla naziv="DomainObject.Predmet.ProtuStrankaListFormatedOIB_1">
      <item>AGALARI d.o.o. za trgovinu i usluge, OIB 81642225138</item>
    </derivirana_varijabla>
  </DomainObject.Predmet.ProtuStrankaListFormatedOIB>
  <DomainObject.Predmet.ProtuStrankaListFormatedWithAdress>
    <izvorni_sadrzaj>
      <item>AGALARI d.o.o. za trgovinu i usluge, Kalnička 78, 31431 Čepin</item>
    </izvorni_sadrzaj>
    <derivirana_varijabla naziv="DomainObject.Predmet.ProtuStrankaListFormatedWithAdress_1">
      <item>AGALARI d.o.o. za trgovinu i usluge, Kalnička 78, 31431 Čepin</item>
    </derivirana_varijabla>
  </DomainObject.Predmet.ProtuStrankaListFormatedWithAdress>
  <DomainObject.Predmet.ProtuStrankaListFormatedWithAdressOIB>
    <izvorni_sadrzaj>
      <item>AGALARI d.o.o. za trgovinu i usluge, OIB 81642225138, Kalnička 78, 31431 Čepin</item>
    </izvorni_sadrzaj>
    <derivirana_varijabla naziv="DomainObject.Predmet.ProtuStrankaListFormatedWithAdressOIB_1">
      <item>AGALARI d.o.o. za trgovinu i usluge, OIB 81642225138, Kalnička 78, 31431 Čepin</item>
    </derivirana_varijabla>
  </DomainObject.Predmet.ProtuStrankaListFormatedWithAdressOIB>
  <DomainObject.Predmet.ProtuStrankaListNazivFormated>
    <izvorni_sadrzaj>
      <item>AGALARI d.o.o. za trgovinu i usluge</item>
    </izvorni_sadrzaj>
    <derivirana_varijabla naziv="DomainObject.Predmet.ProtuStrankaListNazivFormated_1">
      <item>AGALARI d.o.o. za trgovinu i usluge</item>
    </derivirana_varijabla>
  </DomainObject.Predmet.ProtuStrankaListNazivFormated>
  <DomainObject.Predmet.ProtuStrankaListNazivFormatedOIB>
    <izvorni_sadrzaj>
      <item>AGALARI d.o.o. za trgovinu i usluge, OIB 81642225138</item>
    </izvorni_sadrzaj>
    <derivirana_varijabla naziv="DomainObject.Predmet.ProtuStrankaListNazivFormatedOIB_1">
      <item>AGALARI d.o.o. za trgovinu i usluge, OIB 81642225138</item>
    </derivirana_varijabla>
  </DomainObject.Predmet.ProtuStrankaListNazivFormatedOIB>
  <DomainObject.Predmet.OstaliListFormated>
    <izvorni_sadrzaj>
      <item>Semir Idrizović</item>
    </izvorni_sadrzaj>
    <derivirana_varijabla naziv="DomainObject.Predmet.OstaliListFormated_1">
      <item>Semir Idrizović</item>
    </derivirana_varijabla>
  </DomainObject.Predmet.OstaliListFormated>
  <DomainObject.Predmet.OstaliListFormatedOIB>
    <izvorni_sadrzaj>
      <item>Semir Idrizović, OIB 29495866742</item>
    </izvorni_sadrzaj>
    <derivirana_varijabla naziv="DomainObject.Predmet.OstaliListFormatedOIB_1">
      <item>Semir Idrizović, OIB 29495866742</item>
    </derivirana_varijabla>
  </DomainObject.Predmet.OstaliListFormatedOIB>
  <DomainObject.Predmet.OstaliListFormatedWithAdress>
    <izvorni_sadrzaj>
      <item>Semir Idrizović, Vukovarska Cesta 274, 31000 Osijek</item>
    </izvorni_sadrzaj>
    <derivirana_varijabla naziv="DomainObject.Predmet.OstaliListFormatedWithAdress_1">
      <item>Semir Idrizović, Vukovarska Cesta 274, 31000 Osijek</item>
    </derivirana_varijabla>
  </DomainObject.Predmet.OstaliListFormatedWithAdress>
  <DomainObject.Predmet.OstaliListFormatedWithAdressOIB>
    <izvorni_sadrzaj>
      <item>Semir Idrizović, OIB 29495866742, Vukovarska Cesta 274, 31000 Osijek</item>
    </izvorni_sadrzaj>
    <derivirana_varijabla naziv="DomainObject.Predmet.OstaliListFormatedWithAdressOIB_1">
      <item>Semir Idrizović, OIB 29495866742, Vukovarska Cesta 274, 31000 Osijek</item>
    </derivirana_varijabla>
  </DomainObject.Predmet.OstaliListFormatedWithAdressOIB>
  <DomainObject.Predmet.OstaliListNazivFormated>
    <izvorni_sadrzaj>
      <item>Semir Idrizović</item>
    </izvorni_sadrzaj>
    <derivirana_varijabla naziv="DomainObject.Predmet.OstaliListNazivFormated_1">
      <item>Semir Idrizović</item>
    </derivirana_varijabla>
  </DomainObject.Predmet.OstaliListNazivFormated>
  <DomainObject.Predmet.OstaliListNazivFormatedOIB>
    <izvorni_sadrzaj>
      <item>Semir Idrizović, OIB 29495866742</item>
    </izvorni_sadrzaj>
    <derivirana_varijabla naziv="DomainObject.Predmet.OstaliListNazivFormatedOIB_1">
      <item>Semir Idrizović, OIB 29495866742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AGALARI d.o.o. za trgovinu i usluge</izvorni_sadrzaj>
    <derivirana_varijabla naziv="DomainObject.Predmet.ProtustrankaIDrugi_1">AGALARI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AGALARI d.o.o. za trgovinu i usluge, OIB 81642225138, Kalnička 78, 31431 Čepin</izvorni_sadrzaj>
    <derivirana_varijabla naziv="DomainObject.Predmet.ProtustrankaIDrugiAdressOIB_1">AGALARI d.o.o. za trgovinu i usluge, OIB 81642225138, Kalnička 78,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AGALARI d.o.o. za trgovinu i usluge</item>
      <item>Semir Idrizović</item>
    </izvorni_sadrzaj>
    <derivirana_varijabla naziv="DomainObject.Predmet.SudioniciListNaziv_1">
      <item>FINA RC OSIJEK</item>
      <item>AGALARI d.o.o. za trgovinu i usluge</item>
      <item>Semir Idrizović</item>
    </derivirana_varijabla>
  </DomainObject.Predmet.SudioniciListNaziv>
  <DomainObject.Predmet.SudioniciListAdressOIB>
    <izvorni_sadrzaj>
      <item>FINA RC OSIJEK, OIB 85821130368</item>
      <item>AGALARI d.o.o. za trgovinu i usluge, OIB 81642225138, Kalnička 78,31431 Čepin</item>
      <item>Semir Idrizović, OIB 29495866742, Vukovarska Cesta 274,31000 Osijek</item>
    </izvorni_sadrzaj>
    <derivirana_varijabla naziv="DomainObject.Predmet.SudioniciListAdressOIB_1">
      <item>FINA RC OSIJEK, OIB 85821130368</item>
      <item>AGALARI d.o.o. za trgovinu i usluge, OIB 81642225138, Kalnička 78,31431 Čepin</item>
      <item>Semir Idrizović, OIB 29495866742, Vukovarska Cesta 274,31000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81642225138</item>
      <item>, OIB 29495866742</item>
    </izvorni_sadrzaj>
    <derivirana_varijabla naziv="DomainObject.Predmet.SudioniciListNazivOIB_1">
      <item>, OIB 85821130368</item>
      <item>, OIB 81642225138</item>
      <item>, OIB 29495866742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6FCFA-7872-4E1A-AB63-E283C59F7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3926</properties:Characters>
  <properties:Lines>96</properties:Lines>
  <properties:Paragraphs>31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2018-02-21T06:55:00Z</dcterms:modified>
  <cp:revision>11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Rješenje-uplata predujma zakonski zastupnik - Željko Jozić - 13.2.17..docx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