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91c2" w14:paraId="b6291c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14684">
        <w:t>2</w:t>
      </w:r>
      <w:r w:rsidR="00240935">
        <w:t>90</w:t>
      </w:r>
      <w:r w:rsidR="00370A92">
        <w:t>5</w:t>
      </w:r>
      <w:r w:rsidRPr="00151FF0">
        <w:t>/1</w:t>
      </w:r>
      <w:r w:rsidR="00414684">
        <w:t>6</w:t>
      </w:r>
      <w:r w:rsidRPr="00151FF0">
        <w:t>-</w:t>
      </w:r>
      <w:r w:rsidR="00240935">
        <w:t>46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6E0533" w:rsidP="00240935" w:rsidR="00240935" w:rsidRPr="00AF257C">
      <w:pPr>
        <w:jc w:val="both"/>
      </w:pPr>
      <w:r>
        <w:tab/>
      </w:r>
      <w:r w:rsidR="00240935" w:rsidRPr="00AF257C">
        <w:t xml:space="preserve">Trgovački sud u Osijeku, po sucu mr. sc. Tihomiru Kovačeviću, kao stečajnom sucu, povodom prijedloga RH, MF, zastupana po ŽDO u Osijeku, OIB 52634238587 i FOND ZA ZAŠTITU OKOLIŠA I ENERGETSKU UČINKOVITOST, Zagreb, Radnička cesta 80, OIB 85828625994 za otvaranje stečajnog postupka nad dužnikom Vio-CAR jednostavno društvo s ograničenom odgovornošću za trgovinu i usluge, Osijek, Martina Divalta 181, MBS 030154906, OIB 57070250723, dana </w:t>
      </w:r>
      <w:r>
        <w:t>19</w:t>
      </w:r>
      <w:r w:rsidR="00240935" w:rsidRPr="00AF257C">
        <w:t xml:space="preserve">. </w:t>
      </w:r>
      <w:r w:rsidR="00240935">
        <w:t>rujn</w:t>
      </w:r>
      <w:r w:rsidR="00240935" w:rsidRPr="00AF257C">
        <w:t>a 2017.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6E0533" w:rsidR="007B6DF7">
      <w:pPr>
        <w:pStyle w:val="Tijeloteksta"/>
        <w:numPr>
          <w:ilvl w:val="0"/>
          <w:numId w:val="1"/>
        </w:numPr>
      </w:pPr>
      <w:r>
        <w:t>Privremeno</w:t>
      </w:r>
      <w:r w:rsidR="00674AAA">
        <w:t>m</w:t>
      </w:r>
      <w:r>
        <w:t xml:space="preserve"> s</w:t>
      </w:r>
      <w:r w:rsidR="00F14D32">
        <w:t>tečajno</w:t>
      </w:r>
      <w:r w:rsidR="00674AAA">
        <w:t>m</w:t>
      </w:r>
      <w:r w:rsidR="00F14D32">
        <w:t xml:space="preserve"> upravitelj</w:t>
      </w:r>
      <w:r w:rsidR="00674AAA">
        <w:t>u</w:t>
      </w:r>
      <w:r w:rsidR="002C175A">
        <w:t xml:space="preserve"> </w:t>
      </w:r>
      <w:r w:rsidR="006E0533" w:rsidRPr="006E0533">
        <w:t>Zlatko Markasović, Osijek, Vijenac I. Meštrovića 50, OIB 82230536462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6E0533" w:rsidRPr="006E0533">
        <w:t>Vio-CAR jednostavno društvo s ograničenom odgovornošću za trgovinu i usluge, Osijek, Martina Divalta 181, MBS 030154906, OIB 57070250723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674AAA">
        <w:t>og</w:t>
      </w:r>
      <w:r>
        <w:t xml:space="preserve"> </w:t>
      </w:r>
      <w:r w:rsidR="00C17E69">
        <w:t>stečajn</w:t>
      </w:r>
      <w:r w:rsidR="00674AAA">
        <w:t>og</w:t>
      </w:r>
      <w:r w:rsidR="00C17E69">
        <w:t xml:space="preserve"> upravitelj</w:t>
      </w:r>
      <w:r w:rsidR="00674AAA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A76C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3A76C2">
        <w:t xml:space="preserve">iz </w:t>
      </w:r>
      <w:r w:rsidR="00024407">
        <w:t xml:space="preserve"> </w:t>
      </w:r>
      <w:r w:rsidR="003A76C2" w:rsidRPr="003A76C2">
        <w:t>Fond</w:t>
      </w:r>
      <w:r w:rsidR="003A76C2">
        <w:t>a</w:t>
      </w:r>
      <w:r w:rsidR="003A76C2" w:rsidRPr="003A76C2">
        <w:t xml:space="preserve"> za namirenje troškova stečajnog postupka</w:t>
      </w:r>
      <w:r w:rsidR="003A76C2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327CF5">
        <w:t>m</w:t>
      </w:r>
      <w:r w:rsidR="00A126F0">
        <w:t xml:space="preserve"> </w:t>
      </w:r>
      <w:r>
        <w:t>stečajno</w:t>
      </w:r>
      <w:r w:rsidR="00327CF5">
        <w:t>m</w:t>
      </w:r>
      <w:r>
        <w:t xml:space="preserve"> upravitelj</w:t>
      </w:r>
      <w:r w:rsidR="00327CF5">
        <w:t>u</w:t>
      </w:r>
      <w:r w:rsidR="00FF4063">
        <w:t xml:space="preserve"> </w:t>
      </w:r>
      <w:r>
        <w:t>na nje</w:t>
      </w:r>
      <w:r w:rsidR="00327CF5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D14305">
        <w:t>76</w:t>
      </w:r>
      <w:r w:rsidR="00327CF5">
        <w:t xml:space="preserve"> 2500 0093 1</w:t>
      </w:r>
      <w:r w:rsidR="00D14305">
        <w:t>2</w:t>
      </w:r>
      <w:r w:rsidR="00327CF5">
        <w:t xml:space="preserve">00 </w:t>
      </w:r>
      <w:r w:rsidR="00D14305">
        <w:t>6606</w:t>
      </w:r>
      <w:r w:rsidR="00327CF5">
        <w:t xml:space="preserve"> </w:t>
      </w:r>
      <w:r w:rsidR="00D14305">
        <w:t>3</w:t>
      </w:r>
      <w:r w:rsidR="00D51D7D">
        <w:t xml:space="preserve"> kod </w:t>
      </w:r>
      <w:r w:rsidR="00327CF5">
        <w:t xml:space="preserve">ADDIKO BANK </w:t>
      </w:r>
      <w:r w:rsidR="00D51D7D">
        <w:t xml:space="preserve">d.d. </w:t>
      </w:r>
      <w:r w:rsidR="009531E8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F3B44">
        <w:t>2</w:t>
      </w:r>
      <w:r w:rsidR="00B310A1">
        <w:t>90</w:t>
      </w:r>
      <w:r w:rsidR="00370A92">
        <w:t>5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370A92">
        <w:t>9</w:t>
      </w:r>
      <w:r w:rsidR="009B0F1B">
        <w:t xml:space="preserve"> od </w:t>
      </w:r>
      <w:r w:rsidR="00B310A1">
        <w:t>1</w:t>
      </w:r>
      <w:r w:rsidR="00FA5D9C">
        <w:t>2</w:t>
      </w:r>
      <w:r w:rsidR="009B0F1B">
        <w:t>.</w:t>
      </w:r>
      <w:r w:rsidR="00AF3B44">
        <w:t>1</w:t>
      </w:r>
      <w:r w:rsidR="00FA5D9C">
        <w:t>2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B310A1">
        <w:t>Zlatko Markasović iz Osijeka</w:t>
      </w:r>
      <w:r w:rsidR="00932A65">
        <w:t xml:space="preserve"> </w:t>
      </w:r>
      <w:r w:rsidR="009B0F1B">
        <w:t>za privremen</w:t>
      </w:r>
      <w:r w:rsidR="00FA5D9C">
        <w:t>og</w:t>
      </w:r>
      <w:r w:rsidR="009B0F1B">
        <w:t xml:space="preserve"> stečajn</w:t>
      </w:r>
      <w:r w:rsidR="00FA5D9C">
        <w:t>og</w:t>
      </w:r>
      <w:r w:rsidR="009B0F1B">
        <w:t xml:space="preserve"> upravitelj</w:t>
      </w:r>
      <w:r w:rsidR="00FA5D9C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FA5D9C">
        <w:t>i</w:t>
      </w:r>
      <w:r>
        <w:t xml:space="preserve"> stečajn</w:t>
      </w:r>
      <w:r w:rsidR="00FA5D9C">
        <w:t>i</w:t>
      </w:r>
      <w:r>
        <w:t xml:space="preserve"> upravitelj obavi</w:t>
      </w:r>
      <w:r w:rsidR="00FA5D9C">
        <w:t>o</w:t>
      </w:r>
      <w:r>
        <w:t xml:space="preserve"> je sve potrebne radnje, te je sastavi</w:t>
      </w:r>
      <w:r w:rsidR="00FA5D9C">
        <w:t>o</w:t>
      </w:r>
      <w:r>
        <w:t xml:space="preserve"> i dostavi</w:t>
      </w:r>
      <w:r w:rsidR="00FA5D9C">
        <w:t>o</w:t>
      </w:r>
      <w:r w:rsidR="00660152">
        <w:t xml:space="preserve"> </w:t>
      </w:r>
      <w:r>
        <w:t>svoje pisano izvješće i nazoči</w:t>
      </w:r>
      <w:r w:rsidR="00FA5D9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82F39">
        <w:t>1</w:t>
      </w:r>
      <w:r w:rsidR="00817561">
        <w:t>7</w:t>
      </w:r>
      <w:r w:rsidR="00D23353">
        <w:t>.</w:t>
      </w:r>
      <w:r w:rsidR="00817561">
        <w:t>0</w:t>
      </w:r>
      <w:r w:rsidR="00BD0464">
        <w:t>1</w:t>
      </w:r>
      <w:r w:rsidR="00D23353">
        <w:t>.</w:t>
      </w:r>
      <w:r w:rsidR="00BD0464">
        <w:t xml:space="preserve"> i 22.08.</w:t>
      </w:r>
      <w:r w:rsidR="00D23353">
        <w:t>201</w:t>
      </w:r>
      <w:r w:rsidR="0081756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817561">
        <w:t>og</w:t>
      </w:r>
      <w:r>
        <w:t xml:space="preserve"> stečajn</w:t>
      </w:r>
      <w:r w:rsidR="00817561">
        <w:t>og</w:t>
      </w:r>
      <w:r w:rsidR="008D4802">
        <w:t xml:space="preserve"> </w:t>
      </w:r>
      <w:r>
        <w:t>upravitelj</w:t>
      </w:r>
      <w:r w:rsidR="00817561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D0464" w:rsidRPr="00BD0464">
        <w:t xml:space="preserve">19. rujna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A14C1A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17561">
        <w:t>i</w:t>
      </w:r>
      <w:r w:rsidR="0040049C">
        <w:t xml:space="preserve"> </w:t>
      </w:r>
      <w:r w:rsidR="00D5639E">
        <w:t>stečajn</w:t>
      </w:r>
      <w:r w:rsidR="00817561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4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370A92" w:rsidRPr="00370A92">
      <w:t>14 St-</w:t>
    </w:r>
    <w:r w:rsidR="00240935" w:rsidRPr="00240935">
      <w:t>2905/16-46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40935"/>
    <w:rsid w:val="00253BF7"/>
    <w:rsid w:val="00257080"/>
    <w:rsid w:val="0026470C"/>
    <w:rsid w:val="00273211"/>
    <w:rsid w:val="0027717E"/>
    <w:rsid w:val="00277491"/>
    <w:rsid w:val="00282387"/>
    <w:rsid w:val="002844C1"/>
    <w:rsid w:val="002C175A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7CF5"/>
    <w:rsid w:val="003423A5"/>
    <w:rsid w:val="003504DC"/>
    <w:rsid w:val="00361758"/>
    <w:rsid w:val="00370A92"/>
    <w:rsid w:val="00385332"/>
    <w:rsid w:val="003A14D4"/>
    <w:rsid w:val="003A3A0C"/>
    <w:rsid w:val="003A76C2"/>
    <w:rsid w:val="003B010F"/>
    <w:rsid w:val="003C1E2F"/>
    <w:rsid w:val="003D3368"/>
    <w:rsid w:val="003D5822"/>
    <w:rsid w:val="003E6318"/>
    <w:rsid w:val="003E68B7"/>
    <w:rsid w:val="0040049C"/>
    <w:rsid w:val="0041012D"/>
    <w:rsid w:val="00410326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904E9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0152"/>
    <w:rsid w:val="00665B88"/>
    <w:rsid w:val="006677ED"/>
    <w:rsid w:val="00673D54"/>
    <w:rsid w:val="00674AAA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0533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1707"/>
    <w:rsid w:val="007F33F7"/>
    <w:rsid w:val="0080559F"/>
    <w:rsid w:val="00813169"/>
    <w:rsid w:val="00816670"/>
    <w:rsid w:val="00817561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1D69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10A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046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4305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4137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5D9C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4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4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4E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4E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4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4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4E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4E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450</properties:Words>
  <properties:Characters>2504</properties:Characters>
  <properties:Lines>74</properties:Lines>
  <properties:Paragraphs>21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2017-01-26T11:24:00Z</cp:lastPrinted>
  <dcterms:modified xmlns:xsi="http://www.w3.org/2001/XMLSchema-instance" xsi:type="dcterms:W3CDTF">2017-09-19T08:03:00Z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