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69e8" w14:paraId="79369e8" w:rsidRDefault="00004D9F" w:rsidP="00910611" w:rsidR="00004D9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D9F" w:rsidP="00910611" w:rsidR="00004D9F">
      <w:r>
        <w:rPr>
          <w:rFonts w:eastAsia="MS Mincho"/>
        </w:rPr>
        <w:t>REPUBLIKA HRVATSKA</w:t>
      </w:r>
    </w:p>
    <w:p w:rsidRDefault="00004D9F" w:rsidP="00910611" w:rsidR="00004D9F">
      <w:r>
        <w:rPr>
          <w:rFonts w:eastAsia="MS Mincho"/>
        </w:rPr>
        <w:t>TRGOVAČKI SUD U RIJECI</w:t>
      </w:r>
    </w:p>
    <w:p w:rsidRDefault="00004D9F" w:rsidR="00004D9F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8C6779">
        <w:t>1</w:t>
      </w:r>
      <w:r w:rsidR="00CC66B0">
        <w:t>48</w:t>
      </w:r>
      <w:r w:rsidRPr="00A94E4D">
        <w:t>/1</w:t>
      </w:r>
      <w:r w:rsidR="00AA5D01">
        <w:t>7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8C6779">
        <w:t>2</w:t>
      </w:r>
      <w:r w:rsidR="009030FD">
        <w:t>1</w:t>
      </w:r>
      <w:r w:rsidRPr="00A94E4D">
        <w:t xml:space="preserve">. </w:t>
      </w:r>
      <w:r w:rsidR="008C6779">
        <w:t xml:space="preserve">ožujka </w:t>
      </w:r>
      <w:r w:rsidRPr="00A94E4D">
        <w:t>201</w:t>
      </w:r>
      <w:r w:rsidR="00E4047B">
        <w:t>7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CC66B0">
        <w:t>DELIŠIMUNOVIĆ d.o.o. Vrbovsko (OIB:90220565169), Kralja Tomislava 8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4128A8">
        <w:t>23</w:t>
      </w:r>
      <w:r w:rsidR="00807E02">
        <w:t xml:space="preserve">. </w:t>
      </w:r>
      <w:r w:rsidR="006A7310">
        <w:t xml:space="preserve">veljače </w:t>
      </w:r>
      <w:r w:rsidR="00D76AC5">
        <w:t>2</w:t>
      </w:r>
      <w:r w:rsidR="00A94E4D">
        <w:t>01</w:t>
      </w:r>
      <w:r w:rsidR="0012780A">
        <w:t>7</w:t>
      </w:r>
      <w:r w:rsidRPr="00A94E4D">
        <w:t xml:space="preserve">. iznosi </w:t>
      </w:r>
      <w:r w:rsidR="004128A8">
        <w:t>73</w:t>
      </w:r>
      <w:r w:rsidR="00983335">
        <w:t>.</w:t>
      </w:r>
      <w:r w:rsidR="004128A8">
        <w:t>054,20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F163C2">
        <w:t>2</w:t>
      </w:r>
      <w:r w:rsidR="00EB447D">
        <w:t>1</w:t>
      </w:r>
      <w:r w:rsidRPr="00A94E4D">
        <w:t xml:space="preserve">. </w:t>
      </w:r>
      <w:r w:rsidR="00F163C2">
        <w:t xml:space="preserve">ožujka </w:t>
      </w:r>
      <w:r w:rsidR="002E1EFF">
        <w:t>201</w:t>
      </w:r>
      <w:r w:rsidR="00E4047B">
        <w:t>7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892BEB">
        <w:rPr>
          <w:sz w:val="20"/>
          <w:szCs w:val="20"/>
        </w:rPr>
        <w:t>2</w:t>
      </w:r>
      <w:r w:rsidR="005F72A4">
        <w:rPr>
          <w:sz w:val="20"/>
          <w:szCs w:val="20"/>
        </w:rPr>
        <w:t>1</w:t>
      </w:r>
      <w:r w:rsidRPr="00520908">
        <w:rPr>
          <w:sz w:val="20"/>
          <w:szCs w:val="20"/>
        </w:rPr>
        <w:t>.</w:t>
      </w:r>
      <w:r w:rsidR="00892BEB">
        <w:rPr>
          <w:sz w:val="20"/>
          <w:szCs w:val="20"/>
        </w:rPr>
        <w:t>3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8C6779">
      <w:t>1</w:t>
    </w:r>
    <w:r w:rsidR="00CC66B0">
      <w:t>48</w:t>
    </w:r>
    <w:r>
      <w:t>/201</w:t>
    </w:r>
    <w:r w:rsidR="00AA5D01">
      <w:t>7</w:t>
    </w:r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4D9F"/>
    <w:rsid w:val="00005D22"/>
    <w:rsid w:val="000140B3"/>
    <w:rsid w:val="00020CF3"/>
    <w:rsid w:val="00021A95"/>
    <w:rsid w:val="000600D3"/>
    <w:rsid w:val="000760D5"/>
    <w:rsid w:val="000F2DEB"/>
    <w:rsid w:val="000F7D5E"/>
    <w:rsid w:val="00111307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873BB"/>
    <w:rsid w:val="003905E1"/>
    <w:rsid w:val="0039103C"/>
    <w:rsid w:val="003D4E7A"/>
    <w:rsid w:val="00403357"/>
    <w:rsid w:val="004039FF"/>
    <w:rsid w:val="004128A8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A5847"/>
    <w:rsid w:val="007B0EBF"/>
    <w:rsid w:val="007C3BDB"/>
    <w:rsid w:val="007E08D9"/>
    <w:rsid w:val="007E3D43"/>
    <w:rsid w:val="00807E02"/>
    <w:rsid w:val="00846BD6"/>
    <w:rsid w:val="00873E52"/>
    <w:rsid w:val="00892BEB"/>
    <w:rsid w:val="008A0387"/>
    <w:rsid w:val="008B08C4"/>
    <w:rsid w:val="008C6779"/>
    <w:rsid w:val="008D338A"/>
    <w:rsid w:val="008D6558"/>
    <w:rsid w:val="008E30D3"/>
    <w:rsid w:val="008F1CAE"/>
    <w:rsid w:val="009030FD"/>
    <w:rsid w:val="00913415"/>
    <w:rsid w:val="009607B2"/>
    <w:rsid w:val="00983335"/>
    <w:rsid w:val="00990968"/>
    <w:rsid w:val="009A360D"/>
    <w:rsid w:val="009B26D5"/>
    <w:rsid w:val="009C0731"/>
    <w:rsid w:val="009C2D96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447D"/>
    <w:rsid w:val="00EB5A7D"/>
    <w:rsid w:val="00F11FCA"/>
    <w:rsid w:val="00F15304"/>
    <w:rsid w:val="00F163C2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D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D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D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D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D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D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D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D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St-148/2017</izvorni_sadrzaj>
    <derivirana_varijabla naziv="DomainObject.Predmet.OznakaBroj_1">St-148/2017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DELIŠIMUNOVIĆ d.o.o.</izvorni_sadrzaj>
    <derivirana_varijabla naziv="DomainObject.Predmet.ProtustrankaFormated_1">  DELIŠIMUNOVIĆ d.o.o.</derivirana_varijabla>
  </DomainObject.Predmet.ProtustrankaFormated>
  <DomainObject.Predmet.ProtustrankaFormatedOIB>
    <izvorni_sadrzaj>  DELIŠIMUNOVIĆ d.o.o., OIB 90220565169</izvorni_sadrzaj>
    <derivirana_varijabla naziv="DomainObject.Predmet.ProtustrankaFormatedOIB_1">  DELIŠIMUNOVIĆ d.o.o., OIB 90220565169</derivirana_varijabla>
  </DomainObject.Predmet.ProtustrankaFormatedOIB>
  <DomainObject.Predmet.ProtustrankaFormatedWithAdress>
    <izvorni_sadrzaj> DELIŠIMUNOVIĆ d.o.o., Kralja Tomislava 8, 51326 Vrbovsko</izvorni_sadrzaj>
    <derivirana_varijabla naziv="DomainObject.Predmet.ProtustrankaFormatedWithAdress_1"> DELIŠIMUNOVIĆ d.o.o., Kralja Tomislava 8, 51326 Vrbovsko</derivirana_varijabla>
  </DomainObject.Predmet.ProtustrankaFormatedWithAdress>
  <DomainObject.Predmet.ProtustrankaFormatedWithAdressOIB>
    <izvorni_sadrzaj> DELIŠIMUNOVIĆ d.o.o., OIB 90220565169, Kralja Tomislava 8, 51326 Vrbovsko</izvorni_sadrzaj>
    <derivirana_varijabla naziv="DomainObject.Predmet.ProtustrankaFormatedWithAdressOIB_1"> DELIŠIMUNOVIĆ d.o.o., OIB 90220565169, Kralja Tomislava 8, 51326 Vrbovsko</derivirana_varijabla>
  </DomainObject.Predmet.ProtustrankaFormatedWithAdressOIB>
  <DomainObject.Predmet.ProtustrankaWithAdress>
    <izvorni_sadrzaj>DELIŠIMUNOVIĆ d.o.o. Kralja Tomislava 8, 51326 Vrbovsko</izvorni_sadrzaj>
    <derivirana_varijabla naziv="DomainObject.Predmet.ProtustrankaWithAdress_1">DELIŠIMUNOVIĆ d.o.o. Kralja Tomislava 8, 51326 Vrbovsko</derivirana_varijabla>
  </DomainObject.Predmet.ProtustrankaWithAdress>
  <DomainObject.Predmet.ProtustrankaWithAdressOIB>
    <izvorni_sadrzaj>DELIŠIMUNOVIĆ d.o.o., OIB 90220565169, Kralja Tomislava 8, 51326 Vrbovsko</izvorni_sadrzaj>
    <derivirana_varijabla naziv="DomainObject.Predmet.ProtustrankaWithAdressOIB_1">DELIŠIMUNOVIĆ d.o.o., OIB 90220565169, Kralja Tomislava 8, 51326 Vrbovsko</derivirana_varijabla>
  </DomainObject.Predmet.ProtustrankaWithAdressOIB>
  <DomainObject.Predmet.ProtustrankaNazivFormated>
    <izvorni_sadrzaj>DELIŠIMUNOVIĆ d.o.o.</izvorni_sadrzaj>
    <derivirana_varijabla naziv="DomainObject.Predmet.ProtustrankaNazivFormated_1">DELIŠIMUNOVIĆ d.o.o.</derivirana_varijabla>
  </DomainObject.Predmet.ProtustrankaNazivFormated>
  <DomainObject.Predmet.ProtustrankaNazivFormatedOIB>
    <izvorni_sadrzaj>DELIŠIMUNOVIĆ d.o.o., OIB 90220565169</izvorni_sadrzaj>
    <derivirana_varijabla naziv="DomainObject.Predmet.ProtustrankaNazivFormatedOIB_1">DELIŠIMUNOVIĆ d.o.o., OIB 90220565169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DELIŠIMUNOVIĆ d.o.o.</item>
    </izvorni_sadrzaj>
    <derivirana_varijabla naziv="DomainObject.Predmet.ProtuStrankaListFormated_1">
      <item>DELIŠIMUNOVIĆ d.o.o.</item>
    </derivirana_varijabla>
  </DomainObject.Predmet.ProtuStrankaListFormated>
  <DomainObject.Predmet.ProtuStrankaListFormatedOIB>
    <izvorni_sadrzaj>
      <item>DELIŠIMUNOVIĆ d.o.o., OIB 90220565169</item>
    </izvorni_sadrzaj>
    <derivirana_varijabla naziv="DomainObject.Predmet.ProtuStrankaListFormatedOIB_1">
      <item>DELIŠIMUNOVIĆ d.o.o., OIB 90220565169</item>
    </derivirana_varijabla>
  </DomainObject.Predmet.ProtuStrankaListFormatedOIB>
  <DomainObject.Predmet.ProtuStrankaListFormatedWithAdress>
    <izvorni_sadrzaj>
      <item>DELIŠIMUNOVIĆ d.o.o., Kralja Tomislava 8, 51326 Vrbovsko</item>
    </izvorni_sadrzaj>
    <derivirana_varijabla naziv="DomainObject.Predmet.ProtuStrankaListFormatedWithAdress_1">
      <item>DELIŠIMUNOVIĆ d.o.o., Kralja Tomislava 8, 51326 Vrbovsko</item>
    </derivirana_varijabla>
  </DomainObject.Predmet.ProtuStrankaListFormatedWithAdress>
  <DomainObject.Predmet.ProtuStrankaListFormatedWithAdressOIB>
    <izvorni_sadrzaj>
      <item>DELIŠIMUNOVIĆ d.o.o., OIB 90220565169, Kralja Tomislava 8, 51326 Vrbovsko</item>
    </izvorni_sadrzaj>
    <derivirana_varijabla naziv="DomainObject.Predmet.ProtuStrankaListFormatedWithAdressOIB_1">
      <item>DELIŠIMUNOVIĆ d.o.o., OIB 90220565169, Kralja Tomislava 8, 51326 Vrbovsko</item>
    </derivirana_varijabla>
  </DomainObject.Predmet.ProtuStrankaListFormatedWithAdressOIB>
  <DomainObject.Predmet.ProtuStrankaListNazivFormated>
    <izvorni_sadrzaj>
      <item>DELIŠIMUNOVIĆ d.o.o.</item>
    </izvorni_sadrzaj>
    <derivirana_varijabla naziv="DomainObject.Predmet.ProtuStrankaListNazivFormated_1">
      <item>DELIŠIMUNOVIĆ d.o.o.</item>
    </derivirana_varijabla>
  </DomainObject.Predmet.ProtuStrankaListNazivFormated>
  <DomainObject.Predmet.ProtuStrankaListNazivFormatedOIB>
    <izvorni_sadrzaj>
      <item>DELIŠIMUNOVIĆ d.o.o., OIB 90220565169</item>
    </izvorni_sadrzaj>
    <derivirana_varijabla naziv="DomainObject.Predmet.ProtuStrankaListNazivFormatedOIB_1">
      <item>DELIŠIMUNOVIĆ d.o.o., OIB 90220565169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DELIŠIMUNOVIĆ d.o.o.</izvorni_sadrzaj>
    <derivirana_varijabla naziv="DomainObject.Predmet.ProtustrankaIDrugi_1">DELIŠIMUNOVIĆ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DELIŠIMUNOVIĆ d.o.o., OIB 90220565169, Kralja Tomislava 8, 51326 Vrbovsko</izvorni_sadrzaj>
    <derivirana_varijabla naziv="DomainObject.Predmet.ProtustrankaIDrugiAdressOIB_1">DELIŠIMUNOVIĆ d.o.o., OIB 90220565169, Kralja Tomislava 8,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DELIŠIMUNOVIĆ d.o.o.</item>
    </izvorni_sadrzaj>
    <derivirana_varijabla naziv="DomainObject.Predmet.SudioniciListNaziv_1">
      <item>FINA  Rijeka</item>
      <item>DELIŠIMUNOVIĆ d.o.o.</item>
    </derivirana_varijabla>
  </DomainObject.Predmet.SudioniciListNaziv>
  <DomainObject.Predmet.SudioniciListAdressOIB>
    <izvorni_sadrzaj>
      <item>FINA  Rijeka, OIB 85821130368, Frana Kurelca 8,51000 Rijeka</item>
      <item>DELIŠIMUNOVIĆ d.o.o., OIB 90220565169, Kralja Tomislava 8,51326 Vrbovsko</item>
    </izvorni_sadrzaj>
    <derivirana_varijabla naziv="DomainObject.Predmet.SudioniciListAdressOIB_1">
      <item>FINA  Rijeka, OIB 85821130368, Frana Kurelca 8,51000 Rijeka</item>
      <item>DELIŠIMUNOVIĆ d.o.o., OIB 90220565169, Kralja Tomislava 8,51326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90220565169</item>
    </izvorni_sadrzaj>
    <derivirana_varijabla naziv="DomainObject.Predmet.SudioniciListNazivOIB_1">
      <item>, OIB 85821130368</item>
      <item>, OIB 90220565169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15B8F-63CA-4506-A8D1-08BF19F56C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1439</properties:Characters>
  <properties:Lines>59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2017-03-21T11:57:00Z</dcterms:created>
  <dc:creator>Željka Matovina</dc:creator>
  <cp:lastModifiedBy>Željka Matovina</cp:lastModifiedBy>
  <cp:lastPrinted>2017-03-21T11:54:00Z</cp:lastPrinted>
  <dcterms:modified xmlns:xsi="http://www.w3.org/2001/XMLSchema-instance" xsi:type="dcterms:W3CDTF">2017-03-21T12:00:00Z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