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b061" w14:paraId="230b06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D5B1B" w:rsidP="00044505" w:rsidR="002C2115">
      <w:pPr>
        <w:ind w:left="5040"/>
        <w:jc w:val="right"/>
      </w:pPr>
      <w:r>
        <w:t>MARIJO DUJMOVIĆ</w:t>
      </w:r>
    </w:p>
    <w:p w:rsidRDefault="002D5B1B" w:rsidP="00044505" w:rsidR="002D5B1B">
      <w:pPr>
        <w:ind w:left="5040"/>
        <w:jc w:val="right"/>
      </w:pPr>
      <w:r>
        <w:t>Ulica Miroslava Krleže 1/E</w:t>
      </w:r>
    </w:p>
    <w:p w:rsidRDefault="002C2115" w:rsidP="00044505" w:rsidR="002C2115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D5B1B">
        <w:t>720</w:t>
      </w:r>
      <w:r>
        <w:t>/16-</w:t>
      </w:r>
      <w:r w:rsidR="001C6943">
        <w:t>11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</w:t>
      </w:r>
      <w:r w:rsidR="001C6943">
        <w:t>postupka nad stečajnim dužnikom</w:t>
      </w:r>
      <w:r w:rsidR="00454BED">
        <w:t xml:space="preserve"> </w:t>
      </w:r>
      <w:r w:rsidR="002D5B1B">
        <w:t>LAVDARA d.o.o., Zadar, Ulica Miroslava Krleže 1/E, OIB: 31406608705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2D5B1B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2D5B1B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EB0" w:rsidR="00956EB0">
      <w:r>
        <w:separator/>
      </w:r>
    </w:p>
  </w:endnote>
  <w:endnote w:id="0" w:type="continuationSeparator">
    <w:p w:rsidRDefault="00956EB0" w:rsidR="0095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EB0" w:rsidR="00956EB0">
      <w:r>
        <w:separator/>
      </w:r>
    </w:p>
  </w:footnote>
  <w:footnote w:id="0" w:type="continuationSeparator">
    <w:p w:rsidRDefault="00956EB0" w:rsidR="00956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88298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1C6943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D5B1B">
      <w:rPr>
        <w:b/>
        <w:bCs/>
        <w:sz w:val="28"/>
      </w:rPr>
      <w:t>720</w:t>
    </w:r>
    <w:r>
      <w:rPr>
        <w:b/>
        <w:bCs/>
        <w:sz w:val="28"/>
      </w:rPr>
      <w:t>/16-</w:t>
    </w:r>
    <w:r w:rsidR="001C6943">
      <w:rPr>
        <w:b/>
        <w:bCs/>
        <w:sz w:val="28"/>
      </w:rPr>
      <w:t>12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C6943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56EB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0DBF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840D8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4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4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4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</izvorni_sadrzaj>
    <derivirana_varijabla naziv="DomainObject.Predmet.OstaliListFormated_1">
      <item>OD Stanić i partneri d.o.o.</item>
      <item>Marijo Dujmović</item>
    </derivirana_varijabla>
  </DomainObject.Predmet.OstaliListFormated>
  <DomainObject.Predmet.OstaliListFormatedOIB>
    <izvorni_sadrzaj>
      <item>OD Stanić i partneri d.o.o.</item>
      <item>Marijo Dujmović, OIB 55746713555</item>
    </izvorni_sadrzaj>
    <derivirana_varijabla naziv="DomainObject.Predmet.OstaliListFormatedOIB_1">
      <item>OD Stanić i partneri d.o.o.</item>
      <item>Marijo Dujmović, OIB 55746713555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</izvorni_sadrzaj>
    <derivirana_varijabla naziv="DomainObject.Predmet.OstaliListFormatedWithAdress_1">
      <item>OD Stanić i partneri d.o.o., Riva 4, 51000 Rijeka</item>
      <item>Marijo Dujmović, Miroslava Krleže 1e, 23000 Zadar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</derivirana_varijabla>
  </DomainObject.Predmet.OstaliListFormatedWithAdressOIB>
  <DomainObject.Predmet.OstaliListNazivFormated>
    <izvorni_sadrzaj>
      <item>OD Stanić i partneri d.o.o.</item>
      <item>Marijo Dujmović</item>
    </izvorni_sadrzaj>
    <derivirana_varijabla naziv="DomainObject.Predmet.OstaliListNazivFormated_1">
      <item>OD Stanić i partneri d.o.o.</item>
      <item>Marijo Dujmović</item>
    </derivirana_varijabla>
  </DomainObject.Predmet.OstaliListNazivFormated>
  <DomainObject.Predmet.OstaliListNazivFormatedOIB>
    <izvorni_sadrzaj>
      <item>OD Stanić i partneri d.o.o.</item>
      <item>Marijo Dujmović, OIB 55746713555</item>
    </izvorni_sadrzaj>
    <derivirana_varijabla naziv="DomainObject.Predmet.OstaliListNazivFormatedOIB_1">
      <item>OD Stanić i partneri d.o.o.</item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</izvorni_sadrzaj>
    <derivirana_varijabla naziv="DomainObject.Predmet.SudioniciListNaziv_1">
      <item>FINA</item>
      <item>LAVDARA d.o.o. za građenje</item>
      <item>OD Stanić i partneri d.o.o.</item>
      <item>Marijo Dujmović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</izvorni_sadrzaj>
    <derivirana_varijabla naziv="DomainObject.Predmet.SudioniciListNazivOIB_1">
      <item>, OIB 85821130368</item>
      <item>, OIB 31406608705</item>
      <item>, OIB null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D3FF6-AE70-40AC-86AD-2E4EB278F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876</properties:Characters>
  <properties:Lines>34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2016-05-17T08:23:00Z</dcterms:created>
  <dc:creator>Ardena Bajlo</dc:creator>
  <cp:lastModifiedBy>wsadmin</cp:lastModifiedBy>
  <cp:lastPrinted>2016-05-18T12:51:00Z</cp:lastPrinted>
  <dcterms:modified xmlns:xsi="http://www.w3.org/2001/XMLSchema-instance" xsi:type="dcterms:W3CDTF">2016-05-18T12:52:00Z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