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99445" w14:paraId="fa99445" w:rsidRDefault="00385531" w:rsidP="00385531" w:rsidR="00ED1E23">
      <w:pPr>
        <w:jc w:val="right"/>
        <w15:collapsed w:val="false"/>
        <w:rPr>
          <w:rFonts w:cs="Arial" w:hAnsi="Arial" w:ascii="Arial"/>
          <w:b/>
          <w:sz w:val="20"/>
          <w:szCs w:val="20"/>
        </w:rPr>
      </w:pPr>
      <w:bookmarkStart w:name="_GoBack" w:id="0"/>
      <w:bookmarkEnd w:id="0"/>
      <w:r w:rsidRPr="002F799A">
        <w:t>1 St-</w:t>
      </w:r>
      <w:r w:rsidR="00826238">
        <w:t>30</w:t>
      </w:r>
      <w:r w:rsidR="005E09A7">
        <w:t>/</w:t>
      </w:r>
      <w:r w:rsidR="00826238">
        <w:t>20</w:t>
      </w:r>
      <w:r w:rsidR="005E09A7">
        <w:t>1</w:t>
      </w:r>
      <w:r w:rsidR="00CB21D2">
        <w:t>4</w:t>
      </w:r>
      <w:r>
        <w:t>-</w:t>
      </w:r>
      <w:r w:rsidR="00BF64D1">
        <w:t>231</w:t>
      </w:r>
    </w:p>
    <w:p w:rsidRDefault="00ED1E23" w:rsidP="00ED1E23" w:rsidR="00ED1E23" w:rsidRPr="002F799A"/>
    <w:p w:rsidRDefault="00ED1E23" w:rsidP="00ED1E23" w:rsidR="00ED1E23" w:rsidRPr="002F799A"/>
    <w:p w:rsidRDefault="00ED1E23" w:rsidP="00ED1E23" w:rsidR="00ED1E23" w:rsidRPr="002F799A"/>
    <w:p w:rsidRDefault="00ED1E23" w:rsidP="00ED1E23" w:rsidR="00ED1E23" w:rsidRPr="002F799A">
      <w:r w:rsidRPr="002F799A">
        <w:t>REPUBLIKA HRVATSKA</w:t>
      </w:r>
    </w:p>
    <w:p w:rsidRDefault="00ED1E23" w:rsidP="00ED1E23" w:rsidR="00ED1E23" w:rsidRPr="002F799A">
      <w:r w:rsidRPr="002F799A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2F799A">
          <w:t>SUD U</w:t>
        </w:r>
      </w:smartTag>
      <w:r w:rsidR="005851F9" w:rsidRPr="002F799A">
        <w:t xml:space="preserve"> ZADRU</w:t>
      </w:r>
      <w:r w:rsidR="005851F9" w:rsidRPr="002F799A">
        <w:tab/>
      </w:r>
      <w:r w:rsidR="005851F9" w:rsidRPr="002F799A">
        <w:tab/>
      </w:r>
      <w:r w:rsidR="005851F9" w:rsidRPr="002F799A">
        <w:tab/>
      </w:r>
      <w:r w:rsidR="005851F9" w:rsidRPr="002F799A">
        <w:tab/>
      </w:r>
      <w:r w:rsidR="005851F9" w:rsidRPr="002F799A">
        <w:tab/>
      </w:r>
      <w:r w:rsidR="005851F9" w:rsidRPr="002F799A">
        <w:tab/>
      </w:r>
    </w:p>
    <w:p w:rsidRDefault="00385531" w:rsidP="00ED1E23" w:rsidR="00ED1E23" w:rsidRPr="002F799A">
      <w:r>
        <w:t>Dr. Franje Tuđmana 35</w:t>
      </w:r>
    </w:p>
    <w:p w:rsidRDefault="00ED1E23" w:rsidP="002F799A" w:rsidR="00ED1E23">
      <w:pPr>
        <w:jc w:val="center"/>
      </w:pPr>
    </w:p>
    <w:p w:rsidRDefault="004F62DD" w:rsidP="002F799A" w:rsidR="004F62DD">
      <w:pPr>
        <w:jc w:val="center"/>
      </w:pPr>
    </w:p>
    <w:p w:rsidRDefault="00ED1E23" w:rsidP="00ED1E23" w:rsidR="00ED1E23">
      <w:pPr>
        <w:jc w:val="both"/>
      </w:pPr>
    </w:p>
    <w:p w:rsidRDefault="004F62DD" w:rsidP="00ED1E23" w:rsidR="004F62DD" w:rsidRPr="002F799A">
      <w:pPr>
        <w:jc w:val="both"/>
      </w:pPr>
    </w:p>
    <w:p w:rsidRDefault="00ED1E23" w:rsidP="00F1661E" w:rsidR="00AB6B83">
      <w:pPr>
        <w:jc w:val="both"/>
      </w:pPr>
      <w:r w:rsidRPr="002F799A">
        <w:tab/>
        <w:t xml:space="preserve">Trgovački sud u Zadru po sucu ovog suda Ardeni Bajlo, </w:t>
      </w:r>
      <w:r w:rsidR="00826238" w:rsidRPr="002C6CA0">
        <w:t>u stečajnom postupku nad stečajnim dužnikom NIN ELEKTROCOMMERCE d.o.o. u stečaju, Zona male privrede područja Grabi, Poličnik, OIB: 79652872175</w:t>
      </w:r>
      <w:r w:rsidR="00F1661E" w:rsidRPr="00244EC8">
        <w:t>, zastupanom</w:t>
      </w:r>
      <w:r w:rsidR="00F1661E" w:rsidRPr="009544DA">
        <w:t xml:space="preserve"> po stečajnom upravitelju </w:t>
      </w:r>
      <w:r w:rsidR="00826238">
        <w:t>Anti Vukašini</w:t>
      </w:r>
      <w:r w:rsidRPr="002F799A">
        <w:t xml:space="preserve">, dana </w:t>
      </w:r>
      <w:r w:rsidR="00815E6C">
        <w:t xml:space="preserve">9. kolovoza </w:t>
      </w:r>
      <w:r w:rsidR="007764EE">
        <w:t>2017</w:t>
      </w:r>
      <w:r w:rsidRPr="002F799A">
        <w:t>.,</w:t>
      </w:r>
    </w:p>
    <w:p w:rsidRDefault="00F1661E" w:rsidP="00F1661E" w:rsidR="00F1661E" w:rsidRPr="002F799A">
      <w:pPr>
        <w:jc w:val="both"/>
      </w:pPr>
    </w:p>
    <w:p w:rsidRDefault="00815E6C" w:rsidP="00ED1E23" w:rsidR="00ED1E23" w:rsidRPr="002F799A">
      <w:pPr>
        <w:jc w:val="center"/>
      </w:pPr>
      <w:r>
        <w:t xml:space="preserve">ZAKLJUČAK </w:t>
      </w:r>
    </w:p>
    <w:p w:rsidRDefault="00ED1E23" w:rsidP="00ED1E23" w:rsidR="00ED1E23" w:rsidRPr="002F799A">
      <w:pPr>
        <w:tabs>
          <w:tab w:pos="960" w:val="left"/>
        </w:tabs>
        <w:ind w:left="360"/>
        <w:jc w:val="both"/>
      </w:pPr>
    </w:p>
    <w:p w:rsidRDefault="004D05CD" w:rsidP="00826238" w:rsidR="00826238">
      <w:pPr>
        <w:ind w:left="708"/>
        <w:jc w:val="both"/>
      </w:pPr>
      <w:r w:rsidRPr="002F799A">
        <w:t>Određuje se ročište za diobu kupovnine od prodaje</w:t>
      </w:r>
      <w:r w:rsidR="0062759B">
        <w:t xml:space="preserve"> </w:t>
      </w:r>
      <w:r w:rsidR="007764EE">
        <w:t>nekretnine</w:t>
      </w:r>
      <w:r w:rsidR="00826238">
        <w:t xml:space="preserve"> oznake:</w:t>
      </w:r>
    </w:p>
    <w:p w:rsidRDefault="00826238" w:rsidP="00826238" w:rsidR="00826238">
      <w:pPr>
        <w:ind w:left="708"/>
        <w:jc w:val="both"/>
      </w:pPr>
    </w:p>
    <w:p w:rsidRDefault="007764EE" w:rsidP="00826238" w:rsidR="00826238" w:rsidRPr="002C6CA0">
      <w:pPr>
        <w:ind w:left="708"/>
        <w:jc w:val="both"/>
      </w:pPr>
      <w:r>
        <w:t xml:space="preserve"> </w:t>
      </w:r>
      <w:r w:rsidR="00826238" w:rsidRPr="002C6CA0">
        <w:t>- kat. čest. 2025/1, zk. ul. 13943 k.o. Zaprudski otok Zagreb, u naravi zemljište površine 5.635 m2</w:t>
      </w:r>
    </w:p>
    <w:p w:rsidRDefault="00826238" w:rsidP="00826238" w:rsidR="00826238" w:rsidRPr="002C6CA0">
      <w:pPr>
        <w:ind w:left="708"/>
        <w:jc w:val="both"/>
      </w:pPr>
      <w:r w:rsidRPr="002C6CA0">
        <w:t>- kat. čest. 2025/5, zk. ul. 13943 k.o. Zaprudski otok Zagreb, u naravi zemljište  površine 467 m2,</w:t>
      </w:r>
    </w:p>
    <w:p w:rsidRDefault="00826238" w:rsidP="00826238" w:rsidR="00826238" w:rsidRPr="002C6CA0">
      <w:pPr>
        <w:ind w:firstLine="708"/>
        <w:jc w:val="both"/>
      </w:pPr>
      <w:r w:rsidRPr="002C6CA0">
        <w:t xml:space="preserve">- kat. čest. 2022/2, zk. ul. 3616 k.o. Zaprudski otok Zagreb, u naravi zemljište površine </w:t>
      </w:r>
    </w:p>
    <w:p w:rsidRDefault="00826238" w:rsidP="00826238" w:rsidR="00826238" w:rsidRPr="002C6CA0">
      <w:pPr>
        <w:ind w:firstLine="708"/>
        <w:jc w:val="both"/>
      </w:pPr>
      <w:r w:rsidRPr="002C6CA0">
        <w:t>616 m2,</w:t>
      </w:r>
    </w:p>
    <w:p w:rsidRDefault="00826238" w:rsidP="00826238" w:rsidR="00826238" w:rsidRPr="002C6CA0">
      <w:pPr>
        <w:ind w:firstLine="708"/>
        <w:jc w:val="both"/>
      </w:pPr>
      <w:r w:rsidRPr="002C6CA0">
        <w:t xml:space="preserve">- kat. čest. 2025/4, zk. ul. 3593 k.o. Zaprudski otok Zagreb, u naravi zemljište površine </w:t>
      </w:r>
    </w:p>
    <w:p w:rsidRDefault="00826238" w:rsidP="00826238" w:rsidR="00B35AD9">
      <w:pPr>
        <w:ind w:firstLine="708"/>
        <w:jc w:val="both"/>
      </w:pPr>
      <w:r>
        <w:t xml:space="preserve">275 m2 </w:t>
      </w:r>
      <w:r w:rsidR="004D05CD">
        <w:t>u</w:t>
      </w:r>
      <w:r w:rsidR="004D05CD" w:rsidRPr="002F799A">
        <w:t xml:space="preserve"> vlasništvu stečajnog dužnika, za dan </w:t>
      </w:r>
    </w:p>
    <w:p w:rsidRDefault="00B35AD9" w:rsidP="004D05CD" w:rsidR="00B35AD9">
      <w:pPr>
        <w:ind w:firstLine="705"/>
        <w:jc w:val="both"/>
      </w:pPr>
    </w:p>
    <w:p w:rsidRDefault="00210717" w:rsidP="00B35AD9" w:rsidR="00ED1E23" w:rsidRPr="002F799A">
      <w:pPr>
        <w:ind w:firstLine="705"/>
        <w:jc w:val="center"/>
      </w:pPr>
      <w:r>
        <w:t>7.</w:t>
      </w:r>
      <w:r w:rsidR="00826238">
        <w:t xml:space="preserve"> rujna</w:t>
      </w:r>
      <w:r w:rsidR="007764EE">
        <w:t xml:space="preserve"> 2017</w:t>
      </w:r>
      <w:r w:rsidR="004D05CD" w:rsidRPr="002F799A">
        <w:t xml:space="preserve">. godine u </w:t>
      </w:r>
      <w:r w:rsidR="00815E6C">
        <w:t>9,45</w:t>
      </w:r>
      <w:r w:rsidR="004D05CD" w:rsidRPr="002F799A">
        <w:t xml:space="preserve"> sati u sudnici broj </w:t>
      </w:r>
      <w:r w:rsidR="004D05CD">
        <w:t>26</w:t>
      </w:r>
      <w:r w:rsidR="004D05CD" w:rsidRPr="002F799A">
        <w:t>/l.</w:t>
      </w:r>
    </w:p>
    <w:p w:rsidRDefault="00ED1E23" w:rsidP="00ED1E23" w:rsidR="00ED1E23" w:rsidRPr="002F799A">
      <w:pPr>
        <w:ind w:firstLine="708"/>
        <w:jc w:val="both"/>
      </w:pPr>
    </w:p>
    <w:p w:rsidRDefault="00ED1E23" w:rsidP="004D0391" w:rsidR="00ED1E23" w:rsidRPr="002F799A">
      <w:pPr>
        <w:ind w:left="705"/>
        <w:jc w:val="center"/>
      </w:pPr>
      <w:r w:rsidRPr="002F799A">
        <w:t xml:space="preserve">U Zadru, </w:t>
      </w:r>
      <w:r w:rsidR="00815E6C">
        <w:t>9. kolovoza</w:t>
      </w:r>
      <w:r w:rsidR="007764EE">
        <w:t xml:space="preserve"> 2017</w:t>
      </w:r>
      <w:r w:rsidR="00B35AD9" w:rsidRPr="002F799A">
        <w:t>.</w:t>
      </w:r>
    </w:p>
    <w:p w:rsidRDefault="00ED1E23" w:rsidP="00ED1E23" w:rsidR="00ED1E23" w:rsidRPr="002F799A">
      <w:pPr>
        <w:ind w:left="705"/>
        <w:jc w:val="both"/>
      </w:pPr>
    </w:p>
    <w:p w:rsidRDefault="00ED1E23" w:rsidP="00ED1E23" w:rsidR="00ED1E23" w:rsidRPr="002F799A">
      <w:pPr>
        <w:ind w:left="705"/>
        <w:jc w:val="both"/>
      </w:pPr>
    </w:p>
    <w:p w:rsidRDefault="00BF64D1" w:rsidP="00BF64D1" w:rsidR="00403E1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826238">
        <w:t>Sutkinja:</w:t>
      </w:r>
    </w:p>
    <w:p w:rsidRDefault="00BF64D1" w:rsidP="00BF64D1" w:rsidR="00403E1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03E10">
        <w:tab/>
        <w:t>Ardena Bajlo</w:t>
      </w:r>
    </w:p>
    <w:p w:rsidRDefault="00403E10" w:rsidP="00403E10" w:rsidR="00403E10"/>
    <w:p w:rsidRDefault="00F1661E" w:rsidP="00F1661E" w:rsidR="00F1661E">
      <w:pPr>
        <w:jc w:val="right"/>
      </w:pPr>
    </w:p>
    <w:p w:rsidRDefault="00F1661E" w:rsidP="00F1661E" w:rsidR="00F1661E" w:rsidRPr="002F799A">
      <w:pPr>
        <w:jc w:val="right"/>
      </w:pPr>
    </w:p>
    <w:p w:rsidRDefault="00BF64D1" w:rsidP="002348F0" w:rsidR="00BF64D1" w:rsidRPr="002F799A">
      <w:pPr>
        <w:jc w:val="right"/>
      </w:pPr>
    </w:p>
    <w:p w:rsidRDefault="00ED1E23" w:rsidP="00AB6B83" w:rsidR="00ED1E23" w:rsidRPr="002F799A">
      <w:pPr>
        <w:jc w:val="right"/>
      </w:pPr>
    </w:p>
    <w:p w:rsidRDefault="00CF2E4D" w:rsidP="00CF2E4D" w:rsidR="00CF2E4D" w:rsidRPr="002F799A"/>
    <w:p w:rsidRDefault="00BC7BAE" w:rsidP="00BC7BAE" w:rsidR="00BC7BAE" w:rsidRPr="002F799A">
      <w:r w:rsidRPr="002F799A">
        <w:t xml:space="preserve">Dostaviti: </w:t>
      </w:r>
    </w:p>
    <w:p w:rsidRDefault="00BC7BAE" w:rsidP="00BC7BAE" w:rsidR="00BC7BAE" w:rsidRPr="002F799A">
      <w:pPr>
        <w:numPr>
          <w:ilvl w:val="0"/>
          <w:numId w:val="1"/>
        </w:numPr>
      </w:pPr>
      <w:r w:rsidRPr="002F799A">
        <w:t>stečajnom upravitelju</w:t>
      </w:r>
      <w:r w:rsidR="00D61FAB">
        <w:t xml:space="preserve"> mailom</w:t>
      </w:r>
    </w:p>
    <w:p w:rsidRDefault="00F1661E" w:rsidP="00826238" w:rsidR="007764EE">
      <w:pPr>
        <w:numPr>
          <w:ilvl w:val="0"/>
          <w:numId w:val="1"/>
        </w:numPr>
      </w:pPr>
      <w:r>
        <w:t>razlučn</w:t>
      </w:r>
      <w:r w:rsidR="004D05CD">
        <w:t>om vjerovniku</w:t>
      </w:r>
      <w:r w:rsidR="005E09A7">
        <w:t xml:space="preserve"> </w:t>
      </w:r>
      <w:r w:rsidR="007764EE">
        <w:t>OTP banka HRVATSKA d.d. Zadar</w:t>
      </w:r>
      <w:r w:rsidR="00815E6C">
        <w:t xml:space="preserve">, po punomoćniku Tomislavu Šišku, odvjetniku u Splitu, </w:t>
      </w:r>
    </w:p>
    <w:p w:rsidRDefault="00543F80" w:rsidP="00BC7BAE" w:rsidR="00543F80" w:rsidRPr="002F799A">
      <w:pPr>
        <w:numPr>
          <w:ilvl w:val="0"/>
          <w:numId w:val="1"/>
        </w:numPr>
      </w:pPr>
      <w:r>
        <w:t>e-oglasna ploča</w:t>
      </w:r>
    </w:p>
    <w:p w:rsidRDefault="005B3E0C" w:rsidP="00815E6C" w:rsidR="005B3E0C" w:rsidRPr="002F799A">
      <w:pPr>
        <w:ind w:left="360"/>
      </w:pPr>
    </w:p>
    <w:sectPr w:rsidR="005B3E0C" w:rsidRPr="002F799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D034CEE"/>
    <w:multiLevelType w:val="hybridMultilevel"/>
    <w:tmpl w:val="89923F7C"/>
    <w:lvl w:tplc="A4A4B84E" w:ilvl="0">
      <w:start w:val="1"/>
      <w:numFmt w:val="upperRoman"/>
      <w:lvlText w:val="%1."/>
      <w:lvlJc w:val="left"/>
      <w:pPr>
        <w:tabs>
          <w:tab w:pos="1608" w:val="num"/>
        </w:tabs>
        <w:ind w:hanging="900" w:left="1608"/>
      </w:pPr>
      <w:rPr>
        <w:rFonts w:hint="default"/>
      </w:rPr>
    </w:lvl>
    <w:lvl w:tplc="E38883EA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F8297E"/>
    <w:multiLevelType w:val="hybridMultilevel"/>
    <w:tmpl w:val="378EC030"/>
    <w:lvl w:tplc="4B72C6C6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7877E05"/>
    <w:multiLevelType w:val="hybridMultilevel"/>
    <w:tmpl w:val="9ABCBDD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762051"/>
    <w:multiLevelType w:val="hybridMultilevel"/>
    <w:tmpl w:val="8AF43C8A"/>
    <w:lvl w:tplc="54B2A3E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E23"/>
    <w:rsid w:val="0000303C"/>
    <w:rsid w:val="00095B71"/>
    <w:rsid w:val="000C733D"/>
    <w:rsid w:val="001513FF"/>
    <w:rsid w:val="001A4AF2"/>
    <w:rsid w:val="001F7EB7"/>
    <w:rsid w:val="00210717"/>
    <w:rsid w:val="00210CDE"/>
    <w:rsid w:val="002348F0"/>
    <w:rsid w:val="00283117"/>
    <w:rsid w:val="002D112E"/>
    <w:rsid w:val="002F799A"/>
    <w:rsid w:val="00302C16"/>
    <w:rsid w:val="00385531"/>
    <w:rsid w:val="003A08B9"/>
    <w:rsid w:val="003D0AD2"/>
    <w:rsid w:val="00403E10"/>
    <w:rsid w:val="00432EB5"/>
    <w:rsid w:val="00455BCE"/>
    <w:rsid w:val="004C7FEB"/>
    <w:rsid w:val="004D0391"/>
    <w:rsid w:val="004D05CD"/>
    <w:rsid w:val="004F62DD"/>
    <w:rsid w:val="00543F80"/>
    <w:rsid w:val="00573C13"/>
    <w:rsid w:val="00582C40"/>
    <w:rsid w:val="005851F9"/>
    <w:rsid w:val="005B3E0C"/>
    <w:rsid w:val="005D5FFD"/>
    <w:rsid w:val="005E09A7"/>
    <w:rsid w:val="0062759B"/>
    <w:rsid w:val="00641CDA"/>
    <w:rsid w:val="006C2F82"/>
    <w:rsid w:val="00725D77"/>
    <w:rsid w:val="0073755C"/>
    <w:rsid w:val="007764EE"/>
    <w:rsid w:val="00815E6C"/>
    <w:rsid w:val="00826238"/>
    <w:rsid w:val="00870477"/>
    <w:rsid w:val="008C522C"/>
    <w:rsid w:val="009026AF"/>
    <w:rsid w:val="00AB6B83"/>
    <w:rsid w:val="00B35AD9"/>
    <w:rsid w:val="00B66981"/>
    <w:rsid w:val="00B72BD8"/>
    <w:rsid w:val="00BC7BAE"/>
    <w:rsid w:val="00BF64D1"/>
    <w:rsid w:val="00CB21D2"/>
    <w:rsid w:val="00CC6B15"/>
    <w:rsid w:val="00CF2E4D"/>
    <w:rsid w:val="00D50C9B"/>
    <w:rsid w:val="00D61FAB"/>
    <w:rsid w:val="00DB0971"/>
    <w:rsid w:val="00E94D30"/>
    <w:rsid w:val="00EA46B8"/>
    <w:rsid w:val="00ED1E23"/>
    <w:rsid w:val="00F1661E"/>
    <w:rsid w:val="00F54B47"/>
    <w:rsid w:val="00FD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1E2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41C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1C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1C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1C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1C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1E2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41C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1C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1C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1C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1C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kolovoza 2017.</izvorni_sadrzaj>
    <derivirana_varijabla naziv="DomainObject.DatumDonosenjaOdluke_1">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2014.</izvorni_sadrzaj>
    <derivirana_varijabla naziv="DomainObject.Predmet.DatumOsnivanja_1">19.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St-30/2014</izvorni_sadrzaj>
    <derivirana_varijabla naziv="DomainObject.Predmet.OznakaBroj_1">St-30/2014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.</izvorni_sadrzaj>
    <derivirana_varijabla naziv="DomainObject.Predmet.PrimjedbaSuca_1">.</derivirana_varijabla>
  </DomainObject.Predmet.PrimjedbaSuca>
  <DomainObject.Predmet.ProtustrankaFormated>
    <izvorni_sadrzaj>  NIN ELEKTROCOMMERCE, d.o.o. za trgovinu, usluge i proizvodnju elektroopreme</izvorni_sadrzaj>
    <derivirana_varijabla naziv="DomainObject.Predmet.ProtustrankaFormated_1">  NIN ELEKTROCOMMERCE, d.o.o. za trgovinu, usluge i proizvodnju elektroopreme</derivirana_varijabla>
  </DomainObject.Predmet.ProtustrankaFormated>
  <DomainObject.Predmet.ProtustrankaFormatedOIB>
    <izvorni_sadrzaj>  NIN ELEKTROCOMMERCE, d.o.o. za trgovinu, usluge i proizvodnju elektroopreme, OIB 79652872175</izvorni_sadrzaj>
    <derivirana_varijabla naziv="DomainObject.Predmet.ProtustrankaFormatedOIB_1">  NIN ELEKTROCOMMERCE, d.o.o. za trgovinu, usluge i proizvodnju elektroopreme, OIB 79652872175</derivirana_varijabla>
  </DomainObject.Predmet.ProtustrankaFormatedOIB>
  <DomainObject.Predmet.ProtustrankaFormatedWithAdress>
    <izvorni_sadrzaj> NIN ELEKTROCOMMERCE, d.o.o. za trgovinu, usluge i proizvodnju elektroopreme, Zona male privrede područja Grabi, Poličnik</izvorni_sadrzaj>
    <derivirana_varijabla naziv="DomainObject.Predmet.ProtustrankaFormatedWithAdress_1"> NIN ELEKTROCOMMERCE, d.o.o. za trgovinu, usluge i proizvodnju elektroopreme, Zona male privrede područja Grabi, Poličnik</derivirana_varijabla>
  </DomainObject.Predmet.ProtustrankaFormatedWithAdress>
  <DomainObject.Predmet.ProtustrankaFormatedWithAdressOIB>
    <izvorni_sadrzaj> NIN ELEKTROCOMMERCE, d.o.o. za trgovinu, usluge i proizvodnju elektroopreme, OIB 79652872175, Zona male privrede područja Grabi, Poličnik</izvorni_sadrzaj>
    <derivirana_varijabla naziv="DomainObject.Predmet.ProtustrankaFormatedWithAdressOIB_1"> NIN ELEKTROCOMMERCE, d.o.o. za trgovinu, usluge i proizvodnju elektroopreme, OIB 79652872175, Zona male privrede područja Grabi, Poličnik</derivirana_varijabla>
  </DomainObject.Predmet.ProtustrankaFormatedWithAdressOIB>
  <DomainObject.Predmet.ProtustrankaWithAdress>
    <izvorni_sadrzaj>NIN ELEKTROCOMMERCE, d.o.o. za trgovinu, usluge i proizvodnju elektroopreme Zona male privrede područja Grabi, Poličnik</izvorni_sadrzaj>
    <derivirana_varijabla naziv="DomainObject.Predmet.ProtustrankaWithAdress_1">NIN ELEKTROCOMMERCE, d.o.o. za trgovinu, usluge i proizvodnju elektroopreme Zona male privrede područja Grabi, Poličnik</derivirana_varijabla>
  </DomainObject.Predmet.ProtustrankaWithAdress>
  <DomainObject.Predmet.ProtustrankaWithAdressOIB>
    <izvorni_sadrzaj>NIN ELEKTROCOMMERCE, d.o.o. za trgovinu, usluge i proizvodnju elektroopreme, OIB 79652872175, Zona male privrede područja Grabi, Poličnik</izvorni_sadrzaj>
    <derivirana_varijabla naziv="DomainObject.Predmet.ProtustrankaWithAdressOIB_1">NIN ELEKTROCOMMERCE, d.o.o. za trgovinu, usluge i proizvodnju elektroopreme, OIB 79652872175, Zona male privrede područja Grabi, Poličnik</derivirana_varijabla>
  </DomainObject.Predmet.ProtustrankaWithAdressOIB>
  <DomainObject.Predmet.ProtustrankaNazivFormated>
    <izvorni_sadrzaj>NIN ELEKTROCOMMERCE, d.o.o. za trgovinu, usluge i proizvodnju elektroopreme</izvorni_sadrzaj>
    <derivirana_varijabla naziv="DomainObject.Predmet.ProtustrankaNazivFormated_1">NIN ELEKTROCOMMERCE, d.o.o. za trgovinu, usluge i proizvodnju elektroopreme</derivirana_varijabla>
  </DomainObject.Predmet.ProtustrankaNazivFormated>
  <DomainObject.Predmet.ProtustrankaNazivFormatedOIB>
    <izvorni_sadrzaj>NIN ELEKTROCOMMERCE, d.o.o. za trgovinu, usluge i proizvodnju elektroopreme, OIB 79652872175</izvorni_sadrzaj>
    <derivirana_varijabla naziv="DomainObject.Predmet.ProtustrankaNazivFormatedOIB_1">NIN ELEKTROCOMMERCE, d.o.o. za trgovinu, usluge i proizvodnju elektroopreme, OIB 79652872175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Lovre Baraba, Zadar; Jedriličarski klub Uskok; BRODOMETALURGIJA d.o.o. za proizvodnju i trgovinu; OTP banka Hrvatska dioničko društvo; Krešo Demo</izvorni_sadrzaj>
    <derivirana_varijabla naziv="DomainObject.Predmet.StrankaFormated_1">  Lovre Baraba, Zadar; Jedriličarski klub Uskok; BRODOMETALURGIJA d.o.o. za proizvodnju i trgovinu; OTP banka Hrvatska dioničko društvo; Krešo Demo</derivirana_varijabla>
  </DomainObject.Predmet.StrankaFormated>
  <DomainObject.Predmet.StrankaFormatedOIB>
    <izvorni_sadrzaj>  Lovre Baraba, Zadar, OIB 54922918724; Jedriličarski klub Uskok, OIB 18816234272; BRODOMETALURGIJA d.o.o. za proizvodnju i trgovinu, OIB 31353718090; OTP banka Hrvatska dioničko društvo, OIB 52508873833; Krešo Demo, OIB 55726029712</izvorni_sadrzaj>
    <derivirana_varijabla naziv="DomainObject.Predmet.StrankaFormatedOIB_1">  Lovre Baraba, Zadar, OIB 54922918724; Jedriličarski klub Uskok, OIB 18816234272; BRODOMETALURGIJA d.o.o. za proizvodnju i trgovinu, OIB 31353718090; OTP banka Hrvatska dioničko društvo, OIB 52508873833; Krešo Demo, OIB 55726029712</derivirana_varijabla>
  </DomainObject.Predmet.StrankaFormatedOIB>
  <DomainObject.Predmet.StrankaFormatedWithAdress>
    <izvorni_sadrzaj> Lovre Baraba, Zadar, Andrije Kačića Miošića 24, 23000 Zadar; Jedriličarski klub Uskok, Obala kneza Trpimira bb, 23000 Zadar; BRODOMETALURGIJA d.o.o. za proizvodnju i trgovinu, Kopilica 10, 21000 Split; OTP banka Hrvatska dioničko društvo, Ulica Domovinskog rata 3, 23000 Zadar; Krešo Demo, Zore Dalmatinske 2, 23000 Zadar</izvorni_sadrzaj>
    <derivirana_varijabla naziv="DomainObject.Predmet.StrankaFormatedWithAdress_1"> Lovre Baraba, Zadar, Andrije Kačića Miošića 24, 23000 Zadar; Jedriličarski klub Uskok, Obala kneza Trpimira bb, 23000 Zadar; BRODOMETALURGIJA d.o.o. za proizvodnju i trgovinu, Kopilica 10, 21000 Split; OTP banka Hrvatska dioničko društvo, Ulica Domovinskog rata 3, 23000 Zadar; Krešo Demo, Zore Dalmatinske 2, 23000 Zadar</derivirana_varijabla>
  </DomainObject.Predmet.StrankaFormatedWithAdress>
  <DomainObject.Predmet.StrankaFormatedWithAdressOIB>
    <izvorni_sadrzaj> Lovre Baraba, Zadar, OIB 54922918724, Andrije Kačića Miošića 24, 23000 Zadar; Jedriličarski klub Uskok, OIB 18816234272, Obala kneza Trpimira bb, 23000 Zadar; BRODOMETALURGIJA d.o.o. za proizvodnju i trgovinu, OIB 31353718090, Kopilica 10, 21000 Split; OTP banka Hrvatska dioničko društvo, OIB 52508873833, Ulica Domovinskog rata 3, 23000 Zadar; Krešo Demo, OIB 55726029712, Zore Dalmatinske 2, 23000 Zadar</izvorni_sadrzaj>
    <derivirana_varijabla naziv="DomainObject.Predmet.StrankaFormatedWithAdressOIB_1"> Lovre Baraba, Zadar, OIB 54922918724, Andrije Kačića Miošića 24, 23000 Zadar; Jedriličarski klub Uskok, OIB 18816234272, Obala kneza Trpimira bb, 23000 Zadar; BRODOMETALURGIJA d.o.o. za proizvodnju i trgovinu, OIB 31353718090, Kopilica 10, 21000 Split; OTP banka Hrvatska dioničko društvo, OIB 52508873833, Ulica Domovinskog rata 3, 23000 Zadar; Krešo Demo, OIB 55726029712, Zore Dalmatinske 2, 23000 Zadar</derivirana_varijabla>
  </DomainObject.Predmet.StrankaFormatedWithAdressOIB>
  <DomainObject.Predmet.StrankaWithAdress>
    <izvorni_sadrzaj>Lovre Baraba, Zadar Andrije Kačića Miošića 24,23000 Zadar,Jedriličarski klub Uskok Obala kneza Trpimira bb,23000 Zadar,BRODOMETALURGIJA d.o.o. za proizvodnju i trgovinu Kopilica 10,21000 Split,OTP banka Hrvatska dioničko društvo Ulica Domovinskog rata 3,23000 Zadar,Krešo Demo Zore Dalmatinske 2,23000 Zadar</izvorni_sadrzaj>
    <derivirana_varijabla naziv="DomainObject.Predmet.StrankaWithAdress_1">Lovre Baraba, Zadar Andrije Kačića Miošića 24,23000 Zadar,Jedriličarski klub Uskok Obala kneza Trpimira bb,23000 Zadar,BRODOMETALURGIJA d.o.o. za proizvodnju i trgovinu Kopilica 10,21000 Split,OTP banka Hrvatska dioničko društvo Ulica Domovinskog rata 3,23000 Zadar,Krešo Demo Zore Dalmatinske 2,23000 Zadar</derivirana_varijabla>
  </DomainObject.Predmet.StrankaWithAdress>
  <DomainObject.Predmet.StrankaWithAdressOIB>
    <izvorni_sadrzaj>Lovre Baraba, Zadar, OIB 54922918724, Andrije Kačića Miošića 24,23000 Zadar,Jedriličarski klub Uskok, OIB 18816234272, Obala kneza Trpimira bb,23000 Zadar,BRODOMETALURGIJA d.o.o. za proizvodnju i trgovinu, OIB 31353718090, Kopilica 10,21000 Split,OTP banka Hrvatska dioničko društvo, OIB 52508873833, Ulica Domovinskog rata 3,23000 Zadar,Krešo Demo, OIB 55726029712, Zore Dalmatinske 2,23000 Zadar</izvorni_sadrzaj>
    <derivirana_varijabla naziv="DomainObject.Predmet.StrankaWithAdressOIB_1">Lovre Baraba, Zadar, OIB 54922918724, Andrije Kačića Miošića 24,23000 Zadar,Jedriličarski klub Uskok, OIB 18816234272, Obala kneza Trpimira bb,23000 Zadar,BRODOMETALURGIJA d.o.o. za proizvodnju i trgovinu, OIB 31353718090, Kopilica 10,21000 Split,OTP banka Hrvatska dioničko društvo, OIB 52508873833, Ulica Domovinskog rata 3,23000 Zadar,Krešo Demo, OIB 55726029712, Zore Dalmatinske 2,23000 Zadar</derivirana_varijabla>
  </DomainObject.Predmet.StrankaWithAdressOIB>
  <DomainObject.Predmet.StrankaNazivFormated>
    <izvorni_sadrzaj>Lovre Baraba, Zadar,Jedriličarski klub Uskok,BRODOMETALURGIJA d.o.o. za proizvodnju i trgovinu,OTP banka Hrvatska dioničko društvo,Krešo Demo</izvorni_sadrzaj>
    <derivirana_varijabla naziv="DomainObject.Predmet.StrankaNazivFormated_1">Lovre Baraba, Zadar,Jedriličarski klub Uskok,BRODOMETALURGIJA d.o.o. za proizvodnju i trgovinu,OTP banka Hrvatska dioničko društvo,Krešo Demo</derivirana_varijabla>
  </DomainObject.Predmet.StrankaNazivFormated>
  <DomainObject.Predmet.StrankaNazivFormatedOIB>
    <izvorni_sadrzaj>Lovre Baraba, Zadar, OIB 54922918724,Jedriličarski klub Uskok, OIB 18816234272,BRODOMETALURGIJA d.o.o. za proizvodnju i trgovinu, OIB 31353718090,OTP banka Hrvatska dioničko društvo, OIB 52508873833,Krešo Demo, OIB 55726029712</izvorni_sadrzaj>
    <derivirana_varijabla naziv="DomainObject.Predmet.StrankaNazivFormatedOIB_1">Lovre Baraba, Zadar, OIB 54922918724,Jedriličarski klub Uskok, OIB 18816234272,BRODOMETALURGIJA d.o.o. za proizvodnju i trgovinu, OIB 31353718090,OTP banka Hrvatska dioničko društvo, OIB 52508873833,Krešo Demo, OIB 55726029712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18917.60</izvorni_sadrzaj>
    <derivirana_varijabla naziv="DomainObject.Predmet.TrenutnaVrijednost_1">18917.60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Lovre Baraba, Zadar</item>
      <item>Jedriličarski klub Uskok</item>
      <item>BRODOMETALURGIJA d.o.o. za proizvodnju i trgovinu</item>
      <item>OTP banka Hrvatska dioničko društvo</item>
      <item>Krešo Demo</item>
    </izvorni_sadrzaj>
    <derivirana_varijabla naziv="DomainObject.Predmet.StrankaListFormated_1">
      <item>Lovre Baraba, Zadar</item>
      <item>Jedriličarski klub Uskok</item>
      <item>BRODOMETALURGIJA d.o.o. za proizvodnju i trgovinu</item>
      <item>OTP banka Hrvatska dioničko društvo</item>
      <item>Krešo Demo</item>
    </derivirana_varijabla>
  </DomainObject.Predmet.StrankaListFormated>
  <DomainObject.Predmet.StrankaListFormatedOIB>
    <izvorni_sadrzaj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izvorni_sadrzaj>
    <derivirana_varijabla naziv="DomainObject.Predmet.StrankaListFormatedOIB_1"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derivirana_varijabla>
  </DomainObject.Predmet.StrankaListFormatedOIB>
  <DomainObject.Predmet.StrankaListFormatedWithAdress>
    <izvorni_sadrzaj>
      <item>Lovre Baraba, Zadar, Andrije Kačića Miošića 24, 23000 Zadar</item>
      <item>Jedriličarski klub Uskok, Obala kneza Trpimira bb, 23000 Zadar</item>
      <item>BRODOMETALURGIJA d.o.o. za proizvodnju i trgovinu, Kopilica 10, 21000 Split</item>
      <item>OTP banka Hrvatska dioničko društvo, Ulica Domovinskog rata 3, 23000 Zadar</item>
      <item>Krešo Demo, Zore Dalmatinske 2, 23000 Zadar</item>
    </izvorni_sadrzaj>
    <derivirana_varijabla naziv="DomainObject.Predmet.StrankaListFormatedWithAdress_1">
      <item>Lovre Baraba, Zadar, Andrije Kačića Miošića 24, 23000 Zadar</item>
      <item>Jedriličarski klub Uskok, Obala kneza Trpimira bb, 23000 Zadar</item>
      <item>BRODOMETALURGIJA d.o.o. za proizvodnju i trgovinu, Kopilica 10, 21000 Split</item>
      <item>OTP banka Hrvatska dioničko društvo, Ulica Domovinskog rata 3, 23000 Zadar</item>
      <item>Krešo Demo, Zore Dalmatinske 2, 23000 Zadar</item>
    </derivirana_varijabla>
  </DomainObject.Predmet.StrankaListFormatedWithAdress>
  <DomainObject.Predmet.StrankaListFormatedWithAdressOIB>
    <izvorni_sadrzaj>
      <item>Lovre Baraba, Zadar, OIB 54922918724, Andrije Kačića Miošića 24, 23000 Zadar</item>
      <item>Jedriličarski klub Uskok, OIB 18816234272, Obala kneza Trpimira bb, 23000 Zadar</item>
      <item>BRODOMETALURGIJA d.o.o. za proizvodnju i trgovinu, OIB 31353718090, Kopilica 10, 21000 Split</item>
      <item>OTP banka Hrvatska dioničko društvo, OIB 52508873833, Ulica Domovinskog rata 3, 23000 Zadar</item>
      <item>Krešo Demo, OIB 55726029712, Zore Dalmatinske 2, 23000 Zadar</item>
    </izvorni_sadrzaj>
    <derivirana_varijabla naziv="DomainObject.Predmet.StrankaListFormatedWithAdressOIB_1">
      <item>Lovre Baraba, Zadar, OIB 54922918724, Andrije Kačića Miošića 24, 23000 Zadar</item>
      <item>Jedriličarski klub Uskok, OIB 18816234272, Obala kneza Trpimira bb, 23000 Zadar</item>
      <item>BRODOMETALURGIJA d.o.o. za proizvodnju i trgovinu, OIB 31353718090, Kopilica 10, 21000 Split</item>
      <item>OTP banka Hrvatska dioničko društvo, OIB 52508873833, Ulica Domovinskog rata 3, 23000 Zadar</item>
      <item>Krešo Demo, OIB 55726029712, Zore Dalmatinske 2, 23000 Zadar</item>
    </derivirana_varijabla>
  </DomainObject.Predmet.StrankaListFormatedWithAdressOIB>
  <DomainObject.Predmet.StrankaListNazivFormated>
    <izvorni_sadrzaj>
      <item>Lovre Baraba, Zadar</item>
      <item>Jedriličarski klub Uskok</item>
      <item>BRODOMETALURGIJA d.o.o. za proizvodnju i trgovinu</item>
      <item>OTP banka Hrvatska dioničko društvo</item>
      <item>Krešo Demo</item>
    </izvorni_sadrzaj>
    <derivirana_varijabla naziv="DomainObject.Predmet.StrankaListNazivFormated_1">
      <item>Lovre Baraba, Zadar</item>
      <item>Jedriličarski klub Uskok</item>
      <item>BRODOMETALURGIJA d.o.o. za proizvodnju i trgovinu</item>
      <item>OTP banka Hrvatska dioničko društvo</item>
      <item>Krešo Demo</item>
    </derivirana_varijabla>
  </DomainObject.Predmet.StrankaListNazivFormated>
  <DomainObject.Predmet.StrankaListNazivFormatedOIB>
    <izvorni_sadrzaj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izvorni_sadrzaj>
    <derivirana_varijabla naziv="DomainObject.Predmet.StrankaListNazivFormatedOIB_1"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derivirana_varijabla>
  </DomainObject.Predmet.StrankaListNazivFormatedOIB>
  <DomainObject.Predmet.ProtuStrankaListFormated>
    <izvorni_sadrzaj>
      <item>NIN ELEKTROCOMMERCE, d.o.o. za trgovinu, usluge i proizvodnju elektroopreme</item>
    </izvorni_sadrzaj>
    <derivirana_varijabla naziv="DomainObject.Predmet.ProtuStrankaListFormated_1">
      <item>NIN ELEKTROCOMMERCE, d.o.o. za trgovinu, usluge i proizvodnju elektroopreme</item>
    </derivirana_varijabla>
  </DomainObject.Predmet.ProtuStrankaListFormated>
  <DomainObject.Predmet.ProtuStrankaListFormatedOIB>
    <izvorni_sadrzaj>
      <item>NIN ELEKTROCOMMERCE, d.o.o. za trgovinu, usluge i proizvodnju elektroopreme, OIB 79652872175</item>
    </izvorni_sadrzaj>
    <derivirana_varijabla naziv="DomainObject.Predmet.ProtuStrankaListFormatedOIB_1">
      <item>NIN ELEKTROCOMMERCE, d.o.o. za trgovinu, usluge i proizvodnju elektroopreme, OIB 79652872175</item>
    </derivirana_varijabla>
  </DomainObject.Predmet.ProtuStrankaListFormatedOIB>
  <DomainObject.Predmet.ProtuStrankaListFormatedWithAdress>
    <izvorni_sadrzaj>
      <item>NIN ELEKTROCOMMERCE, d.o.o. za trgovinu, usluge i proizvodnju elektroopreme, Zona male privrede područja Grabi, Poličnik</item>
    </izvorni_sadrzaj>
    <derivirana_varijabla naziv="DomainObject.Predmet.ProtuStrankaListFormatedWithAdress_1">
      <item>NIN ELEKTROCOMMERCE, d.o.o. za trgovinu, usluge i proizvodnju elektroopreme, Zona male privrede područja Grabi, Poličnik</item>
    </derivirana_varijabla>
  </DomainObject.Predmet.ProtuStrankaListFormatedWithAdress>
  <DomainObject.Predmet.ProtuStrankaListFormatedWithAdressOIB>
    <izvorni_sadrzaj>
      <item>NIN ELEKTROCOMMERCE, d.o.o. za trgovinu, usluge i proizvodnju elektroopreme, OIB 79652872175, Zona male privrede područja Grabi, Poličnik</item>
    </izvorni_sadrzaj>
    <derivirana_varijabla naziv="DomainObject.Predmet.ProtuStrankaListFormatedWithAdressOIB_1">
      <item>NIN ELEKTROCOMMERCE, d.o.o. za trgovinu, usluge i proizvodnju elektroopreme, OIB 79652872175, Zona male privrede područja Grabi, Poličnik</item>
    </derivirana_varijabla>
  </DomainObject.Predmet.ProtuStrankaListFormatedWithAdressOIB>
  <DomainObject.Predmet.ProtuStrankaListNazivFormated>
    <izvorni_sadrzaj>
      <item>NIN ELEKTROCOMMERCE, d.o.o. za trgovinu, usluge i proizvodnju elektroopreme</item>
    </izvorni_sadrzaj>
    <derivirana_varijabla naziv="DomainObject.Predmet.ProtuStrankaListNazivFormated_1">
      <item>NIN ELEKTROCOMMERCE, d.o.o. za trgovinu, usluge i proizvodnju elektroopreme</item>
    </derivirana_varijabla>
  </DomainObject.Predmet.ProtuStrankaListNazivFormated>
  <DomainObject.Predmet.ProtuStrankaListNazivFormatedOIB>
    <izvorni_sadrzaj>
      <item>NIN ELEKTROCOMMERCE, d.o.o. za trgovinu, usluge i proizvodnju elektroopreme, OIB 79652872175</item>
    </izvorni_sadrzaj>
    <derivirana_varijabla naziv="DomainObject.Predmet.ProtuStrankaListNazivFormatedOIB_1">
      <item>NIN ELEKTROCOMMERCE, d.o.o. za trgovinu, usluge i proizvodnju elektroopreme, OIB 79652872175</item>
    </derivirana_varijabla>
  </DomainObject.Predmet.ProtuStrankaListNazivFormatedOIB>
  <DomainObject.Predmet.OstaliListFormated>
    <izvorni_sadrzaj>
      <item>Ante Vukašina</item>
      <item>Mario Mikulić</item>
      <item>Odvjetničko društvo Lipovšćak i partneri d.o.o. za odvjetničke usluge</item>
      <item>BASF SE</item>
      <item>ZOU MARKO PRALJAK &amp; MARIN SVIĆ</item>
    </izvorni_sadrzaj>
    <derivirana_varijabla naziv="DomainObject.Predmet.OstaliListFormated_1">
      <item>Ante Vukašina</item>
      <item>Mario Mikulić</item>
      <item>Odvjetničko društvo Lipovšćak i partneri d.o.o. za odvjetničke usluge</item>
      <item>BASF SE</item>
      <item>ZOU MARKO PRALJAK &amp; MARIN SVIĆ</item>
    </derivirana_varijabla>
  </DomainObject.Predmet.OstaliListFormated>
  <DomainObject.Predmet.OstaliListFormatedOIB>
    <izvorni_sadrzaj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izvorni_sadrzaj>
    <derivirana_varijabla naziv="DomainObject.Predmet.OstaliListFormatedOIB_1"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derivirana_varijabla>
  </DomainObject.Predmet.OstaliListFormatedOIB>
  <DomainObject.Predmet.OstaliListFormatedWithAdress>
    <izvorni_sadrzaj>
      <item>Ante Vukašina, Ulica Dr. Franje Tuđmana 46, 23000 Zadar</item>
      <item>Mario Mikulić, Sukoišanska 25/III, 21000 Split</item>
      <item>Odvjetničko društvo Lipovšćak i partneri d.o.o. za odvjetničke usluge, Zelenjak 24, Zagreb</item>
      <item>BASF SE</item>
      <item>ZOU MARKO PRALJAK &amp; MARIN SVIĆ, Centar 2000-Radnička cesta 37b, 10000 Zagreb</item>
    </izvorni_sadrzaj>
    <derivirana_varijabla naziv="DomainObject.Predmet.OstaliListFormatedWithAdress_1">
      <item>Ante Vukašina, Ulica Dr. Franje Tuđmana 46, 23000 Zadar</item>
      <item>Mario Mikulić, Sukoišanska 25/III, 21000 Split</item>
      <item>Odvjetničko društvo Lipovšćak i partneri d.o.o. za odvjetničke usluge, Zelenjak 24, Zagreb</item>
      <item>BASF SE</item>
      <item>ZOU MARKO PRALJAK &amp; MARIN SVIĆ, Centar 2000-Radnička cesta 37b, 10000 Zagreb</item>
    </derivirana_varijabla>
  </DomainObject.Predmet.OstaliListFormatedWithAdress>
  <DomainObject.Predmet.OstaliListFormatedWithAdressOIB>
    <izvorni_sadrzaj>
      <item>Ante Vukašina, OIB 65643961597, Ulica Dr. Franje Tuđmana 46, 23000 Zadar</item>
      <item>Mario Mikulić, OIB 05230812195, Sukoišanska 25/III, 21000 Split</item>
      <item>Odvjetničko društvo Lipovšćak i partneri d.o.o. za odvjetničke usluge, OIB 81095917510, Zelenjak 24, Zagreb</item>
      <item>BASF SE</item>
      <item>ZOU MARKO PRALJAK &amp; MARIN SVIĆ, Centar 2000-Radnička cesta 37b, 10000 Zagreb</item>
    </izvorni_sadrzaj>
    <derivirana_varijabla naziv="DomainObject.Predmet.OstaliListFormatedWithAdressOIB_1">
      <item>Ante Vukašina, OIB 65643961597, Ulica Dr. Franje Tuđmana 46, 23000 Zadar</item>
      <item>Mario Mikulić, OIB 05230812195, Sukoišanska 25/III, 21000 Split</item>
      <item>Odvjetničko društvo Lipovšćak i partneri d.o.o. za odvjetničke usluge, OIB 81095917510, Zelenjak 24, Zagreb</item>
      <item>BASF SE</item>
      <item>ZOU MARKO PRALJAK &amp; MARIN SVIĆ, Centar 2000-Radnička cesta 37b, 10000 Zagreb</item>
    </derivirana_varijabla>
  </DomainObject.Predmet.OstaliListFormatedWithAdressOIB>
  <DomainObject.Predmet.OstaliListNazivFormated>
    <izvorni_sadrzaj>
      <item>Ante Vukašina</item>
      <item>Mario Mikulić</item>
      <item>Odvjetničko društvo Lipovšćak i partneri d.o.o. za odvjetničke usluge</item>
      <item>BASF SE</item>
      <item>ZOU MARKO PRALJAK &amp; MARIN SVIĆ</item>
    </izvorni_sadrzaj>
    <derivirana_varijabla naziv="DomainObject.Predmet.OstaliListNazivFormated_1">
      <item>Ante Vukašina</item>
      <item>Mario Mikulić</item>
      <item>Odvjetničko društvo Lipovšćak i partneri d.o.o. za odvjetničke usluge</item>
      <item>BASF SE</item>
      <item>ZOU MARKO PRALJAK &amp; MARIN SVIĆ</item>
    </derivirana_varijabla>
  </DomainObject.Predmet.OstaliListNazivFormated>
  <DomainObject.Predmet.OstaliListNazivFormatedOIB>
    <izvorni_sadrzaj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izvorni_sadrzaj>
    <derivirana_varijabla naziv="DomainObject.Predmet.OstaliListNazivFormatedOIB_1"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kolovoza 2017.</izvorni_sadrzaj>
    <derivirana_varijabla naziv="DomainObject.Datum_1">10.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Lovre Baraba, Zadar i dr.</izvorni_sadrzaj>
    <derivirana_varijabla naziv="DomainObject.Predmet.StrankaIDrugi_1">Lovre Baraba, Zadar i dr.</derivirana_varijabla>
  </DomainObject.Predmet.StrankaIDrugi>
  <DomainObject.Predmet.ProtustrankaIDrugi>
    <izvorni_sadrzaj>NIN ELEKTROCOMMERCE, d.o.o. za trgovinu, usluge i proizvodnju elektroopreme</izvorni_sadrzaj>
    <derivirana_varijabla naziv="DomainObject.Predmet.ProtustrankaIDrugi_1">NIN ELEKTROCOMMERCE, d.o.o. za trgovinu, usluge i proizvodnju elektroopreme</derivirana_varijabla>
  </DomainObject.Predmet.ProtustrankaIDrugi>
  <DomainObject.Predmet.StrankaIDrugiAdressOIB>
    <izvorni_sadrzaj>Lovre Baraba, Zadar, OIB 54922918724, Andrije Kačića Miošića 24, 23000 Zadar i dr.</izvorni_sadrzaj>
    <derivirana_varijabla naziv="DomainObject.Predmet.StrankaIDrugiAdressOIB_1">Lovre Baraba, Zadar, OIB 54922918724, Andrije Kačića Miošića 24, 23000 Zadar i dr.</derivirana_varijabla>
  </DomainObject.Predmet.StrankaIDrugiAdressOIB>
  <DomainObject.Predmet.ProtustrankaIDrugiAdressOIB>
    <izvorni_sadrzaj>NIN ELEKTROCOMMERCE, d.o.o. za trgovinu, usluge i proizvodnju elektroopreme, OIB 79652872175, Zona male privrede područja Grabi, Poličnik</izvorni_sadrzaj>
    <derivirana_varijabla naziv="DomainObject.Predmet.ProtustrankaIDrugiAdressOIB_1">NIN ELEKTROCOMMERCE, d.o.o. za trgovinu, usluge i proizvodnju elektroopreme, OIB 79652872175, Zona male privrede područja Grabi, Poličnik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Lovre Baraba, Zadar</item>
      <item>NIN ELEKTROCOMMERCE, d.o.o. za trgovinu, usluge i proizvodnju elektroopreme</item>
      <item>Ante Vukašina</item>
      <item>Jedriličarski klub Uskok</item>
      <item>BRODOMETALURGIJA d.o.o. za proizvodnju i trgovinu</item>
      <item>Mario Mikulić</item>
      <item>OTP banka Hrvatska dioničko društvo</item>
      <item>Odvjetničko društvo Lipovšćak i partneri d.o.o. za odvjetničke usluge</item>
      <item>BASF SE</item>
      <item>ZOU MARKO PRALJAK &amp; MARIN SVIĆ</item>
      <item>Krešo Demo</item>
    </izvorni_sadrzaj>
    <derivirana_varijabla naziv="DomainObject.Predmet.SudioniciListNaziv_1">
      <item>Lovre Baraba, Zadar</item>
      <item>NIN ELEKTROCOMMERCE, d.o.o. za trgovinu, usluge i proizvodnju elektroopreme</item>
      <item>Ante Vukašina</item>
      <item>Jedriličarski klub Uskok</item>
      <item>BRODOMETALURGIJA d.o.o. za proizvodnju i trgovinu</item>
      <item>Mario Mikulić</item>
      <item>OTP banka Hrvatska dioničko društvo</item>
      <item>Odvjetničko društvo Lipovšćak i partneri d.o.o. za odvjetničke usluge</item>
      <item>BASF SE</item>
      <item>ZOU MARKO PRALJAK &amp; MARIN SVIĆ</item>
      <item>Krešo Demo</item>
    </derivirana_varijabla>
  </DomainObject.Predmet.SudioniciListNaziv>
  <DomainObject.Predmet.SudioniciListAdressOIB>
    <izvorni_sadrzaj>
      <item>Lovre Baraba, Zadar, OIB 54922918724, Andrije Kačića Miošića 24,23000 Zadar</item>
      <item>NIN ELEKTROCOMMERCE, d.o.o. za trgovinu, usluge i proizvodnju elektroopreme, OIB 79652872175, Zona male privrede područja Grabi,Poličnik</item>
      <item>Ante Vukašina, OIB 65643961597, Ulica Dr. Franje Tuđmana 46,23000 Zadar</item>
      <item>Jedriličarski klub Uskok, OIB 18816234272, Obala kneza Trpimira bb,23000 Zadar</item>
      <item>BRODOMETALURGIJA d.o.o. za proizvodnju i trgovinu, OIB 31353718090, Kopilica 10,21000 Split</item>
      <item>Mario Mikulić, OIB 05230812195, Sukoišanska 25/III,21000 Split</item>
      <item>OTP banka Hrvatska dioničko društvo, OIB 52508873833, Ulica Domovinskog rata 3,23000 Zadar</item>
      <item>Odvjetničko društvo Lipovšćak i partneri d.o.o. za odvjetničke usluge, OIB 81095917510, Zelenjak 24,Zagreb</item>
      <item>BASF SE</item>
      <item>ZOU MARKO PRALJAK &amp; MARIN SVIĆ, Centar 2000-Radnička cesta 37b,10000 Zagreb</item>
      <item>Krešo Demo, OIB 55726029712, Zore Dalmatinske 2,23000 Zadar</item>
    </izvorni_sadrzaj>
    <derivirana_varijabla naziv="DomainObject.Predmet.SudioniciListAdressOIB_1">
      <item>Lovre Baraba, Zadar, OIB 54922918724, Andrije Kačića Miošića 24,23000 Zadar</item>
      <item>NIN ELEKTROCOMMERCE, d.o.o. za trgovinu, usluge i proizvodnju elektroopreme, OIB 79652872175, Zona male privrede područja Grabi,Poličnik</item>
      <item>Ante Vukašina, OIB 65643961597, Ulica Dr. Franje Tuđmana 46,23000 Zadar</item>
      <item>Jedriličarski klub Uskok, OIB 18816234272, Obala kneza Trpimira bb,23000 Zadar</item>
      <item>BRODOMETALURGIJA d.o.o. za proizvodnju i trgovinu, OIB 31353718090, Kopilica 10,21000 Split</item>
      <item>Mario Mikulić, OIB 05230812195, Sukoišanska 25/III,21000 Split</item>
      <item>OTP banka Hrvatska dioničko društvo, OIB 52508873833, Ulica Domovinskog rata 3,23000 Zadar</item>
      <item>Odvjetničko društvo Lipovšćak i partneri d.o.o. za odvjetničke usluge, OIB 81095917510, Zelenjak 24,Zagreb</item>
      <item>BASF SE</item>
      <item>ZOU MARKO PRALJAK &amp; MARIN SVIĆ, Centar 2000-Radnička cesta 37b,10000 Zagreb</item>
      <item>Krešo Demo, OIB 55726029712, Zore Dalmatinske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54922918724</item>
      <item>, OIB 79652872175</item>
      <item>, OIB 65643961597</item>
      <item>, OIB 18816234272</item>
      <item>, OIB 31353718090</item>
      <item>, OIB 05230812195</item>
      <item>, OIB 52508873833</item>
      <item>, OIB 81095917510</item>
      <item>, OIB null</item>
      <item>, OIB null</item>
      <item>, OIB 55726029712</item>
    </izvorni_sadrzaj>
    <derivirana_varijabla naziv="DomainObject.Predmet.SudioniciListNazivOIB_1">
      <item>, OIB 54922918724</item>
      <item>, OIB 79652872175</item>
      <item>, OIB 65643961597</item>
      <item>, OIB 18816234272</item>
      <item>, OIB 31353718090</item>
      <item>, OIB 05230812195</item>
      <item>, OIB 52508873833</item>
      <item>, OIB 81095917510</item>
      <item>, OIB null</item>
      <item>, OIB null</item>
      <item>, OIB 55726029712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178</properties:Words>
  <properties:Characters>960</properties:Characters>
  <properties:Lines>47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2017-06-26T11:15:00Z</dcterms:created>
  <dc:creator>Ardena Bajlo</dc:creator>
  <cp:lastModifiedBy>Ardena Bajlo</cp:lastModifiedBy>
  <cp:lastPrinted>2017-08-10T06:11:00Z</cp:lastPrinted>
  <dcterms:modified xmlns:xsi="http://www.w3.org/2001/XMLSchema-instance" xsi:type="dcterms:W3CDTF">2017-08-10T06:55:00Z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