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37d7" w14:paraId="82b37d7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Trgovački sud u Varaždinu po sutkinji toga suda Meliti </w:t>
      </w:r>
      <w:proofErr w:type="spellStart"/>
      <w:r w:rsidRPr="002161F0">
        <w:rPr>
          <w:szCs w:val="24"/>
        </w:rPr>
        <w:t>Poljanec</w:t>
      </w:r>
      <w:proofErr w:type="spellEnd"/>
      <w:r w:rsidRPr="002161F0">
        <w:rPr>
          <w:szCs w:val="24"/>
        </w:rPr>
        <w:t>-Bubaš, kao stečajnom sucu u predmetu u povodu zahtjeva Financijske agencije Regionalni centar Zagreb, Podružnica Varaždin, Augusta Cesarca 2, Varaždin, za pokretanje skraćenog ste</w:t>
      </w:r>
      <w:r w:rsidR="00F60ABF">
        <w:rPr>
          <w:szCs w:val="24"/>
        </w:rPr>
        <w:t xml:space="preserve">čajnog </w:t>
      </w:r>
      <w:r w:rsidR="000B6E11">
        <w:rPr>
          <w:szCs w:val="24"/>
        </w:rPr>
        <w:t>postupk</w:t>
      </w:r>
      <w:r w:rsidR="00642B15">
        <w:rPr>
          <w:szCs w:val="24"/>
        </w:rPr>
        <w:t>a prot</w:t>
      </w:r>
      <w:r w:rsidR="00C8125B">
        <w:rPr>
          <w:szCs w:val="24"/>
        </w:rPr>
        <w:t>iv dužnik</w:t>
      </w:r>
      <w:r w:rsidR="00591805">
        <w:rPr>
          <w:szCs w:val="24"/>
        </w:rPr>
        <w:t>a MA-KOP ZADRUGA</w:t>
      </w:r>
      <w:r w:rsidR="00C8125B">
        <w:rPr>
          <w:color w:themeColor="text1" w:val="000000"/>
          <w:szCs w:val="24"/>
        </w:rPr>
        <w:t xml:space="preserve">, Đurđevac, </w:t>
      </w:r>
      <w:proofErr w:type="spellStart"/>
      <w:r w:rsidR="00C8125B">
        <w:rPr>
          <w:color w:themeColor="text1" w:val="000000"/>
          <w:szCs w:val="24"/>
        </w:rPr>
        <w:t>Basaričekova</w:t>
      </w:r>
      <w:proofErr w:type="spellEnd"/>
      <w:r w:rsidR="00C8125B">
        <w:rPr>
          <w:color w:themeColor="text1" w:val="000000"/>
          <w:szCs w:val="24"/>
        </w:rPr>
        <w:t xml:space="preserve"> 18</w:t>
      </w:r>
      <w:r w:rsidR="002C0093">
        <w:rPr>
          <w:color w:themeColor="text1" w:val="000000"/>
          <w:szCs w:val="24"/>
        </w:rPr>
        <w:t>, OIB</w:t>
      </w:r>
      <w:r w:rsidR="00C8125B">
        <w:rPr>
          <w:color w:themeColor="text1" w:val="000000"/>
          <w:szCs w:val="24"/>
        </w:rPr>
        <w:t>: 75004271158</w:t>
      </w:r>
      <w:r w:rsidR="002C0093" w:rsidRPr="002161F0">
        <w:rPr>
          <w:szCs w:val="24"/>
        </w:rPr>
        <w:t xml:space="preserve">, dana </w:t>
      </w:r>
      <w:r w:rsidR="00645113">
        <w:rPr>
          <w:color w:themeColor="text1" w:val="000000"/>
          <w:szCs w:val="24"/>
        </w:rPr>
        <w:t>29</w:t>
      </w:r>
      <w:r w:rsidR="00413300">
        <w:rPr>
          <w:color w:themeColor="text1" w:val="000000"/>
          <w:szCs w:val="24"/>
        </w:rPr>
        <w:t>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413300">
        <w:rPr>
          <w:szCs w:val="24"/>
        </w:rPr>
        <w:t xml:space="preserve"> dužnikom</w:t>
      </w:r>
      <w:r w:rsidR="00591805">
        <w:rPr>
          <w:szCs w:val="24"/>
        </w:rPr>
        <w:t xml:space="preserve"> MA-KOP ZADRUGA</w:t>
      </w:r>
      <w:r w:rsidR="00591805">
        <w:rPr>
          <w:color w:themeColor="text1" w:val="000000"/>
          <w:szCs w:val="24"/>
        </w:rPr>
        <w:t xml:space="preserve">, Đurđevac, </w:t>
      </w:r>
      <w:proofErr w:type="spellStart"/>
      <w:r w:rsidR="00591805">
        <w:rPr>
          <w:color w:themeColor="text1" w:val="000000"/>
          <w:szCs w:val="24"/>
        </w:rPr>
        <w:t>Basaričekova</w:t>
      </w:r>
      <w:proofErr w:type="spellEnd"/>
      <w:r w:rsidR="00591805">
        <w:rPr>
          <w:color w:themeColor="text1" w:val="000000"/>
          <w:szCs w:val="24"/>
        </w:rPr>
        <w:t xml:space="preserve"> 18, OIB: 75004271158</w:t>
      </w:r>
      <w:r w:rsidRPr="002161F0">
        <w:rPr>
          <w:szCs w:val="24"/>
        </w:rPr>
        <w:t xml:space="preserve">, s danom 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3215FF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F60ABF" w:rsidR="00F60ABF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</w:t>
      </w:r>
      <w:r w:rsidR="00591805">
        <w:rPr>
          <w:szCs w:val="24"/>
        </w:rPr>
        <w:t xml:space="preserve"> dužnikom</w:t>
      </w:r>
      <w:r w:rsidR="00591805" w:rsidRPr="00591805">
        <w:rPr>
          <w:szCs w:val="24"/>
        </w:rPr>
        <w:t xml:space="preserve"> </w:t>
      </w:r>
      <w:r w:rsidR="00591805">
        <w:rPr>
          <w:szCs w:val="24"/>
        </w:rPr>
        <w:t>MA-KOP ZADRUGA</w:t>
      </w:r>
      <w:r w:rsidR="00591805">
        <w:rPr>
          <w:color w:themeColor="text1" w:val="000000"/>
          <w:szCs w:val="24"/>
        </w:rPr>
        <w:t xml:space="preserve">, Đurđevac, </w:t>
      </w:r>
      <w:proofErr w:type="spellStart"/>
      <w:r w:rsidR="00591805">
        <w:rPr>
          <w:color w:themeColor="text1" w:val="000000"/>
          <w:szCs w:val="24"/>
        </w:rPr>
        <w:t>Basaričekova</w:t>
      </w:r>
      <w:proofErr w:type="spellEnd"/>
      <w:r w:rsidR="00591805">
        <w:rPr>
          <w:color w:themeColor="text1" w:val="000000"/>
          <w:szCs w:val="24"/>
        </w:rPr>
        <w:t xml:space="preserve"> 18, OIB: 75004271158</w:t>
      </w:r>
      <w:r w:rsidR="00F60ABF">
        <w:rPr>
          <w:color w:themeColor="text1" w:val="000000"/>
          <w:szCs w:val="24"/>
        </w:rPr>
        <w:t xml:space="preserve">, </w:t>
      </w:r>
      <w:r w:rsidR="00F60ABF" w:rsidRPr="002161F0">
        <w:rPr>
          <w:szCs w:val="24"/>
        </w:rPr>
        <w:t xml:space="preserve">s danom  </w:t>
      </w:r>
      <w:r w:rsidR="00645113">
        <w:rPr>
          <w:color w:themeColor="text1" w:val="000000"/>
          <w:szCs w:val="24"/>
        </w:rPr>
        <w:t>29</w:t>
      </w:r>
      <w:r w:rsidR="00F60ABF" w:rsidRPr="002161F0">
        <w:rPr>
          <w:color w:themeColor="text1" w:val="000000"/>
          <w:szCs w:val="24"/>
        </w:rPr>
        <w:t xml:space="preserve">. ožujka 2016. </w:t>
      </w:r>
      <w:r w:rsidR="003215FF">
        <w:rPr>
          <w:szCs w:val="24"/>
        </w:rPr>
        <w:t>u 13</w:t>
      </w:r>
      <w:r w:rsidR="00F60ABF">
        <w:rPr>
          <w:szCs w:val="24"/>
        </w:rPr>
        <w:t>,0</w:t>
      </w:r>
      <w:r w:rsidR="00F60ABF" w:rsidRPr="002161F0">
        <w:rPr>
          <w:szCs w:val="24"/>
        </w:rPr>
        <w:t>0</w:t>
      </w:r>
      <w:r w:rsidR="00F60ABF" w:rsidRPr="002161F0">
        <w:rPr>
          <w:color w:themeShade="BF" w:themeColor="accent6" w:val="E36C0A"/>
          <w:szCs w:val="24"/>
        </w:rPr>
        <w:t xml:space="preserve"> </w:t>
      </w:r>
      <w:r w:rsidR="00F60ABF" w:rsidRPr="002161F0">
        <w:rPr>
          <w:szCs w:val="24"/>
        </w:rPr>
        <w:t>sati.</w:t>
      </w:r>
    </w:p>
    <w:p w:rsidRDefault="00F60ABF" w:rsidP="00F60ABF" w:rsidR="00F60ABF" w:rsidRPr="002161F0">
      <w:pPr>
        <w:jc w:val="both"/>
        <w:rPr>
          <w:color w:themeShade="BF" w:themeColor="accent6" w:val="E36C0A"/>
          <w:szCs w:val="24"/>
        </w:rPr>
      </w:pPr>
    </w:p>
    <w:p w:rsidRDefault="00F60ABF" w:rsidP="00C8125B" w:rsidR="00C8125B" w:rsidRPr="00962A57">
      <w:pPr>
        <w:jc w:val="both"/>
      </w:pPr>
      <w:r>
        <w:rPr>
          <w:color w:themeColor="text1" w:val="000000"/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r w:rsidR="00C8125B">
        <w:t xml:space="preserve">Milan </w:t>
      </w:r>
      <w:proofErr w:type="spellStart"/>
      <w:r w:rsidR="00C8125B">
        <w:t>Bariša</w:t>
      </w:r>
      <w:proofErr w:type="spellEnd"/>
      <w:r w:rsidR="00C8125B">
        <w:t xml:space="preserve"> Obradović, Srebrnjak 20 B, Sveta </w:t>
      </w:r>
      <w:proofErr w:type="spellStart"/>
      <w:r w:rsidR="00C8125B">
        <w:t>Nedelja</w:t>
      </w:r>
      <w:proofErr w:type="spellEnd"/>
      <w:r w:rsidR="00C8125B">
        <w:t>, OIB: 45619494339.</w:t>
      </w:r>
    </w:p>
    <w:p w:rsidRDefault="000B6E11" w:rsidP="000B6E11" w:rsidR="000B6E11">
      <w:pPr>
        <w:jc w:val="both"/>
      </w:pPr>
    </w:p>
    <w:p w:rsidRDefault="00EE16FD" w:rsidP="000B6E11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591805" w:rsidRPr="00591805">
        <w:rPr>
          <w:szCs w:val="24"/>
        </w:rPr>
        <w:t xml:space="preserve"> </w:t>
      </w:r>
      <w:r w:rsidR="00591805">
        <w:rPr>
          <w:szCs w:val="24"/>
        </w:rPr>
        <w:t>MA-KOP ZADRUGA</w:t>
      </w:r>
      <w:r w:rsidR="00591805">
        <w:rPr>
          <w:color w:themeColor="text1" w:val="000000"/>
          <w:szCs w:val="24"/>
        </w:rPr>
        <w:t xml:space="preserve">, Đurđevac, </w:t>
      </w:r>
      <w:proofErr w:type="spellStart"/>
      <w:r w:rsidR="00591805">
        <w:rPr>
          <w:color w:themeColor="text1" w:val="000000"/>
          <w:szCs w:val="24"/>
        </w:rPr>
        <w:t>Basaričekova</w:t>
      </w:r>
      <w:proofErr w:type="spellEnd"/>
      <w:r w:rsidR="00591805">
        <w:rPr>
          <w:color w:themeColor="text1" w:val="000000"/>
          <w:szCs w:val="24"/>
        </w:rPr>
        <w:t xml:space="preserve"> 18, OIB: 75004271158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0B6E11">
        <w:rPr>
          <w:color w:themeColor="text1" w:val="000000"/>
          <w:szCs w:val="24"/>
        </w:rPr>
        <w:t>1</w:t>
      </w:r>
      <w:r w:rsidR="00642B15">
        <w:rPr>
          <w:color w:themeColor="text1" w:val="000000"/>
          <w:szCs w:val="24"/>
        </w:rPr>
        <w:t>4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7E670E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</w:t>
      </w:r>
      <w:r w:rsidR="00F60ABF">
        <w:rPr>
          <w:szCs w:val="24"/>
        </w:rPr>
        <w:t xml:space="preserve">                </w:t>
      </w:r>
      <w:r w:rsidR="00EE16FD" w:rsidRPr="002161F0">
        <w:rPr>
          <w:szCs w:val="24"/>
        </w:rPr>
        <w:t>Sutkinja</w:t>
      </w:r>
    </w:p>
    <w:p w:rsidRDefault="00EE16FD" w:rsidP="00EE16FD" w:rsidR="00EE16FD" w:rsidRPr="002161F0">
      <w:pPr>
        <w:rPr>
          <w:szCs w:val="24"/>
        </w:rPr>
      </w:pPr>
    </w:p>
    <w:p w:rsidRDefault="00F60ABF" w:rsidP="00F60ABF" w:rsidR="00EE16FD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E16FD" w:rsidRPr="002161F0">
        <w:rPr>
          <w:szCs w:val="24"/>
        </w:rPr>
        <w:t xml:space="preserve">Melita </w:t>
      </w:r>
      <w:proofErr w:type="spellStart"/>
      <w:r w:rsidR="00EE16FD" w:rsidRPr="002161F0">
        <w:rPr>
          <w:szCs w:val="24"/>
        </w:rPr>
        <w:t>Poljanec</w:t>
      </w:r>
      <w:proofErr w:type="spellEnd"/>
      <w:r w:rsidR="00EE16FD" w:rsidRPr="002161F0">
        <w:rPr>
          <w:szCs w:val="24"/>
        </w:rPr>
        <w:t>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Dužnik </w:t>
      </w:r>
      <w:r w:rsidR="00591805">
        <w:rPr>
          <w:szCs w:val="24"/>
        </w:rPr>
        <w:t>MA-KOP ZADRUGA</w:t>
      </w:r>
      <w:r w:rsidR="00591805">
        <w:rPr>
          <w:color w:themeColor="text1" w:val="000000"/>
          <w:szCs w:val="24"/>
        </w:rPr>
        <w:t xml:space="preserve">, Đurđevac, </w:t>
      </w:r>
      <w:proofErr w:type="spellStart"/>
      <w:r w:rsidR="00591805">
        <w:rPr>
          <w:color w:themeColor="text1" w:val="000000"/>
          <w:szCs w:val="24"/>
        </w:rPr>
        <w:t>Basaričekova</w:t>
      </w:r>
      <w:proofErr w:type="spellEnd"/>
      <w:r w:rsidR="00591805">
        <w:rPr>
          <w:color w:themeColor="text1" w:val="000000"/>
          <w:szCs w:val="24"/>
        </w:rPr>
        <w:t xml:space="preserve"> 18</w:t>
      </w:r>
    </w:p>
    <w:p w:rsidRDefault="00591805" w:rsidP="00591805" w:rsidR="003B3CC8" w:rsidRPr="00591805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>Upravitelj</w:t>
      </w:r>
      <w:r w:rsidR="00642B15">
        <w:rPr>
          <w:szCs w:val="24"/>
        </w:rPr>
        <w:t xml:space="preserve"> </w:t>
      </w:r>
      <w:r w:rsidR="002C0093" w:rsidRPr="00F60ABF">
        <w:rPr>
          <w:szCs w:val="24"/>
        </w:rPr>
        <w:t xml:space="preserve">dužnika </w:t>
      </w:r>
      <w:r>
        <w:rPr>
          <w:szCs w:val="24"/>
        </w:rPr>
        <w:t xml:space="preserve">Maja </w:t>
      </w:r>
      <w:proofErr w:type="spellStart"/>
      <w:r>
        <w:rPr>
          <w:szCs w:val="24"/>
        </w:rPr>
        <w:t>Maronić</w:t>
      </w:r>
      <w:proofErr w:type="spellEnd"/>
      <w:r>
        <w:rPr>
          <w:szCs w:val="24"/>
        </w:rPr>
        <w:t xml:space="preserve">, </w:t>
      </w:r>
      <w:r>
        <w:rPr>
          <w:color w:themeColor="text1" w:val="000000"/>
          <w:szCs w:val="24"/>
        </w:rPr>
        <w:t xml:space="preserve">Đurđevac, </w:t>
      </w:r>
      <w:proofErr w:type="spellStart"/>
      <w:r>
        <w:rPr>
          <w:color w:themeColor="text1" w:val="000000"/>
          <w:szCs w:val="24"/>
        </w:rPr>
        <w:t>Basaričekova</w:t>
      </w:r>
      <w:proofErr w:type="spellEnd"/>
      <w:r>
        <w:rPr>
          <w:color w:themeColor="text1" w:val="000000"/>
          <w:szCs w:val="24"/>
        </w:rPr>
        <w:t xml:space="preserve"> 18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color w:themeColor="text1" w:val="000000"/>
          <w:szCs w:val="24"/>
        </w:rPr>
        <w:t xml:space="preserve">Sudski registar </w:t>
      </w:r>
      <w:r w:rsidRPr="003B3CC8">
        <w:rPr>
          <w:szCs w:val="24"/>
        </w:rPr>
        <w:t>ovog suda radi zabilježbe (odmah i nakon pravomoćnosti)</w:t>
      </w:r>
      <w:r w:rsidRPr="003B3CC8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C8125B">
        <w:rPr>
          <w:color w:themeColor="text1" w:val="000000"/>
          <w:szCs w:val="24"/>
        </w:rPr>
        <w:t>Koprivnica, Hrvatske državnosti 7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Stečajni upravitelj </w:t>
      </w:r>
      <w:r w:rsidR="00C8125B">
        <w:t xml:space="preserve">Milan </w:t>
      </w:r>
      <w:proofErr w:type="spellStart"/>
      <w:r w:rsidR="00C8125B">
        <w:t>Bariša</w:t>
      </w:r>
      <w:proofErr w:type="spellEnd"/>
      <w:r w:rsidR="00C8125B">
        <w:t xml:space="preserve"> Obradović, Srebrnjak 20 B, Sveta </w:t>
      </w:r>
      <w:proofErr w:type="spellStart"/>
      <w:r w:rsidR="00C8125B">
        <w:t>Nedelja</w:t>
      </w:r>
      <w:proofErr w:type="spellEnd"/>
    </w:p>
    <w:p w:rsidRDefault="00EE16FD" w:rsidP="00EE16FD" w:rsidR="00EE16FD" w:rsidRP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6141D" w:rsidR="00107F19" w:rsidRPr="002161F0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66F" w:rsidP="00EE16FD" w:rsidR="00A9166F">
      <w:r>
        <w:separator/>
      </w:r>
    </w:p>
  </w:endnote>
  <w:endnote w:id="0" w:type="continuationSeparator">
    <w:p w:rsidRDefault="00A9166F" w:rsidP="00EE16FD" w:rsidR="00A91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66F" w:rsidP="00EE16FD" w:rsidR="00A9166F">
      <w:r>
        <w:separator/>
      </w:r>
    </w:p>
  </w:footnote>
  <w:footnote w:id="0" w:type="continuationSeparator">
    <w:p w:rsidRDefault="00A9166F" w:rsidP="00EE16FD" w:rsidR="00A91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ABF" w:rsidP="00EE16FD" w:rsidR="00EE16FD">
    <w:pPr>
      <w:pStyle w:val="Zaglavlje"/>
      <w:jc w:val="right"/>
    </w:pPr>
    <w:r>
      <w:t xml:space="preserve">Poslovni broj: 2 </w:t>
    </w:r>
    <w:r w:rsidR="00C8125B">
      <w:t>St-1074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B6E11"/>
    <w:rsid w:val="000D3B33"/>
    <w:rsid w:val="00107F19"/>
    <w:rsid w:val="001A4EC7"/>
    <w:rsid w:val="002161F0"/>
    <w:rsid w:val="00292CE8"/>
    <w:rsid w:val="002B3097"/>
    <w:rsid w:val="002C0093"/>
    <w:rsid w:val="00317457"/>
    <w:rsid w:val="003215FF"/>
    <w:rsid w:val="00351255"/>
    <w:rsid w:val="003802A0"/>
    <w:rsid w:val="003B3CC8"/>
    <w:rsid w:val="00413300"/>
    <w:rsid w:val="00591805"/>
    <w:rsid w:val="00615C58"/>
    <w:rsid w:val="00642B15"/>
    <w:rsid w:val="00645113"/>
    <w:rsid w:val="00654A06"/>
    <w:rsid w:val="0078635F"/>
    <w:rsid w:val="0079610A"/>
    <w:rsid w:val="007D0B88"/>
    <w:rsid w:val="007E670E"/>
    <w:rsid w:val="00860EE3"/>
    <w:rsid w:val="00927BC6"/>
    <w:rsid w:val="009A12C5"/>
    <w:rsid w:val="00A9166F"/>
    <w:rsid w:val="00C8125B"/>
    <w:rsid w:val="00D20C8C"/>
    <w:rsid w:val="00DA23AB"/>
    <w:rsid w:val="00DA3493"/>
    <w:rsid w:val="00DC7CFA"/>
    <w:rsid w:val="00E560E1"/>
    <w:rsid w:val="00E6141D"/>
    <w:rsid w:val="00EE16FD"/>
    <w:rsid w:val="00F116FA"/>
    <w:rsid w:val="00F6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C8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C8C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C8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C8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C8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C8C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C8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C8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5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St-1074/2015</izvorni_sadrzaj>
    <derivirana_varijabla naziv="DomainObject.Predmet.OznakaBroj_1">St-1074/2015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MA-KOP zadruga za računovodstveni servis, proizvodnju i usluge</izvorni_sadrzaj>
    <derivirana_varijabla naziv="DomainObject.Predmet.ProtustrankaFormated_1">  MA-KOP zadruga za računovodstveni servis, proizvodnju i usluge</derivirana_varijabla>
  </DomainObject.Predmet.ProtustrankaFormated>
  <DomainObject.Predmet.ProtustrankaFormatedOIB>
    <izvorni_sadrzaj>  MA-KOP zadruga za računovodstveni servis, proizvodnju i usluge, OIB 75004271158</izvorni_sadrzaj>
    <derivirana_varijabla naziv="DomainObject.Predmet.ProtustrankaFormatedOIB_1">  MA-KOP zadruga za računovodstveni servis, proizvodnju i usluge, OIB 75004271158</derivirana_varijabla>
  </DomainObject.Predmet.ProtustrankaFormatedOIB>
  <DomainObject.Predmet.ProtustrankaFormatedWithAdress>
    <izvorni_sadrzaj> MA-KOP zadruga za računovodstveni servis, proizvodnju i usluge, Basaričekova 18, 48350 Đurđevac</izvorni_sadrzaj>
    <derivirana_varijabla naziv="DomainObject.Predmet.ProtustrankaFormatedWithAdress_1"> MA-KOP zadruga za računovodstveni servis, proizvodnju i usluge, Basaričekova 18, 48350 Đurđevac</derivirana_varijabla>
  </DomainObject.Predmet.ProtustrankaFormatedWithAdress>
  <DomainObject.Predmet.ProtustrankaFormatedWithAdressOIB>
    <izvorni_sadrzaj> MA-KOP zadruga za računovodstveni servis, proizvodnju i usluge, OIB 75004271158, Basaričekova 18, 48350 Đurđevac</izvorni_sadrzaj>
    <derivirana_varijabla naziv="DomainObject.Predmet.ProtustrankaFormatedWithAdressOIB_1"> MA-KOP zadruga za računovodstveni servis, proizvodnju i usluge, OIB 75004271158, Basaričekova 18, 48350 Đurđevac</derivirana_varijabla>
  </DomainObject.Predmet.ProtustrankaFormatedWithAdressOIB>
  <DomainObject.Predmet.ProtustrankaWithAdress>
    <izvorni_sadrzaj>MA-KOP zadruga za računovodstveni servis, proizvodnju i usluge Basaričekova 18, 48350 Đurđevac</izvorni_sadrzaj>
    <derivirana_varijabla naziv="DomainObject.Predmet.ProtustrankaWithAdress_1">MA-KOP zadruga za računovodstveni servis, proizvodnju i usluge Basaričekova 18, 48350 Đurđevac</derivirana_varijabla>
  </DomainObject.Predmet.ProtustrankaWithAdress>
  <DomainObject.Predmet.ProtustrankaWithAdressOIB>
    <izvorni_sadrzaj>MA-KOP zadruga za računovodstveni servis, proizvodnju i usluge, OIB 75004271158, Basaričekova 18, 48350 Đurđevac</izvorni_sadrzaj>
    <derivirana_varijabla naziv="DomainObject.Predmet.ProtustrankaWithAdressOIB_1">MA-KOP zadruga za računovodstveni servis, proizvodnju i usluge, OIB 75004271158, Basaričekova 18, 48350 Đurđevac</derivirana_varijabla>
  </DomainObject.Predmet.ProtustrankaWithAdressOIB>
  <DomainObject.Predmet.ProtustrankaNazivFormated>
    <izvorni_sadrzaj>MA-KOP zadruga za računovodstveni servis, proizvodnju i usluge</izvorni_sadrzaj>
    <derivirana_varijabla naziv="DomainObject.Predmet.ProtustrankaNazivFormated_1">MA-KOP zadruga za računovodstveni servis, proizvodnju i usluge</derivirana_varijabla>
  </DomainObject.Predmet.ProtustrankaNazivFormated>
  <DomainObject.Predmet.ProtustrankaNazivFormatedOIB>
    <izvorni_sadrzaj>MA-KOP zadruga za računovodstveni servis, proizvodnju i usluge, OIB 75004271158</izvorni_sadrzaj>
    <derivirana_varijabla naziv="DomainObject.Predmet.ProtustrankaNazivFormatedOIB_1">MA-KOP zadruga za računovodstveni servis, proizvodnju i usluge, OIB 75004271158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9599.80</izvorni_sadrzaj>
    <derivirana_varijabla naziv="DomainObject.Predmet.TrenutnaVrijednost_1">9599.80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MA-KOP zadruga za računovodstveni servis, proizvodnju i usluge</item>
    </izvorni_sadrzaj>
    <derivirana_varijabla naziv="DomainObject.Predmet.ProtuStrankaListFormated_1">
      <item>MA-KOP zadruga za računovodstveni servis, proizvodnju i usluge</item>
    </derivirana_varijabla>
  </DomainObject.Predmet.ProtuStrankaListFormated>
  <DomainObject.Predmet.ProtuStrankaListFormatedOIB>
    <izvorni_sadrzaj>
      <item>MA-KOP zadruga za računovodstveni servis, proizvodnju i usluge, OIB 75004271158</item>
    </izvorni_sadrzaj>
    <derivirana_varijabla naziv="DomainObject.Predmet.ProtuStrankaListFormatedOIB_1">
      <item>MA-KOP zadruga za računovodstveni servis, proizvodnju i usluge, OIB 75004271158</item>
    </derivirana_varijabla>
  </DomainObject.Predmet.ProtuStrankaListFormatedOIB>
  <DomainObject.Predmet.ProtuStrankaListFormatedWithAdress>
    <izvorni_sadrzaj>
      <item>MA-KOP zadruga za računovodstveni servis, proizvodnju i usluge, Basaričekova 18, 48350 Đurđevac</item>
    </izvorni_sadrzaj>
    <derivirana_varijabla naziv="DomainObject.Predmet.ProtuStrankaListFormatedWithAdress_1">
      <item>MA-KOP zadruga za računovodstveni servis, proizvodnju i usluge, Basaričekova 18, 48350 Đurđevac</item>
    </derivirana_varijabla>
  </DomainObject.Predmet.ProtuStrankaListFormatedWithAdress>
  <DomainObject.Predmet.ProtuStrankaListFormatedWithAdressOIB>
    <izvorni_sadrzaj>
      <item>MA-KOP zadruga za računovodstveni servis, proizvodnju i usluge, OIB 75004271158, Basaričekova 18, 48350 Đurđevac</item>
    </izvorni_sadrzaj>
    <derivirana_varijabla naziv="DomainObject.Predmet.ProtuStrankaListFormatedWithAdressOIB_1">
      <item>MA-KOP zadruga za računovodstveni servis, proizvodnju i usluge, OIB 75004271158, Basaričekova 18, 48350 Đurđevac</item>
    </derivirana_varijabla>
  </DomainObject.Predmet.ProtuStrankaListFormatedWithAdressOIB>
  <DomainObject.Predmet.ProtuStrankaListNazivFormated>
    <izvorni_sadrzaj>
      <item>MA-KOP zadruga za računovodstveni servis, proizvodnju i usluge</item>
    </izvorni_sadrzaj>
    <derivirana_varijabla naziv="DomainObject.Predmet.ProtuStrankaListNazivFormated_1">
      <item>MA-KOP zadruga za računovodstveni servis, proizvodnju i usluge</item>
    </derivirana_varijabla>
  </DomainObject.Predmet.ProtuStrankaListNazivFormated>
  <DomainObject.Predmet.ProtuStrankaListNazivFormatedOIB>
    <izvorni_sadrzaj>
      <item>MA-KOP zadruga za računovodstveni servis, proizvodnju i usluge, OIB 75004271158</item>
    </izvorni_sadrzaj>
    <derivirana_varijabla naziv="DomainObject.Predmet.ProtuStrankaListNazivFormatedOIB_1">
      <item>MA-KOP zadruga za računovodstveni servis, proizvodnju i usluge, OIB 75004271158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MA-KOP zadruga za računovodstveni servis, proizvodnju i usluge</izvorni_sadrzaj>
    <derivirana_varijabla naziv="DomainObject.Predmet.ProtustrankaIDrugi_1">MA-KOP zadruga za računovodstveni servis,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MA-KOP zadruga za računovodstveni servis, proizvodnju i usluge, OIB 75004271158, Basaričekova 18, 48350 Đurđevac</izvorni_sadrzaj>
    <derivirana_varijabla naziv="DomainObject.Predmet.ProtustrankaIDrugiAdressOIB_1">MA-KOP zadruga za računovodstveni servis, proizvodnju i usluge, OIB 75004271158, Basaričekova 18,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MA-KOP zadruga za računovodstveni servis,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MA-KOP zadruga za računovodstveni servis,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MA-KOP zadruga za računovodstveni servis, proizvodnju i usluge, OIB 75004271158, Basaričekova 18,48350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MA-KOP zadruga za računovodstveni servis, proizvodnju i usluge, OIB 75004271158, Basaričekova 18,48350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75004271158</item>
      <item>, OIB null</item>
      <item>, OIB null</item>
    </izvorni_sadrzaj>
    <derivirana_varijabla naziv="DomainObject.Predmet.SudioniciListNazivOIB_1">
      <item>, OIB 85821130368</item>
      <item>, OIB 75004271158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88314-6987-4A11-A97A-F86DE7604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2733</properties:Characters>
  <properties:Lines>82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2016-03-29T06:19:00Z</dcterms:created>
  <dc:creator>Maja Kovačić</dc:creator>
  <cp:lastModifiedBy>Maja Marčec</cp:lastModifiedBy>
  <cp:lastPrinted>2016-03-24T07:32:00Z</cp:lastPrinted>
  <dcterms:modified xmlns:xsi="http://www.w3.org/2001/XMLSchema-instance" xsi:type="dcterms:W3CDTF">2016-03-29T07:14:00Z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