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c8ee" w14:paraId="bcfc8ee" w:rsidRDefault="00E37F6C" w:rsidP="00586DD5" w:rsidR="00E37F6C">
      <w:pPr>
        <w15:collapsed w:val="false"/>
      </w:pPr>
      <w:bookmarkStart w:name="_GoBack" w:id="0"/>
      <w:bookmarkEnd w:id="0"/>
    </w:p>
    <w:p w:rsidRDefault="00E37F6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r w:rsidR="00E37F6C">
        <w:t>89</w:t>
      </w:r>
      <w:r w:rsidRPr="00586DD5">
        <w:t>. St</w:t>
      </w:r>
      <w:r w:rsidR="00852847">
        <w:t>-</w:t>
      </w:r>
      <w:r w:rsidR="005604B9">
        <w:t>7081</w:t>
      </w:r>
      <w:r w:rsidR="00512475">
        <w:t>/15-</w:t>
      </w:r>
      <w:r w:rsidR="005604B9">
        <w:t>14</w:t>
      </w:r>
    </w:p>
    <w:p w:rsidRDefault="00E37F6C" w:rsidP="00586DD5" w:rsidR="00586DD5">
      <w:r>
        <w:t xml:space="preserve">         Zagreb, </w:t>
      </w:r>
      <w:r w:rsidR="00586DD5" w:rsidRPr="00586DD5">
        <w:t>Amruševa 2/II</w:t>
      </w:r>
    </w:p>
    <w:p w:rsidRDefault="00E37F6C" w:rsidP="007C4EF1" w:rsidR="00E37F6C"/>
    <w:p w:rsidRDefault="00E37F6C" w:rsidP="00C23899" w:rsidR="00E37F6C" w:rsidRPr="00B50AEF">
      <w:pPr>
        <w:jc w:val="center"/>
      </w:pPr>
      <w:r>
        <w:t>R E P U B L I K A  H R V A T S K A</w:t>
      </w:r>
    </w:p>
    <w:p w:rsidRDefault="00E37F6C" w:rsidP="007E24F5" w:rsidR="00E37F6C" w:rsidRPr="00310646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</w:t>
      </w:r>
      <w:r w:rsidR="00E37F6C">
        <w:rPr>
          <w:lang w:val="pt-BR"/>
        </w:rPr>
        <w:t>Nikolini Dorić Hadžisejdić</w:t>
      </w:r>
      <w:r w:rsidRPr="008966A4">
        <w:rPr>
          <w:lang w:val="pt-BR"/>
        </w:rPr>
        <w:t xml:space="preserve">, u stečajnom postupku u povodu prijedloga predlagatelja </w:t>
      </w:r>
      <w:r w:rsidR="00E37F6C" w:rsidRPr="00BD7C8F">
        <w:rPr>
          <w:lang w:val="pt-BR"/>
        </w:rPr>
        <w:t xml:space="preserve">FINANCIJSKA AGENCIJA, RC Zagreb, </w:t>
      </w:r>
      <w:r w:rsidR="00E37F6C" w:rsidRPr="00BD7C8F">
        <w:t>Podružnica Zagreb, Trg svibanjskih žrtava 1995. 1, OIB: 85821130368</w:t>
      </w:r>
      <w:r w:rsidRPr="008966A4">
        <w:rPr>
          <w:lang w:val="pt-BR"/>
        </w:rPr>
        <w:t xml:space="preserve">, za otvaranje stečajnog postupka nad dužnikom </w:t>
      </w:r>
      <w:r w:rsidR="005604B9" w:rsidRPr="006833A1">
        <w:rPr>
          <w:lang w:val="pt-BR"/>
        </w:rPr>
        <w:t>PLANINA GRAĐENJE d.o.o., Planina Gornja, Augusta Novosela 7, OIB: 73793161916</w:t>
      </w:r>
      <w:r w:rsidRPr="008966A4">
        <w:rPr>
          <w:lang w:val="pt-BR"/>
        </w:rPr>
        <w:t xml:space="preserve">, </w:t>
      </w:r>
      <w:r w:rsidR="00E37F6C">
        <w:rPr>
          <w:lang w:val="pt-BR"/>
        </w:rPr>
        <w:t>20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604B9" w:rsidRPr="006833A1">
        <w:rPr>
          <w:lang w:val="pt-BR"/>
        </w:rPr>
        <w:t>PLANINA GRAĐENJE d.o.o., Planina Gornja, Augusta Novosela 7, OIB: 73793161916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E37F6C">
        <w:t>20</w:t>
      </w:r>
      <w:r w:rsidR="005022CE" w:rsidRPr="005022CE">
        <w:t xml:space="preserve">. </w:t>
      </w:r>
      <w:r w:rsidRPr="005022CE">
        <w:t>ruj</w:t>
      </w:r>
      <w:r w:rsidR="00E37F6C">
        <w:t>na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5604B9">
        <w:t>10</w:t>
      </w:r>
      <w:r w:rsidR="00E37F6C">
        <w:t>.</w:t>
      </w:r>
      <w:r w:rsidR="005604B9">
        <w:t>0</w:t>
      </w:r>
      <w:r w:rsidR="00E37F6C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 xml:space="preserve">. </w:t>
      </w:r>
      <w:r w:rsidR="00E37F6C">
        <w:t>9</w:t>
      </w:r>
      <w:r w:rsidR="006A22C0" w:rsidRPr="00586DD5">
        <w:t>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5604B9">
        <w:t xml:space="preserve">Privredna banka d.d.,  Hypo Alpe-Adria-Bank d.d., </w:t>
      </w:r>
      <w:r w:rsidR="00E37F6C">
        <w:t>Zagrebačka banka</w:t>
      </w:r>
      <w:r w:rsidR="00D876F4">
        <w:t xml:space="preserve"> d.d.</w:t>
      </w:r>
    </w:p>
    <w:p w:rsidRDefault="00E37F6C" w:rsidP="00685A5E" w:rsidR="00E37F6C">
      <w:pPr>
        <w:jc w:val="both"/>
      </w:pPr>
    </w:p>
    <w:p w:rsidRDefault="001C69BB" w:rsidP="00685A5E" w:rsidR="001C69BB">
      <w:pPr>
        <w:jc w:val="both"/>
      </w:pPr>
      <w:r>
        <w:t xml:space="preserve">II. Nalaže se zastupniku po zakonu dužnika </w:t>
      </w:r>
      <w:r w:rsidR="005604B9" w:rsidRPr="006833A1">
        <w:t>Kristijanu Novoselu</w:t>
      </w:r>
      <w:r w:rsidR="005604B9">
        <w:t xml:space="preserve"> </w:t>
      </w:r>
      <w:r>
        <w:t>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852847">
        <w:t xml:space="preserve">iz podneska od </w:t>
      </w:r>
      <w:r w:rsidR="005604B9">
        <w:t>1</w:t>
      </w:r>
      <w:r w:rsidR="00512475">
        <w:t>3</w:t>
      </w:r>
      <w:r>
        <w:t>. lipnja 2016.</w:t>
      </w:r>
    </w:p>
    <w:p w:rsidRDefault="00E37F6C" w:rsidP="0093411A" w:rsidR="00E37F6C">
      <w:pPr>
        <w:jc w:val="center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E37F6C">
        <w:t>20.</w:t>
      </w:r>
      <w:r w:rsidR="005022CE" w:rsidRPr="005022CE">
        <w:t xml:space="preserve"> srpnja</w:t>
      </w:r>
      <w:r w:rsidR="00C34AA2" w:rsidRPr="005022CE">
        <w:t xml:space="preserve"> 2016</w:t>
      </w:r>
      <w:r w:rsidR="00264157" w:rsidRPr="005022CE">
        <w:t>.</w:t>
      </w:r>
    </w:p>
    <w:p w:rsidRDefault="00E37F6C" w:rsidP="0093411A" w:rsidR="00E37F6C" w:rsidRPr="00586DD5">
      <w:pPr>
        <w:jc w:val="center"/>
      </w:pPr>
    </w:p>
    <w:p w:rsidRDefault="000633F8" w:rsidP="00E37F6C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512ECF" w:rsidP="00E37F6C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37F6C">
        <w:rPr>
          <w:rFonts w:hAnsi="Times New Roman" w:ascii="Times New Roman"/>
          <w:b w:val="false"/>
          <w:color w:val="auto"/>
          <w:szCs w:val="24"/>
        </w:rPr>
        <w:t xml:space="preserve"> Nikolina Dorić Hadžisejdić</w:t>
      </w:r>
      <w:r w:rsidR="0007200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E37F6C" w:rsidP="006B708C" w:rsidR="00E37F6C"/>
    <w:p w:rsidRDefault="0007200D" w:rsidR="0007200D" w:rsidRPr="00694D64">
      <w:r w:rsidRPr="00694D64">
        <w:t>Za točnost otpravka-ovlašteni službenik:</w:t>
      </w:r>
    </w:p>
    <w:p w:rsidRDefault="0007200D" w:rsidR="0007200D" w:rsidRPr="00694D64">
      <w:r w:rsidRPr="00694D64">
        <w:t>Karmela Dolenc</w:t>
      </w:r>
    </w:p>
    <w:p w:rsidRDefault="0007200D" w:rsidP="006B708C" w:rsidR="0007200D"/>
    <w:sectPr w:rsidSect="00E37F6C" w:rsidR="0007200D">
      <w:headerReference w:type="default" r:id="rId9"/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6C" w:rsidP="00E37F6C" w:rsidR="00E37F6C">
      <w:r>
        <w:separator/>
      </w:r>
    </w:p>
  </w:endnote>
  <w:endnote w:id="0" w:type="continuationSeparator">
    <w:p w:rsidRDefault="00E37F6C" w:rsidP="00E37F6C" w:rsidR="00E3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6C" w:rsidP="00E37F6C" w:rsidR="00E37F6C">
      <w:r>
        <w:separator/>
      </w:r>
    </w:p>
  </w:footnote>
  <w:footnote w:id="0" w:type="continuationSeparator">
    <w:p w:rsidRDefault="00E37F6C" w:rsidP="00E37F6C" w:rsidR="00E37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6C" w:rsidR="00E37F6C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200D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B305D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2475"/>
    <w:rsid w:val="00512ECF"/>
    <w:rsid w:val="0051699E"/>
    <w:rsid w:val="0055478B"/>
    <w:rsid w:val="00555310"/>
    <w:rsid w:val="00560074"/>
    <w:rsid w:val="005604B9"/>
    <w:rsid w:val="005640F5"/>
    <w:rsid w:val="00586DD5"/>
    <w:rsid w:val="005E0B3B"/>
    <w:rsid w:val="00602EBC"/>
    <w:rsid w:val="006208B6"/>
    <w:rsid w:val="0063051F"/>
    <w:rsid w:val="00685A5E"/>
    <w:rsid w:val="00685F12"/>
    <w:rsid w:val="00692286"/>
    <w:rsid w:val="006A22C0"/>
    <w:rsid w:val="006A796A"/>
    <w:rsid w:val="006B708C"/>
    <w:rsid w:val="006E4475"/>
    <w:rsid w:val="007141AF"/>
    <w:rsid w:val="007A6843"/>
    <w:rsid w:val="007B3F07"/>
    <w:rsid w:val="00846174"/>
    <w:rsid w:val="00852847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A932C8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37F6C"/>
    <w:rsid w:val="00E865F3"/>
    <w:rsid w:val="00E9131D"/>
    <w:rsid w:val="00EA7FA1"/>
    <w:rsid w:val="00F23AB4"/>
    <w:rsid w:val="00F378C1"/>
    <w:rsid w:val="00F4108B"/>
    <w:rsid w:val="00F554C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predlagatelj, 
2.	dužniku 
3.	zz dužnika uz dopis MF, PU, Područni ured Zagreb od 13. lipnja 2016. (list 18-30 spisa)
4.	Privredna banka d.d.,  Hypo Alpe-Adria-Bank d.d., Zagrebačka banka d.d.
5.	e-oglasna ploča suda</izvorni_sadrzaj>
    <derivirana_varijabla naziv="DomainObject.Primjedba_1">DNA
1.	predlagatelj, 
2.	dužniku 
3.	zz dužnika uz dopis MF, PU, Područni ured Zagreb od 13. lipnja 2016. (list 18-30 spisa)
4.	Privredna banka d.d.,  Hypo Alpe-Adria-Bank d.d., Zagrebačka banka d.d.
5.	e-oglasna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7081</izvorni_sadrzaj>
    <derivirana_varijabla naziv="DomainObject.Predmet.Broj_1">7081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St-7081/2015</izvorni_sadrzaj>
    <derivirana_varijabla naziv="DomainObject.Predmet.OznakaBroj_1">St-7081/2015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PLANINA GRAĐENJE d.o.o. zastupanog po punomoćniku KRISTIJAN NOVOSEL</izvorni_sadrzaj>
    <derivirana_varijabla naziv="DomainObject.Predmet.ProtustrankaFormated_1">  PLANINA GRAĐENJE d.o.o. zastupanog po punomoćniku KRISTIJAN NOVOSEL</derivirana_varijabla>
  </DomainObject.Predmet.ProtustrankaFormated>
  <DomainObject.Predmet.ProtustrankaFormatedOIB>
    <izvorni_sadrzaj>  PLANINA GRAĐENJE d.o.o., OIB 73793161916 zastupanog po punomoćniku KRISTIJAN NOVOSEL</izvorni_sadrzaj>
    <derivirana_varijabla naziv="DomainObject.Predmet.ProtustrankaFormatedOIB_1">  PLANINA GRAĐENJE d.o.o., OIB 73793161916 zastupanog po punomoćniku KRISTIJAN NOVOSEL</derivirana_varijabla>
  </DomainObject.Predmet.ProtustrankaFormatedOIB>
  <DomainObject.Predmet.ProtustrankaFormatedWithAdress>
    <izvorni_sadrzaj> PLANINA GRAĐENJE d.o.o., Novosela Augusta 7, 10362 Planina Gornja zastupanog po punomoćniku KRISTIJAN NOVOSEL</izvorni_sadrzaj>
    <derivirana_varijabla naziv="DomainObject.Predmet.ProtustrankaFormatedWithAdress_1"> PLANINA GRAĐENJE d.o.o., Novosela Augusta 7, 10362 Planina Gornja zastupanog po punomoćniku KRISTIJAN NOVOSEL</derivirana_varijabla>
  </DomainObject.Predmet.ProtustrankaFormatedWithAdress>
  <DomainObject.Predmet.ProtustrankaFormatedWithAdressOIB>
    <izvorni_sadrzaj> PLANINA GRAĐENJE d.o.o., OIB 73793161916, Novosela Augusta 7, 10362 Planina Gornja zastupanog po punomoćniku KRISTIJAN NOVOSEL</izvorni_sadrzaj>
    <derivirana_varijabla naziv="DomainObject.Predmet.ProtustrankaFormatedWithAdressOIB_1"> PLANINA GRAĐENJE d.o.o., OIB 73793161916, Novosela Augusta 7, 10362 Planina Gornja zastupanog po punomoćniku KRISTIJAN NOVOSEL</derivirana_varijabla>
  </DomainObject.Predmet.ProtustrankaFormatedWithAdressOIB>
  <DomainObject.Predmet.ProtustrankaWithAdress>
    <izvorni_sadrzaj>PLANINA GRAĐENJE d.o.o. Novosela Augusta 7, 10362 Planina Gornja</izvorni_sadrzaj>
    <derivirana_varijabla naziv="DomainObject.Predmet.ProtustrankaWithAdress_1">PLANINA GRAĐENJE d.o.o. Novosela Augusta 7, 10362 Planina Gornja</derivirana_varijabla>
  </DomainObject.Predmet.ProtustrankaWithAdress>
  <DomainObject.Predmet.ProtustrankaWithAdressOIB>
    <izvorni_sadrzaj>PLANINA GRAĐENJE d.o.o., OIB 73793161916, Novosela Augusta 7, 10362 Planina Gornja</izvorni_sadrzaj>
    <derivirana_varijabla naziv="DomainObject.Predmet.ProtustrankaWithAdressOIB_1">PLANINA GRAĐENJE d.o.o., OIB 73793161916, Novosela Augusta 7, 10362 Planina Gornja</derivirana_varijabla>
  </DomainObject.Predmet.ProtustrankaWithAdressOIB>
  <DomainObject.Predmet.ProtustrankaNazivFormated>
    <izvorni_sadrzaj>PLANINA GRAĐENJE d.o.o.</izvorni_sadrzaj>
    <derivirana_varijabla naziv="DomainObject.Predmet.ProtustrankaNazivFormated_1">PLANINA GRAĐENJE d.o.o.</derivirana_varijabla>
  </DomainObject.Predmet.ProtustrankaNazivFormated>
  <DomainObject.Predmet.ProtustrankaNazivFormatedOIB>
    <izvorni_sadrzaj>PLANINA GRAĐENJE d.o.o., OIB 73793161916</izvorni_sadrzaj>
    <derivirana_varijabla naziv="DomainObject.Predmet.ProtustrankaNazivFormatedOIB_1">PLANINA GRAĐENJE d.o.o., OIB 73793161916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PLANINA GRAĐENJE d.o.o. zastupanog po punomoćniku KRISTIJAN NOVOSEL</item>
    </izvorni_sadrzaj>
    <derivirana_varijabla naziv="DomainObject.Predmet.ProtuStrankaListFormated_1">
      <item>PLANINA GRAĐENJE d.o.o. zastupanog po punomoćniku KRISTIJAN NOVOSEL</item>
    </derivirana_varijabla>
  </DomainObject.Predmet.ProtuStrankaListFormated>
  <DomainObject.Predmet.ProtuStrankaListFormatedOIB>
    <izvorni_sadrzaj>
      <item>PLANINA GRAĐENJE d.o.o., OIB 73793161916 zastupanog po punomoćniku KRISTIJAN NOVOSEL</item>
    </izvorni_sadrzaj>
    <derivirana_varijabla naziv="DomainObject.Predmet.ProtuStrankaListFormatedOIB_1">
      <item>PLANINA GRAĐENJE d.o.o., OIB 73793161916 zastupanog po punomoćniku KRISTIJAN NOVOSEL</item>
    </derivirana_varijabla>
  </DomainObject.Predmet.ProtuStrankaListFormatedOIB>
  <DomainObject.Predmet.ProtuStrankaListFormatedWithAdress>
    <izvorni_sadrzaj>
      <item>PLANINA GRAĐENJE d.o.o., Novosela Augusta 7, 10362 Planina Gornja zastupanog po punomoćniku KRISTIJAN NOVOSEL</item>
    </izvorni_sadrzaj>
    <derivirana_varijabla naziv="DomainObject.Predmet.ProtuStrankaListFormatedWithAdress_1">
      <item>PLANINA GRAĐENJE d.o.o., Novosela Augusta 7, 10362 Planina Gornja zastupanog po punomoćniku KRISTIJAN NOVOSEL</item>
    </derivirana_varijabla>
  </DomainObject.Predmet.ProtuStrankaListFormatedWithAdress>
  <DomainObject.Predmet.ProtuStrankaListFormatedWithAdressOIB>
    <izvorni_sadrzaj>
      <item>PLANINA GRAĐENJE d.o.o., OIB 73793161916, Novosela Augusta 7, 10362 Planina Gornja zastupanog po punomoćniku KRISTIJAN NOVOSEL</item>
    </izvorni_sadrzaj>
    <derivirana_varijabla naziv="DomainObject.Predmet.ProtuStrankaListFormatedWithAdressOIB_1">
      <item>PLANINA GRAĐENJE d.o.o., OIB 73793161916, Novosela Augusta 7, 10362 Planina Gornja zastupanog po punomoćniku KRISTIJAN NOVOSEL</item>
    </derivirana_varijabla>
  </DomainObject.Predmet.ProtuStrankaListFormatedWithAdressOIB>
  <DomainObject.Predmet.ProtuStrankaListNazivFormated>
    <izvorni_sadrzaj>
      <item>PLANINA GRAĐENJE d.o.o.</item>
    </izvorni_sadrzaj>
    <derivirana_varijabla naziv="DomainObject.Predmet.ProtuStrankaListNazivFormated_1">
      <item>PLANINA GRAĐENJE d.o.o.</item>
    </derivirana_varijabla>
  </DomainObject.Predmet.ProtuStrankaListNazivFormated>
  <DomainObject.Predmet.ProtuStrankaListNazivFormatedOIB>
    <izvorni_sadrzaj>
      <item>PLANINA GRAĐENJE d.o.o., OIB 73793161916</item>
    </izvorni_sadrzaj>
    <derivirana_varijabla naziv="DomainObject.Predmet.ProtuStrankaListNazivFormatedOIB_1">
      <item>PLANINA GRAĐENJE d.o.o., OIB 73793161916</item>
    </derivirana_varijabla>
  </DomainObject.Predmet.ProtuStrankaListNazivFormatedOIB>
  <DomainObject.Predmet.OstaliListFormated>
    <izvorni_sadrzaj>
      <item>KRISTIJAN NOVOSEL punomoćnik sudionika u postupku PLANINA GRAĐENJE d.o.o.</item>
      <item>ZAGREBAČKA BANKA d.d.</item>
      <item>PRIVREDNA BANKA d.d.</item>
      <item>HYPO ALPE-ADRIA-BANK d.d.</item>
    </izvorni_sadrzaj>
    <derivirana_varijabla naziv="DomainObject.Predmet.OstaliListFormated_1">
      <item>KRISTIJAN NOVOSEL punomoćnik sudionika u postupku PLANINA GRAĐENJE d.o.o.</item>
      <item>ZAGREBAČKA BANKA d.d.</item>
      <item>PRIVREDNA BANKA d.d.</item>
      <item>HYPO ALPE-ADRIA-BANK d.d.</item>
    </derivirana_varijabla>
  </DomainObject.Predmet.OstaliListFormated>
  <DomainObject.Predmet.OstaliListFormatedOIB>
    <izvorni_sadrzaj>
      <item>KRISTIJAN NOVOSEL, OIB 28592748163 punomoćnik sudionika u postupku PLANINA GRAĐENJE d.o.o.</item>
      <item>ZAGREBAČKA BANKA d.d.</item>
      <item>PRIVREDNA BANKA d.d.</item>
      <item>HYPO ALPE-ADRIA-BANK d.d.</item>
    </izvorni_sadrzaj>
    <derivirana_varijabla naziv="DomainObject.Predmet.OstaliListFormatedOIB_1">
      <item>KRISTIJAN NOVOSEL, OIB 28592748163 punomoćnik sudionika u postupku PLANINA GRAĐENJE d.o.o.</item>
      <item>ZAGREBAČKA BANKA d.d.</item>
      <item>PRIVREDNA BANKA d.d.</item>
      <item>HYPO ALPE-ADRIA-BANK d.d.</item>
    </derivirana_varijabla>
  </DomainObject.Predmet.OstaliListFormatedOIB>
  <DomainObject.Predmet.OstaliListFormatedWithAdress>
    <izvorni_sadrzaj>
      <item>KRISTIJAN NOVOSEL,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izvorni_sadrzaj>
    <derivirana_varijabla naziv="DomainObject.Predmet.OstaliListFormatedWithAdress_1">
      <item>KRISTIJAN NOVOSEL,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derivirana_varijabla>
  </DomainObject.Predmet.OstaliListFormatedWithAdress>
  <DomainObject.Predmet.OstaliListFormatedWithAdressOIB>
    <izvorni_sadrzaj>
      <item>KRISTIJAN NOVOSEL, OIB 28592748163,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izvorni_sadrzaj>
    <derivirana_varijabla naziv="DomainObject.Predmet.OstaliListFormatedWithAdressOIB_1">
      <item>KRISTIJAN NOVOSEL, OIB 28592748163, Augusta Novosela 7, 10362 Planina Gornja punomoćnik sudionika u postupku PLANINA GRAĐENJE d.o.o.</item>
      <item>ZAGREBAČKA BANKA d.d., Trg bana J. Jelačića 10, 10000 Zagreb</item>
      <item>PRIVREDNA BANKA d.d., Radnička cesta 50, 10000 Zagreb</item>
      <item>HYPO ALPE-ADRIA-BANK d.d., Slavonska avenija 6, 10000 Zagreb</item>
    </derivirana_varijabla>
  </DomainObject.Predmet.OstaliListFormatedWithAdressOIB>
  <DomainObject.Predmet.OstaliListNazivFormated>
    <izvorni_sadrzaj>
      <item>KRISTIJAN NOVOSEL</item>
      <item>ZAGREBAČKA BANKA d.d.</item>
      <item>PRIVREDNA BANKA d.d.</item>
      <item>HYPO ALPE-ADRIA-BANK d.d.</item>
    </izvorni_sadrzaj>
    <derivirana_varijabla naziv="DomainObject.Predmet.OstaliListNazivFormated_1">
      <item>KRISTIJAN NOVOSEL</item>
      <item>ZAGREBAČKA BANKA d.d.</item>
      <item>PRIVREDNA BANKA d.d.</item>
      <item>HYPO ALPE-ADRIA-BANK d.d.</item>
    </derivirana_varijabla>
  </DomainObject.Predmet.OstaliListNazivFormated>
  <DomainObject.Predmet.OstaliListNazivFormatedOIB>
    <izvorni_sadrzaj>
      <item>KRISTIJAN NOVOSEL, OIB 28592748163</item>
      <item>ZAGREBAČKA BANKA d.d.</item>
      <item>PRIVREDNA BANKA d.d.</item>
      <item>HYPO ALPE-ADRIA-BANK d.d.</item>
    </izvorni_sadrzaj>
    <derivirana_varijabla naziv="DomainObject.Predmet.OstaliListNazivFormatedOIB_1">
      <item>KRISTIJAN NOVOSEL, OIB 28592748163</item>
      <item>ZAGREBAČKA BANKA d.d.</item>
      <item>PRIVREDNA BANKA d.d.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PLANINA GRAĐENJE d.o.o.</izvorni_sadrzaj>
    <derivirana_varijabla naziv="DomainObject.Predmet.ProtustrankaIDrugi_1">PLANINA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PLANINA GRAĐENJE d.o.o., OIB 73793161916, Novosela Augusta 7, 10362 Planina Gornja</izvorni_sadrzaj>
    <derivirana_varijabla naziv="DomainObject.Predmet.ProtustrankaIDrugiAdressOIB_1">PLANINA GRAĐENJE d.o.o., OIB 73793161916, Novosela Augusta 7,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GRAĐENJE d.o.o.</item>
      <item>KRISTIJAN NOVOSEL</item>
      <item>ZAGREBAČKA BANKA d.d.</item>
      <item>PRIVREDNA BANKA d.d.</item>
      <item>HYPO ALPE-ADRIA-BANK d.d.</item>
    </izvorni_sadrzaj>
    <derivirana_varijabla naziv="DomainObject.Predmet.SudioniciListNaziv_1">
      <item>FINA Regionalni centar Zagreb</item>
      <item>PLANINA GRAĐENJE d.o.o.</item>
      <item>KRISTIJAN NOVOSEL</item>
      <item>ZAGREBAČKA BANKA d.d.</item>
      <item>PRIVREDNA BANKA d.d.</item>
      <item>HYPO ALPE-ADRIA-BANK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</izvorni_sadrzaj>
    <derivirana_varijabla naziv="DomainObject.Predmet.SudioniciListAdressOIB_1"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73793161916</item>
      <item>, OIB 28592748163</item>
      <item>, OIB null</item>
      <item>, OIB null</item>
      <item>, OIB null</item>
    </izvorni_sadrzaj>
    <derivirana_varijabla naziv="DomainObject.Predmet.SudioniciListNazivOIB_1">
      <item>, OIB 85821130368</item>
      <item>, OIB 73793161916</item>
      <item>, OIB 28592748163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1177</properties:Characters>
  <properties:Lines>41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Karmela Dolenc</cp:lastModifiedBy>
  <cp:lastPrinted>2016-07-20T09:05:00Z</cp:lastPrinted>
  <dcterms:modified xmlns:xsi="http://www.w3.org/2001/XMLSchema-instance" xsi:type="dcterms:W3CDTF">2016-07-20T09:06:00Z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