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fd40" w14:paraId="9a2fd40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AF2DA3">
        <w:t>200/18-17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AF2DA3">
        <w:rPr>
          <w:b/>
        </w:rPr>
        <w:t>NOGOMETNA UDRUGA SOCCER, Osijek, F. Krežme 22, RB: 14004333, OIB: 49456790450</w:t>
      </w:r>
      <w:r>
        <w:t xml:space="preserve">, dana </w:t>
      </w:r>
      <w:r w:rsidR="00AF2DA3">
        <w:t>18</w:t>
      </w:r>
      <w:r w:rsidR="007B0250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AF2DA3" w:rsidRPr="00AF2DA3">
        <w:rPr>
          <w:b/>
        </w:rPr>
        <w:t xml:space="preserve">Hrvoje </w:t>
      </w:r>
      <w:proofErr w:type="spellStart"/>
      <w:r w:rsidR="00AF2DA3" w:rsidRPr="00AF2DA3">
        <w:rPr>
          <w:b/>
        </w:rPr>
        <w:t>Jakabfi</w:t>
      </w:r>
      <w:proofErr w:type="spellEnd"/>
      <w:r w:rsidR="00AF2DA3" w:rsidRPr="00AF2DA3">
        <w:rPr>
          <w:b/>
        </w:rPr>
        <w:t>, OIB: 53355378329, Višnjevac, J. Runjanina 35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AF2DA3">
        <w:rPr>
          <w:b/>
        </w:rPr>
        <w:t>200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AF2DA3" w:rsidRPr="00AF2DA3">
        <w:rPr>
          <w:b/>
        </w:rPr>
        <w:t xml:space="preserve">Hrvoje </w:t>
      </w:r>
      <w:proofErr w:type="spellStart"/>
      <w:r w:rsidR="00AF2DA3" w:rsidRPr="00AF2DA3">
        <w:rPr>
          <w:b/>
        </w:rPr>
        <w:t>Jakabfi</w:t>
      </w:r>
      <w:proofErr w:type="spellEnd"/>
      <w:r w:rsidR="00AF2DA3" w:rsidRPr="00AF2DA3">
        <w:rPr>
          <w:b/>
        </w:rPr>
        <w:t>, OIB: 53355378329, Višnjevac, J. Runjanina 35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AF2DA3">
        <w:rPr>
          <w:b/>
        </w:rPr>
        <w:t>200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AF2DA3" w:rsidRPr="00AF2DA3">
        <w:rPr>
          <w:b/>
        </w:rPr>
        <w:t xml:space="preserve">Hrvoje </w:t>
      </w:r>
      <w:proofErr w:type="spellStart"/>
      <w:r w:rsidR="00AF2DA3" w:rsidRPr="00AF2DA3">
        <w:rPr>
          <w:b/>
        </w:rPr>
        <w:t>Jakabfi</w:t>
      </w:r>
      <w:proofErr w:type="spellEnd"/>
      <w:r w:rsidR="00AF2DA3" w:rsidRPr="00AF2DA3">
        <w:rPr>
          <w:b/>
        </w:rPr>
        <w:t>, OIB: 53355378329, Višnjevac, J. Runjanina 35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AF2DA3" w:rsidRPr="00AF2DA3">
        <w:rPr>
          <w:b/>
        </w:rPr>
        <w:t xml:space="preserve">Hrvoje </w:t>
      </w:r>
      <w:proofErr w:type="spellStart"/>
      <w:r w:rsidR="00AF2DA3" w:rsidRPr="00AF2DA3">
        <w:rPr>
          <w:b/>
        </w:rPr>
        <w:t>Jakabfi</w:t>
      </w:r>
      <w:proofErr w:type="spellEnd"/>
      <w:r w:rsidR="00AF2DA3" w:rsidRPr="00AF2DA3">
        <w:rPr>
          <w:b/>
        </w:rPr>
        <w:t>, OIB: 53355378329, Višnjevac, J. Runjanina 35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D801F0" w:rsidP="00D801F0" w:rsidR="00D801F0">
      <w:pPr>
        <w:jc w:val="right"/>
      </w:pPr>
      <w:r>
        <w:lastRenderedPageBreak/>
        <w:t>Broj: 6 St-200/18-17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AF2DA3">
        <w:rPr>
          <w:bCs/>
        </w:rPr>
        <w:t>15. siječnja</w:t>
      </w:r>
      <w:r w:rsidR="00530393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AF2DA3">
        <w:rPr>
          <w:b/>
        </w:rPr>
        <w:t>NOGOMETNA UDRUGA SOCCER, Osijek, F. Krežme 22, RB: 14004333, OIB: 49456790450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AF2DA3">
        <w:rPr>
          <w:b/>
        </w:rPr>
        <w:t>28. prosinca 2017.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AF2DA3">
        <w:rPr>
          <w:b/>
        </w:rPr>
        <w:t xml:space="preserve">15. siječnja </w:t>
      </w:r>
      <w:r w:rsidR="00530393">
        <w:rPr>
          <w:b/>
        </w:rPr>
        <w:t>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AF2DA3">
        <w:t>200</w:t>
      </w:r>
      <w:r w:rsidR="00530393">
        <w:t>/18-</w:t>
      </w:r>
      <w:r w:rsidR="00AF2DA3">
        <w:t>9</w:t>
      </w:r>
      <w:r w:rsidR="00530393">
        <w:t xml:space="preserve"> od </w:t>
      </w:r>
      <w:r w:rsidR="00AF2DA3">
        <w:t>8</w:t>
      </w:r>
      <w:r w:rsidR="000E7B3D">
        <w:t>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AF2DA3">
        <w:t xml:space="preserve">Alma </w:t>
      </w:r>
      <w:proofErr w:type="spellStart"/>
      <w:r w:rsidR="00AF2DA3">
        <w:t>Opačak</w:t>
      </w:r>
      <w:proofErr w:type="spellEnd"/>
      <w:r w:rsidR="00AF2DA3">
        <w:t xml:space="preserve"> iz Slavonskog Broda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D801F0">
        <w:rPr>
          <w:b/>
        </w:rPr>
        <w:t>28. prosinca 2017.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D801F0">
        <w:rPr>
          <w:b/>
        </w:rPr>
        <w:t>15. siječnja 2018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D801F0">
        <w:t>6.857,81</w:t>
      </w:r>
      <w:r w:rsidR="00FC6F35">
        <w:t xml:space="preserve"> kn odnosno prema RH MF Poreznoj upravi </w:t>
      </w:r>
      <w:r w:rsidR="00D801F0">
        <w:t>5.750,06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D801F0">
        <w:t>28. prosinca 2017.</w:t>
      </w:r>
      <w:r w:rsidR="000E7B3D">
        <w:t xml:space="preserve"> g.</w:t>
      </w:r>
      <w:r w:rsidR="00065E57">
        <w:t xml:space="preserve">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D801F0" w:rsidP="00D801F0" w:rsidR="00D801F0">
      <w:pPr>
        <w:jc w:val="right"/>
      </w:pPr>
      <w:r>
        <w:lastRenderedPageBreak/>
        <w:t>Broj: 6 St-200/18-17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801F0">
        <w:t>18</w:t>
      </w:r>
      <w:r w:rsidR="007B0250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8362DD" w:rsidRPr="00AF2DA3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AF2DA3" w:rsidRPr="00AF2DA3">
        <w:t xml:space="preserve">Hrvoje </w:t>
      </w:r>
      <w:proofErr w:type="spellStart"/>
      <w:r w:rsidR="00AF2DA3" w:rsidRPr="00AF2DA3">
        <w:t>Jakabfi</w:t>
      </w:r>
      <w:proofErr w:type="spellEnd"/>
      <w:r w:rsidR="00AF2DA3" w:rsidRPr="00AF2DA3">
        <w:t>, Višnjevac, J. Runjanina 35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E7B3D" w:rsidP="00B97155" w:rsidR="002E5413">
      <w:pPr>
        <w:numPr>
          <w:ilvl w:val="0"/>
          <w:numId w:val="13"/>
        </w:numPr>
      </w:pPr>
      <w:r>
        <w:t>k-</w:t>
      </w:r>
      <w:r w:rsidR="00AF2DA3">
        <w:t>23</w:t>
      </w:r>
      <w:r w:rsidR="00530393">
        <w:t>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AAC" w:rsidP="00C06AA6" w:rsidR="00387AAC">
      <w:r>
        <w:separator/>
      </w:r>
    </w:p>
  </w:endnote>
  <w:endnote w:id="0" w:type="continuationSeparator">
    <w:p w:rsidRDefault="00387AAC" w:rsidP="00C06AA6" w:rsidR="00387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AAC" w:rsidP="00C06AA6" w:rsidR="00387AAC">
      <w:r>
        <w:separator/>
      </w:r>
    </w:p>
  </w:footnote>
  <w:footnote w:id="0" w:type="continuationSeparator">
    <w:p w:rsidRDefault="00387AAC" w:rsidP="00C06AA6" w:rsidR="00387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4F6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4F64"/>
    <w:rsid w:val="00375C7E"/>
    <w:rsid w:val="00382D98"/>
    <w:rsid w:val="003851EF"/>
    <w:rsid w:val="00387AAC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2DA3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958DB-4F6D-492D-93F2-68E50FF01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931</properties:Words>
  <properties:Characters>4888</properties:Characters>
  <properties:Lines>156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2018-05-18T07:09:00Z</cp:lastPrinted>
  <dcterms:modified xmlns:xsi="http://www.w3.org/2001/XMLSchema-instance" xsi:type="dcterms:W3CDTF">2018-05-18T07:11:00Z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