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a20c" w14:paraId="156a20c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4F5CF5">
        <w:t>2328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4F5CF5">
        <w:t>DVERGAR MONT j.d.o.o. za usluge, OIB:21967747808, Zagreb (Grad Zagreb), Kozari bok VII. Odvojak 11</w:t>
      </w:r>
      <w:r w:rsidR="002750A7">
        <w:t xml:space="preserve">, dana </w:t>
      </w:r>
      <w:r w:rsidR="0016144B">
        <w:t>18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F5CF5">
        <w:t>DVERGAR MONT j.d.o.o. za usluge, OIB: 21967747808, Zagreb (Grad Zagreb), Kozari bok VII. Odvojak 11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4F5CF5">
        <w:t>2328</w:t>
      </w:r>
      <w:r w:rsidR="00926DA0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4F5CF5" w:rsidP="004F5CF5" w:rsidR="004F5CF5">
      <w:pPr>
        <w:ind w:firstLine="709"/>
        <w:jc w:val="both"/>
      </w:pPr>
      <w:r>
        <w:t>Financijska agencija, Regionalni centar Zagreb, podnijela je ovom sudu prijedlog za otvaranje stečajnog postupka nad dužnikom DVERGAR MONT j.d.o.o. za usluge, OIB: 21967747808, Zagreb (Grad Zagreb), Kozari bok VII. Odvojak 11.</w:t>
      </w:r>
    </w:p>
    <w:p w:rsidRDefault="004F5CF5" w:rsidP="004F5CF5" w:rsidR="004F5CF5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4F5CF5" w:rsidP="004F5CF5" w:rsidR="004F5CF5">
      <w:pPr>
        <w:ind w:firstLine="709"/>
        <w:jc w:val="both"/>
      </w:pPr>
    </w:p>
    <w:p w:rsidRDefault="004F5CF5" w:rsidP="004F5CF5" w:rsidR="004F5CF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4F5CF5" w:rsidP="004F5CF5" w:rsidR="004F5CF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4F5CF5" w:rsidP="004F5CF5" w:rsidR="004F5CF5">
      <w:pPr>
        <w:overflowPunct w:val="false"/>
        <w:autoSpaceDE w:val="false"/>
        <w:autoSpaceDN w:val="false"/>
        <w:adjustRightInd w:val="false"/>
        <w:jc w:val="both"/>
      </w:pPr>
    </w:p>
    <w:p w:rsidRDefault="004F5CF5" w:rsidP="004F5CF5" w:rsidR="004F5CF5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195 dana, u ukupnom iznosu od 4.387,32 kn, kao i da dužnik ima 1 zaposlenih.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F5CF5" w:rsidP="004F5CF5" w:rsidR="004F5CF5">
      <w:pPr>
        <w:ind w:firstLine="709"/>
        <w:jc w:val="both"/>
      </w:pPr>
    </w:p>
    <w:p w:rsidRDefault="004F5CF5" w:rsidP="004F5CF5" w:rsidR="004F5CF5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144B" w:rsidP="0016144B" w:rsidR="0016144B" w:rsidRPr="00E974B3">
      <w:pPr>
        <w:ind w:firstLine="709"/>
        <w:jc w:val="both"/>
      </w:pPr>
    </w:p>
    <w:p w:rsidRDefault="0016144B" w:rsidP="0016144B" w:rsidR="0016144B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16144B">
        <w:t>25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</w:t>
      </w:r>
      <w:r w:rsidR="00602429">
        <w:t>n</w:t>
      </w:r>
      <w:r w:rsidR="0016144B">
        <w:t>osno zakonski zastupnik dužnika, uredno pozvan, na ročište nije pristupio, a niti je dostavljeno pisano očitovanje.</w:t>
      </w:r>
    </w:p>
    <w:p w:rsidRDefault="0016144B" w:rsidP="00337055" w:rsidR="0016144B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4F5CF5">
        <w:t>11</w:t>
      </w:r>
      <w:r w:rsidR="00243C31">
        <w:t xml:space="preserve"> spisa).</w:t>
      </w:r>
      <w:r>
        <w:t xml:space="preserve"> </w:t>
      </w:r>
    </w:p>
    <w:p w:rsidRDefault="0016144B" w:rsidP="00C5617A" w:rsidR="0016144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6144B" w:rsidP="00C5617A" w:rsidR="0016144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6144B" w:rsidP="00C5617A" w:rsidR="0016144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16144B" w:rsidP="00C5617A" w:rsidR="0016144B">
      <w:pPr>
        <w:jc w:val="both"/>
      </w:pPr>
    </w:p>
    <w:p w:rsidRDefault="0016144B" w:rsidP="00C5617A" w:rsidR="0016144B">
      <w:pPr>
        <w:jc w:val="both"/>
      </w:pPr>
    </w:p>
    <w:p w:rsidRDefault="004F5CF5" w:rsidP="00C5617A" w:rsidR="004F5CF5">
      <w:pPr>
        <w:jc w:val="both"/>
      </w:pPr>
    </w:p>
    <w:p w:rsidRDefault="004F5CF5" w:rsidP="00C5617A" w:rsidR="004F5CF5">
      <w:pPr>
        <w:jc w:val="both"/>
      </w:pPr>
    </w:p>
    <w:p w:rsidRDefault="004F5CF5" w:rsidP="00C5617A" w:rsidR="004F5CF5">
      <w:pPr>
        <w:jc w:val="both"/>
      </w:pPr>
    </w:p>
    <w:p w:rsidRDefault="0016144B" w:rsidP="00C5617A" w:rsidR="0016144B">
      <w:pPr>
        <w:jc w:val="both"/>
      </w:pPr>
    </w:p>
    <w:p w:rsidRDefault="00C5617A" w:rsidP="00243C31" w:rsidR="00C5617A">
      <w:pPr>
        <w:ind w:firstLine="708"/>
        <w:jc w:val="both"/>
      </w:pPr>
      <w:r>
        <w:lastRenderedPageBreak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144B">
        <w:t>18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047C42">
        <w:t>, v.r.</w:t>
      </w:r>
    </w:p>
    <w:p w:rsidRDefault="00520203" w:rsidP="00C5617A" w:rsidR="00520203"/>
    <w:p w:rsidRDefault="00047C42" w:rsidP="000D5F6E" w:rsidR="00047C42" w:rsidRPr="00AB60C9">
      <w:pPr>
        <w:jc w:val="both"/>
      </w:pPr>
    </w:p>
    <w:p w:rsidRDefault="00047C42" w:rsidP="00DE2D2A" w:rsidR="00047C42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47C42" w:rsidP="00DE2D2A" w:rsidR="00047C42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047C42" w:rsidP="00C5617A" w:rsidR="00047C42">
      <w:bookmarkStart w:name="_GoBack" w:id="0"/>
      <w:bookmarkEnd w:id="0"/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047C42">
      <w:pPr>
        <w:rPr>
          <w:color w:val="FFFFFF"/>
        </w:rPr>
      </w:pPr>
      <w:r w:rsidRPr="00047C42">
        <w:rPr>
          <w:color w:val="FFFFFF"/>
        </w:rPr>
        <w:t>DNA:</w:t>
      </w:r>
    </w:p>
    <w:p w:rsidRDefault="007D0292" w:rsidR="007D0292" w:rsidRPr="00047C42">
      <w:pPr>
        <w:rPr>
          <w:color w:val="FFFFFF"/>
        </w:rPr>
      </w:pPr>
      <w:r w:rsidRPr="00047C42">
        <w:rPr>
          <w:color w:val="FFFFFF"/>
        </w:rPr>
        <w:t>E-oglasna ploča</w:t>
      </w:r>
    </w:p>
    <w:sectPr w:rsidSect="00337055" w:rsidR="007D0292" w:rsidRPr="00047C42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D36" w:rsidP="007D0292" w:rsidR="008A2D36">
      <w:r>
        <w:separator/>
      </w:r>
    </w:p>
  </w:endnote>
  <w:endnote w:id="0" w:type="continuationSeparator">
    <w:p w:rsidRDefault="008A2D36" w:rsidP="007D0292" w:rsidR="008A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D36" w:rsidP="007D0292" w:rsidR="008A2D36">
      <w:r>
        <w:separator/>
      </w:r>
    </w:p>
  </w:footnote>
  <w:footnote w:id="0" w:type="continuationSeparator">
    <w:p w:rsidRDefault="008A2D36" w:rsidP="007D0292" w:rsidR="008A2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C42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4F5CF5">
      <w:t>2328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7C42"/>
    <w:rsid w:val="0007519C"/>
    <w:rsid w:val="0009680C"/>
    <w:rsid w:val="000B7435"/>
    <w:rsid w:val="000F41C9"/>
    <w:rsid w:val="00143F17"/>
    <w:rsid w:val="0016144B"/>
    <w:rsid w:val="001A25D6"/>
    <w:rsid w:val="0021457C"/>
    <w:rsid w:val="00243C31"/>
    <w:rsid w:val="00267D5F"/>
    <w:rsid w:val="002750A7"/>
    <w:rsid w:val="002F0131"/>
    <w:rsid w:val="003022E2"/>
    <w:rsid w:val="00303E2C"/>
    <w:rsid w:val="00337055"/>
    <w:rsid w:val="004F5CF5"/>
    <w:rsid w:val="00520203"/>
    <w:rsid w:val="005224A8"/>
    <w:rsid w:val="00555423"/>
    <w:rsid w:val="005A3A7D"/>
    <w:rsid w:val="005B4FEC"/>
    <w:rsid w:val="005C4B12"/>
    <w:rsid w:val="00602429"/>
    <w:rsid w:val="00674018"/>
    <w:rsid w:val="00747769"/>
    <w:rsid w:val="0077668B"/>
    <w:rsid w:val="007D0292"/>
    <w:rsid w:val="007D65B9"/>
    <w:rsid w:val="008A2D36"/>
    <w:rsid w:val="008E360F"/>
    <w:rsid w:val="00903625"/>
    <w:rsid w:val="00926DA0"/>
    <w:rsid w:val="00966B87"/>
    <w:rsid w:val="00BE3772"/>
    <w:rsid w:val="00C059A6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C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7C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C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C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C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C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7C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C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C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C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St-2328/2016</izvorni_sadrzaj>
    <derivirana_varijabla naziv="DomainObject.Predmet.OznakaBroj_1">St-2328/2016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DVERGAR MONT j.d.o.o. zastupanog po punomoćniku Dražen Baćani</izvorni_sadrzaj>
    <derivirana_varijabla naziv="DomainObject.Predmet.ProtustrankaFormated_1">  DVERGAR MONT j.d.o.o. zastupanog po punomoćniku Dražen Baćani</derivirana_varijabla>
  </DomainObject.Predmet.ProtustrankaFormated>
  <DomainObject.Predmet.ProtustrankaFormatedOIB>
    <izvorni_sadrzaj>  DVERGAR MONT j.d.o.o., OIB 21967747808 zastupanog po punomoćniku Dražen Baćani</izvorni_sadrzaj>
    <derivirana_varijabla naziv="DomainObject.Predmet.ProtustrankaFormatedOIB_1">  DVERGAR MONT j.d.o.o., OIB 21967747808 zastupanog po punomoćniku Dražen Baćani</derivirana_varijabla>
  </DomainObject.Predmet.ProtustrankaFormatedOIB>
  <DomainObject.Predmet.ProtustrankaFormatedWithAdress>
    <izvorni_sadrzaj> DVERGAR MONT j.d.o.o., Kozari bok VII. Odvojak 11, 10000 Zagreb zastupanog po punomoćniku Dražen Baćani</izvorni_sadrzaj>
    <derivirana_varijabla naziv="DomainObject.Predmet.ProtustrankaFormatedWithAdress_1"> DVERGAR MONT j.d.o.o., Kozari bok VII. Odvojak 11, 10000 Zagreb zastupanog po punomoćniku Dražen Baćani</derivirana_varijabla>
  </DomainObject.Predmet.ProtustrankaFormatedWithAdress>
  <DomainObject.Predmet.ProtustrankaFormatedWithAdressOIB>
    <izvorni_sadrzaj> DVERGAR MONT j.d.o.o., OIB 21967747808, Kozari bok VII. Odvojak 11, 10000 Zagreb zastupanog po punomoćniku Dražen Baćani</izvorni_sadrzaj>
    <derivirana_varijabla naziv="DomainObject.Predmet.ProtustrankaFormatedWithAdressOIB_1"> DVERGAR MONT j.d.o.o., OIB 21967747808, Kozari bok VII. Odvojak 11, 10000 Zagreb zastupanog po punomoćniku Dražen Baćani</derivirana_varijabla>
  </DomainObject.Predmet.ProtustrankaFormatedWithAdressOIB>
  <DomainObject.Predmet.ProtustrankaWithAdress>
    <izvorni_sadrzaj>DVERGAR MONT j.d.o.o. Kozari bok VII. Odvojak 11, 10000 Zagreb</izvorni_sadrzaj>
    <derivirana_varijabla naziv="DomainObject.Predmet.ProtustrankaWithAdress_1">DVERGAR MONT j.d.o.o. Kozari bok VII. Odvojak 11, 10000 Zagreb</derivirana_varijabla>
  </DomainObject.Predmet.ProtustrankaWithAdress>
  <DomainObject.Predmet.ProtustrankaWithAdressOIB>
    <izvorni_sadrzaj>DVERGAR MONT j.d.o.o., OIB 21967747808, Kozari bok VII. Odvojak 11, 10000 Zagreb</izvorni_sadrzaj>
    <derivirana_varijabla naziv="DomainObject.Predmet.ProtustrankaWithAdressOIB_1">DVERGAR MONT j.d.o.o., OIB 21967747808, Kozari bok VII. Odvojak 11, 10000 Zagreb</derivirana_varijabla>
  </DomainObject.Predmet.ProtustrankaWithAdressOIB>
  <DomainObject.Predmet.ProtustrankaNazivFormated>
    <izvorni_sadrzaj>DVERGAR MONT j.d.o.o.</izvorni_sadrzaj>
    <derivirana_varijabla naziv="DomainObject.Predmet.ProtustrankaNazivFormated_1">DVERGAR MONT j.d.o.o.</derivirana_varijabla>
  </DomainObject.Predmet.ProtustrankaNazivFormated>
  <DomainObject.Predmet.ProtustrankaNazivFormatedOIB>
    <izvorni_sadrzaj>DVERGAR MONT j.d.o.o., OIB 21967747808</izvorni_sadrzaj>
    <derivirana_varijabla naziv="DomainObject.Predmet.ProtustrankaNazivFormatedOIB_1">DVERGAR MONT j.d.o.o., OIB 21967747808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DVERGAR MONT j.d.o.o. zastupanog po punomoćniku Dražen Baćani</item>
    </izvorni_sadrzaj>
    <derivirana_varijabla naziv="DomainObject.Predmet.ProtuStrankaListFormated_1">
      <item>DVERGAR MONT j.d.o.o. zastupanog po punomoćniku Dražen Baćani</item>
    </derivirana_varijabla>
  </DomainObject.Predmet.ProtuStrankaListFormated>
  <DomainObject.Predmet.ProtuStrankaListFormatedOIB>
    <izvorni_sadrzaj>
      <item>DVERGAR MONT j.d.o.o., OIB 21967747808 zastupanog po punomoćniku Dražen Baćani</item>
    </izvorni_sadrzaj>
    <derivirana_varijabla naziv="DomainObject.Predmet.ProtuStrankaListFormatedOIB_1">
      <item>DVERGAR MONT j.d.o.o., OIB 21967747808 zastupanog po punomoćniku Dražen Baćani</item>
    </derivirana_varijabla>
  </DomainObject.Predmet.ProtuStrankaListFormatedOIB>
  <DomainObject.Predmet.ProtuStrankaListFormatedWithAdress>
    <izvorni_sadrzaj>
      <item>DVERGAR MONT j.d.o.o., Kozari bok VII. Odvojak 11, 10000 Zagreb zastupanog po punomoćniku Dražen Baćani</item>
    </izvorni_sadrzaj>
    <derivirana_varijabla naziv="DomainObject.Predmet.ProtuStrankaListFormatedWithAdress_1">
      <item>DVERGAR MONT j.d.o.o., Kozari bok VII. Odvojak 11, 10000 Zagreb zastupanog po punomoćniku Dražen Baćani</item>
    </derivirana_varijabla>
  </DomainObject.Predmet.ProtuStrankaListFormatedWithAdress>
  <DomainObject.Predmet.ProtuStrankaListFormatedWithAdressOIB>
    <izvorni_sadrzaj>
      <item>DVERGAR MONT j.d.o.o., OIB 21967747808, Kozari bok VII. Odvojak 11, 10000 Zagreb zastupanog po punomoćniku Dražen Baćani</item>
    </izvorni_sadrzaj>
    <derivirana_varijabla naziv="DomainObject.Predmet.ProtuStrankaListFormatedWithAdressOIB_1">
      <item>DVERGAR MONT j.d.o.o., OIB 21967747808, Kozari bok VII. Odvojak 11, 10000 Zagreb zastupanog po punomoćniku Dražen Baćani</item>
    </derivirana_varijabla>
  </DomainObject.Predmet.ProtuStrankaListFormatedWithAdressOIB>
  <DomainObject.Predmet.ProtuStrankaListNazivFormated>
    <izvorni_sadrzaj>
      <item>DVERGAR MONT j.d.o.o.</item>
    </izvorni_sadrzaj>
    <derivirana_varijabla naziv="DomainObject.Predmet.ProtuStrankaListNazivFormated_1">
      <item>DVERGAR MONT j.d.o.o.</item>
    </derivirana_varijabla>
  </DomainObject.Predmet.ProtuStrankaListNazivFormated>
  <DomainObject.Predmet.ProtuStrankaListNazivFormatedOIB>
    <izvorni_sadrzaj>
      <item>DVERGAR MONT j.d.o.o., OIB 21967747808</item>
    </izvorni_sadrzaj>
    <derivirana_varijabla naziv="DomainObject.Predmet.ProtuStrankaListNazivFormatedOIB_1">
      <item>DVERGAR MONT j.d.o.o., OIB 21967747808</item>
    </derivirana_varijabla>
  </DomainObject.Predmet.ProtuStrankaListNazivFormatedOIB>
  <DomainObject.Predmet.OstaliListFormated>
    <izvorni_sadrzaj>
      <item>Dražen Baćani punomoćnik sudionika u postupku DVERGAR MONT j.d.o.o.</item>
    </izvorni_sadrzaj>
    <derivirana_varijabla naziv="DomainObject.Predmet.OstaliListFormated_1">
      <item>Dražen Baćani punomoćnik sudionika u postupku DVERGAR MONT j.d.o.o.</item>
    </derivirana_varijabla>
  </DomainObject.Predmet.OstaliListFormated>
  <DomainObject.Predmet.OstaliListFormatedOIB>
    <izvorni_sadrzaj>
      <item>Dražen Baćani, OIB 24796927565 punomoćnik sudionika u postupku DVERGAR MONT j.d.o.o.</item>
    </izvorni_sadrzaj>
    <derivirana_varijabla naziv="DomainObject.Predmet.OstaliListFormatedOIB_1">
      <item>Dražen Baćani, OIB 24796927565 punomoćnik sudionika u postupku DVERGAR MONT j.d.o.o.</item>
    </derivirana_varijabla>
  </DomainObject.Predmet.OstaliListFormatedOIB>
  <DomainObject.Predmet.OstaliListFormatedWithAdress>
    <izvorni_sadrzaj>
      <item>Dražen Baćani, Kozari Bok Vii.odvojak 11, 10000 Zagreb punomoćnik sudionika u postupku DVERGAR MONT j.d.o.o.</item>
    </izvorni_sadrzaj>
    <derivirana_varijabla naziv="DomainObject.Predmet.OstaliListFormatedWithAdress_1">
      <item>Dražen Baćani, Kozari Bok Vii.odvojak 11, 10000 Zagreb punomoćnik sudionika u postupku DVERGAR MONT j.d.o.o.</item>
    </derivirana_varijabla>
  </DomainObject.Predmet.OstaliListFormatedWithAdress>
  <DomainObject.Predmet.OstaliListFormatedWithAdressOIB>
    <izvorni_sadrzaj>
      <item>Dražen Baćani, OIB 24796927565, Kozari Bok Vii.odvojak 11, 10000 Zagreb punomoćnik sudionika u postupku DVERGAR MONT j.d.o.o.</item>
    </izvorni_sadrzaj>
    <derivirana_varijabla naziv="DomainObject.Predmet.OstaliListFormatedWithAdressOIB_1">
      <item>Dražen Baćani, OIB 24796927565, Kozari Bok Vii.odvojak 11, 10000 Zagreb punomoćnik sudionika u postupku DVERGAR MONT j.d.o.o.</item>
    </derivirana_varijabla>
  </DomainObject.Predmet.OstaliListFormatedWithAdressOIB>
  <DomainObject.Predmet.OstaliListNazivFormated>
    <izvorni_sadrzaj>
      <item>Dražen Baćani</item>
    </izvorni_sadrzaj>
    <derivirana_varijabla naziv="DomainObject.Predmet.OstaliListNazivFormated_1">
      <item>Dražen Baćani</item>
    </derivirana_varijabla>
  </DomainObject.Predmet.OstaliListNazivFormated>
  <DomainObject.Predmet.OstaliListNazivFormatedOIB>
    <izvorni_sadrzaj>
      <item>Dražen Baćani, OIB 24796927565</item>
    </izvorni_sadrzaj>
    <derivirana_varijabla naziv="DomainObject.Predmet.OstaliListNazivFormatedOIB_1">
      <item>Dražen Baćani, OIB 24796927565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DVERGAR MONT j.d.o.o.</izvorni_sadrzaj>
    <derivirana_varijabla naziv="DomainObject.Predmet.ProtustrankaIDrugi_1">DVERGAR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DVERGAR MONT j.d.o.o., OIB 21967747808, Kozari bok VII. Odvojak 11, 10000 Zagreb</izvorni_sadrzaj>
    <derivirana_varijabla naziv="DomainObject.Predmet.ProtustrankaIDrugiAdressOIB_1">DVERGAR MONT j.d.o.o., OIB 21967747808, Kozari bok VII.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DVERGAR MONT j.d.o.o.</item>
      <item>Dražen Baćani</item>
    </izvorni_sadrzaj>
    <derivirana_varijabla naziv="DomainObject.Predmet.SudioniciListNaziv_1">
      <item>FINA Regionalni centar Zagreb</item>
      <item>DVERGAR MONT j.d.o.o.</item>
      <item>Dražen Baćani</item>
    </derivirana_varijabla>
  </DomainObject.Predmet.SudioniciListNaziv>
  <DomainObject.Predmet.SudioniciListAdressOIB>
    <izvorni_sadrzaj>
      <item>FINA Regionalni centar Zagreb, OIB 85821130368, Trg svibanjskih žrtava 1995. 1,10000 Zagreb</item>
      <item>DVERGAR MONT j.d.o.o., OIB 21967747808, Kozari bok VII. Odvojak 11,10000 Zagreb</item>
      <item>Dražen Baćani, OIB 24796927565, Kozari Bok Vii.odvojak 11,10000 Zagreb</item>
    </izvorni_sadrzaj>
    <derivirana_varijabla naziv="DomainObject.Predmet.SudioniciListAdressOIB_1">
      <item>FINA Regionalni centar Zagreb, OIB 85821130368, Trg svibanjskih žrtava 1995. 1,10000 Zagreb</item>
      <item>DVERGAR MONT j.d.o.o., OIB 21967747808, Kozari bok VII. Odvojak 11,10000 Zagreb</item>
      <item>Dražen Baćani, OIB 24796927565, Kozari Bok Vii.odvojak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21967747808</item>
      <item>, OIB 24796927565</item>
    </izvorni_sadrzaj>
    <derivirana_varijabla naziv="DomainObject.Predmet.SudioniciListNazivOIB_1">
      <item>, OIB 85821130368</item>
      <item>, OIB 21967747808</item>
      <item>, OIB 24796927565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5343</properties:Characters>
  <properties:Lines>118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2017-07-18T09:12:00Z</dcterms:created>
  <dc:creator>Valentina Kranjčić</dc:creator>
  <cp:lastModifiedBy>Valentina Kranjčić</cp:lastModifiedBy>
  <cp:lastPrinted>2017-07-18T09:15:00Z</cp:lastPrinted>
  <dcterms:modified xmlns:xsi="http://www.w3.org/2001/XMLSchema-instance" xsi:type="dcterms:W3CDTF">2017-07-18T09:15:00Z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