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c656" w14:paraId="453c65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St-624/15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DEBRA TISNO d.o.o. iz Tisnog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Istočna Gomilica 6, MBS:100010773, OIB:13713188306,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DEBRA TISNO d.o.o. iz Tisnog, Istočna Gomilica 6, MBS:100010773, OIB:13713188306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F63240">
        <w:rPr>
          <w:rFonts w:cs="Times New Roman" w:eastAsia="Times New Roman" w:hAnsi="Times New Roman" w:ascii="Times New Roman"/>
          <w:sz w:val="24"/>
          <w:szCs w:val="24"/>
          <w:lang w:eastAsia="hr-HR"/>
        </w:rPr>
        <w:t>14,45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240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 iz Splita, Lovretska 10, OIB:43468134790.</w:t>
      </w:r>
    </w:p>
    <w:p w:rsidRDefault="008E4F4E" w:rsidP="00345FCD" w:rsidR="008E4F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040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DEBRA TISNO d.o.o. iz Tisnog, Istočna Gomilica 6, MBS:100010773, OIB:13713188306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DEBRA TISNO d.o.o. iz Tisnog, Istočna Gomilica 6, MBS:100010773, OIB:13713188306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E4F4E"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8E4F4E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2E78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C07" w:rsidP="00345FCD" w:rsidR="00250C07">
      <w:pPr>
        <w:spacing w:lineRule="auto" w:line="240" w:after="0"/>
      </w:pPr>
      <w:r>
        <w:separator/>
      </w:r>
    </w:p>
  </w:endnote>
  <w:endnote w:id="0" w:type="continuationSeparator">
    <w:p w:rsidRDefault="00250C07" w:rsidP="00345FCD" w:rsidR="00250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C07" w:rsidP="00345FCD" w:rsidR="00250C07">
      <w:pPr>
        <w:spacing w:lineRule="auto" w:line="240" w:after="0"/>
      </w:pPr>
      <w:r>
        <w:separator/>
      </w:r>
    </w:p>
  </w:footnote>
  <w:footnote w:id="0" w:type="continuationSeparator">
    <w:p w:rsidRDefault="00250C07" w:rsidP="00345FCD" w:rsidR="00250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92E78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DD6414">
      <w:t>6</w:t>
    </w:r>
    <w:r w:rsidR="008E4F4E">
      <w:t>24</w:t>
    </w:r>
    <w:r>
      <w:t>/15</w:t>
    </w:r>
  </w:p>
  <w:p w:rsidRDefault="00592E78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403B0"/>
    <w:rsid w:val="00182C1C"/>
    <w:rsid w:val="001949A3"/>
    <w:rsid w:val="00250C07"/>
    <w:rsid w:val="002D78DC"/>
    <w:rsid w:val="00345FCD"/>
    <w:rsid w:val="00575278"/>
    <w:rsid w:val="00592E78"/>
    <w:rsid w:val="006A5622"/>
    <w:rsid w:val="007F555B"/>
    <w:rsid w:val="008433F1"/>
    <w:rsid w:val="008C06EA"/>
    <w:rsid w:val="008E4F4E"/>
    <w:rsid w:val="009158E0"/>
    <w:rsid w:val="00962C2C"/>
    <w:rsid w:val="009A5B2C"/>
    <w:rsid w:val="009C6907"/>
    <w:rsid w:val="009F34D1"/>
    <w:rsid w:val="00A3376C"/>
    <w:rsid w:val="00AA3A59"/>
    <w:rsid w:val="00B359C8"/>
    <w:rsid w:val="00BB6DA0"/>
    <w:rsid w:val="00C867E4"/>
    <w:rsid w:val="00D66AB7"/>
    <w:rsid w:val="00DD6414"/>
    <w:rsid w:val="00E66027"/>
    <w:rsid w:val="00F6324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0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6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60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TISNO d.o.o. za usluge u turizmu, putnička agencija</izvorni_sadrzaj>
    <derivirana_varijabla naziv="DomainObject.Predmet.ProtustrankaFormated_1">  DEBRA TISNO d.o.o. za usluge u turizmu, putnička agencija</derivirana_varijabla>
  </DomainObject.Predmet.ProtustrankaFormated>
  <DomainObject.Predmet.ProtustrankaFormatedOIB>
    <izvorni_sadrzaj>  DEBRA TISNO d.o.o. za usluge u turizmu, putnička agencija, OIB 13713188306</izvorni_sadrzaj>
    <derivirana_varijabla naziv="DomainObject.Predmet.ProtustrankaFormatedOIB_1">  DEBRA TISNO d.o.o. za usluge u turizmu, putnička agencija, OIB 13713188306</derivirana_varijabla>
  </DomainObject.Predmet.ProtustrankaFormatedOIB>
  <DomainObject.Predmet.ProtustrankaFormatedWithAdress>
    <izvorni_sadrzaj> DEBRA TISNO d.o.o. za usluge u turizmu, putnička agencija, Istočna Gomilica 6, 22240 Tisno</izvorni_sadrzaj>
    <derivirana_varijabla naziv="DomainObject.Predmet.ProtustrankaFormatedWithAdress_1"> DEBRA TISNO d.o.o. za usluge u turizmu, putnička agencija, Istočna Gomilica 6, 22240 Tisno</derivirana_varijabla>
  </DomainObject.Predmet.ProtustrankaFormatedWithAdress>
  <DomainObject.Predmet.ProtustrankaFormatedWithAdressOIB>
    <izvorni_sadrzaj> DEBRA TISNO d.o.o. za usluge u turizmu, putnička agencija, OIB 13713188306, Istočna Gomilica 6, 22240 Tisno</izvorni_sadrzaj>
    <derivirana_varijabla naziv="DomainObject.Predmet.ProtustrankaFormatedWithAdressOIB_1"> DEBRA TISNO d.o.o. za usluge u turizmu, putnička agencija, OIB 13713188306, Istočna Gomilica 6, 22240 Tisno</derivirana_varijabla>
  </DomainObject.Predmet.ProtustrankaFormatedWithAdressOIB>
  <DomainObject.Predmet.ProtustrankaWithAdress>
    <izvorni_sadrzaj>DEBRA TISNO d.o.o. za usluge u turizmu, putnička agencija Istočna Gomilica 6, 22240 Tisno</izvorni_sadrzaj>
    <derivirana_varijabla naziv="DomainObject.Predmet.ProtustrankaWithAdress_1">DEBRA TISNO d.o.o. za usluge u turizmu, putnička agencija Istočna Gomilica 6, 22240 Tisno</derivirana_varijabla>
  </DomainObject.Predmet.ProtustrankaWithAdress>
  <DomainObject.Predmet.ProtustrankaWithAdressOIB>
    <izvorni_sadrzaj>DEBRA TISNO d.o.o. za usluge u turizmu, putnička agencija, OIB 13713188306, Istočna Gomilica 6, 22240 Tisno</izvorni_sadrzaj>
    <derivirana_varijabla naziv="DomainObject.Predmet.ProtustrankaWithAdressOIB_1">DEBRA TISNO d.o.o. za usluge u turizmu, putnička agencija, OIB 13713188306, Istočna Gomilica 6, 22240 Tisno</derivirana_varijabla>
  </DomainObject.Predmet.ProtustrankaWithAdressOIB>
  <DomainObject.Predmet.ProtustrankaNazivFormated>
    <izvorni_sadrzaj>DEBRA TISNO d.o.o. za usluge u turizmu, putnička agencija</izvorni_sadrzaj>
    <derivirana_varijabla naziv="DomainObject.Predmet.ProtustrankaNazivFormated_1">DEBRA TISNO d.o.o. za usluge u turizmu, putnička agencija</derivirana_varijabla>
  </DomainObject.Predmet.ProtustrankaNazivFormated>
  <DomainObject.Predmet.ProtustrankaNazivFormatedOIB>
    <izvorni_sadrzaj>DEBRA TISNO d.o.o. za usluge u turizmu, putnička agencija, OIB 13713188306</izvorni_sadrzaj>
    <derivirana_varijabla naziv="DomainObject.Predmet.ProtustrankaNazivFormatedOIB_1">DEBRA TISNO d.o.o. za usluge u turizmu, putnička agencija, OIB 13713188306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DEBRA TISNO d.o.o. za usluge u turizmu, putnička agencija</item>
    </izvorni_sadrzaj>
    <derivirana_varijabla naziv="DomainObject.Predmet.ProtuStrankaListFormated_1">
      <item>DEBRA TISNO d.o.o. za usluge u turizmu, putnička agencija</item>
    </derivirana_varijabla>
  </DomainObject.Predmet.ProtuStrankaListFormated>
  <DomainObject.Predmet.ProtuStrankaListFormatedOIB>
    <izvorni_sadrzaj>
      <item>DEBRA TISNO d.o.o. za usluge u turizmu, putnička agencija, OIB 13713188306</item>
    </izvorni_sadrzaj>
    <derivirana_varijabla naziv="DomainObject.Predmet.ProtuStrankaListFormatedOIB_1">
      <item>DEBRA TISNO d.o.o. za usluge u turizmu, putnička agencija, OIB 13713188306</item>
    </derivirana_varijabla>
  </DomainObject.Predmet.ProtuStrankaListFormatedOIB>
  <DomainObject.Predmet.ProtuStrankaListFormatedWithAdress>
    <izvorni_sadrzaj>
      <item>DEBRA TISNO d.o.o. za usluge u turizmu, putnička agencija, Istočna Gomilica 6, 22240 Tisno</item>
    </izvorni_sadrzaj>
    <derivirana_varijabla naziv="DomainObject.Predmet.ProtuStrankaListFormatedWithAdress_1">
      <item>DEBRA TISNO d.o.o. za usluge u turizmu, putnička agencija, Istočna Gomilica 6, 22240 Tisno</item>
    </derivirana_varijabla>
  </DomainObject.Predmet.ProtuStrankaListFormatedWithAdress>
  <DomainObject.Predmet.ProtuStrankaListFormatedWithAdressOIB>
    <izvorni_sadrzaj>
      <item>DEBRA TISNO d.o.o. za usluge u turizmu, putnička agencija, OIB 13713188306, Istočna Gomilica 6, 22240 Tisno</item>
    </izvorni_sadrzaj>
    <derivirana_varijabla naziv="DomainObject.Predmet.ProtuStrankaListFormatedWithAdressOIB_1">
      <item>DEBRA TISNO d.o.o. za usluge u turizmu, putnička agencija, OIB 13713188306, Istočna Gomilica 6, 22240 Tisno</item>
    </derivirana_varijabla>
  </DomainObject.Predmet.ProtuStrankaListFormatedWithAdressOIB>
  <DomainObject.Predmet.ProtuStrankaListNazivFormated>
    <izvorni_sadrzaj>
      <item>DEBRA TISNO d.o.o. za usluge u turizmu, putnička agencija</item>
    </izvorni_sadrzaj>
    <derivirana_varijabla naziv="DomainObject.Predmet.ProtuStrankaListNazivFormated_1">
      <item>DEBRA TISNO d.o.o. za usluge u turizmu, putnička agencija</item>
    </derivirana_varijabla>
  </DomainObject.Predmet.ProtuStrankaListNazivFormated>
  <DomainObject.Predmet.ProtuStrankaListNazivFormatedOIB>
    <izvorni_sadrzaj>
      <item>DEBRA TISNO d.o.o. za usluge u turizmu, putnička agencija, OIB 13713188306</item>
    </izvorni_sadrzaj>
    <derivirana_varijabla naziv="DomainObject.Predmet.ProtuStrankaListNazivFormatedOIB_1">
      <item>DEBRA TISNO d.o.o. za usluge u turizmu, putnička agencija, OIB 13713188306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DEBRA TISNO d.o.o. za usluge u turizmu, putnička agencija</izvorni_sadrzaj>
    <derivirana_varijabla naziv="DomainObject.Predmet.ProtustrankaIDrugi_1">DEBRA TISNO d.o.o. za usluge u turizmu,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DEBRA TISNO d.o.o. za usluge u turizmu, putnička agencija, OIB 13713188306, Istočna Gomilica 6, 22240 Tisno</izvorni_sadrzaj>
    <derivirana_varijabla naziv="DomainObject.Predmet.ProtustrankaIDrugiAdressOIB_1">DEBRA TISNO d.o.o. za usluge u turizmu, putnička agencija, OIB 13713188306, Istočna Gomilica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DEBRA TISNO d.o.o. za usluge u turizmu, putnička agencija</item>
    </izvorni_sadrzaj>
    <derivirana_varijabla naziv="DomainObject.Predmet.SudioniciListNaziv_1">
      <item>FINA - Podružnica Šibenik</item>
      <item>DEBRA TISNO d.o.o. za usluge u turizmu,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DEBRA TISNO d.o.o. za usluge u turizmu, putnička agencija, OIB 13713188306, Istočna Gomilica 6,22240 Tisno</item>
    </izvorni_sadrzaj>
    <derivirana_varijabla naziv="DomainObject.Predmet.SudioniciListAdressOIB_1">
      <item>FINA - Podružnica Šibenik, OIB 85821130368, Perivoj L. Marune 1,22000 Šibenik</item>
      <item>DEBRA TISNO d.o.o. za usluge u turizmu, putnička agencija, OIB 13713188306, Istočna Gomilica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13713188306</item>
    </izvorni_sadrzaj>
    <derivirana_varijabla naziv="DomainObject.Predmet.SudioniciListNazivOIB_1">
      <item>, OIB 85821130368</item>
      <item>, OIB 13713188306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2569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2016-05-12T11:36:00Z</dcterms:created>
  <dc:creator>Joško Livaković</dc:creator>
  <cp:lastModifiedBy>Saša Roščić</cp:lastModifiedBy>
  <cp:lastPrinted>2016-02-04T08:46:00Z</cp:lastPrinted>
  <dcterms:modified xmlns:xsi="http://www.w3.org/2001/XMLSchema-instance" xsi:type="dcterms:W3CDTF">2016-05-12T12:43:00Z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