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348547c" w14:paraId="348547c" w:rsidRDefault="006A1BF5" w:rsidP="006A1BF5" w:rsidR="006A1BF5" w:rsidRPr="006A1BF5">
      <w:pPr>
        <w15:collapsed w:val="false"/>
        <w:rPr>
          <w:szCs w:val="24"/>
        </w:rPr>
      </w:pPr>
    </w:p>
    <w:p w:rsidRDefault="00980591" w:rsidP="006C63B1" w:rsidR="00980591" w:rsidRPr="006C63B1">
      <w:pPr>
        <w:ind w:left="5664"/>
        <w:rPr>
          <w:szCs w:val="24"/>
        </w:rPr>
      </w:pPr>
      <w:r w:rsidRPr="006C63B1">
        <w:rPr>
          <w:szCs w:val="24"/>
        </w:rPr>
        <w:t>Posl</w:t>
      </w:r>
      <w:r w:rsidR="006C63B1">
        <w:rPr>
          <w:szCs w:val="24"/>
        </w:rPr>
        <w:t xml:space="preserve">ovni </w:t>
      </w:r>
      <w:r w:rsidRPr="006C63B1">
        <w:rPr>
          <w:szCs w:val="24"/>
        </w:rPr>
        <w:t xml:space="preserve"> broj: 7 Sp-16/16-33</w:t>
      </w:r>
    </w:p>
    <w:p w:rsidRDefault="00980591" w:rsidP="00980591" w:rsidR="00980591">
      <w:pPr>
        <w:rPr>
          <w:szCs w:val="24"/>
        </w:rPr>
      </w:pPr>
    </w:p>
    <w:p w:rsidRDefault="006C63B1" w:rsidP="00980591" w:rsidR="006C63B1" w:rsidRPr="006C63B1">
      <w:pPr>
        <w:rPr>
          <w:szCs w:val="24"/>
        </w:rPr>
      </w:pPr>
    </w:p>
    <w:p w:rsidRDefault="00980591" w:rsidP="006C63B1" w:rsidR="00980591" w:rsidRPr="006C63B1">
      <w:pPr>
        <w:jc w:val="center"/>
        <w:rPr>
          <w:szCs w:val="24"/>
        </w:rPr>
      </w:pPr>
      <w:r w:rsidRPr="006C63B1">
        <w:rPr>
          <w:szCs w:val="24"/>
        </w:rPr>
        <w:t>R E P U B L I K A    H R V A T S K A</w:t>
      </w:r>
    </w:p>
    <w:p w:rsidRDefault="00980591" w:rsidP="006C63B1" w:rsidR="00980591" w:rsidRPr="006C63B1">
      <w:pPr>
        <w:jc w:val="center"/>
        <w:rPr>
          <w:szCs w:val="24"/>
        </w:rPr>
      </w:pPr>
    </w:p>
    <w:p w:rsidRDefault="00980591" w:rsidP="006C63B1" w:rsidR="00980591" w:rsidRPr="006C63B1">
      <w:pPr>
        <w:jc w:val="center"/>
        <w:rPr>
          <w:szCs w:val="24"/>
        </w:rPr>
      </w:pPr>
      <w:r w:rsidRPr="006C63B1">
        <w:rPr>
          <w:szCs w:val="24"/>
        </w:rPr>
        <w:t>R J E Š E N J E</w:t>
      </w:r>
    </w:p>
    <w:p w:rsidRDefault="00980591" w:rsidP="006C63B1" w:rsidR="00980591" w:rsidRPr="006C63B1">
      <w:pPr>
        <w:jc w:val="center"/>
        <w:rPr>
          <w:szCs w:val="24"/>
        </w:rPr>
      </w:pPr>
    </w:p>
    <w:p w:rsidRDefault="00980591" w:rsidP="00980591" w:rsidR="00980591" w:rsidRPr="00980591">
      <w:pPr>
        <w:rPr>
          <w:szCs w:val="24"/>
        </w:rPr>
      </w:pPr>
    </w:p>
    <w:p w:rsidRDefault="00980591" w:rsidP="006C63B1" w:rsidR="00980591" w:rsidRPr="00980591">
      <w:pPr>
        <w:ind w:firstLine="708"/>
        <w:rPr>
          <w:szCs w:val="24"/>
        </w:rPr>
      </w:pPr>
      <w:r w:rsidRPr="00980591">
        <w:rPr>
          <w:szCs w:val="24"/>
        </w:rPr>
        <w:t xml:space="preserve">Općinski sud u Varaždinu po sutkinji toga suda Ana-Mariji Murić u stečajnom postupku povodom prijedloga potrošača MARIJANA FRNTIĆA iz Poljane Biškupečke, Varaždinska 37, OIB: 86118476441, za otvaranje stečajnog postupka,  </w:t>
      </w:r>
      <w:r w:rsidR="006C63B1">
        <w:rPr>
          <w:szCs w:val="24"/>
        </w:rPr>
        <w:t>20</w:t>
      </w:r>
      <w:r w:rsidRPr="00980591">
        <w:rPr>
          <w:szCs w:val="24"/>
        </w:rPr>
        <w:t>. travnja 2018.</w:t>
      </w:r>
      <w:r w:rsidR="006C63B1">
        <w:rPr>
          <w:szCs w:val="24"/>
        </w:rPr>
        <w:t>,</w:t>
      </w:r>
    </w:p>
    <w:p w:rsidRDefault="00980591" w:rsidP="00980591" w:rsidR="00980591">
      <w:pPr>
        <w:rPr>
          <w:szCs w:val="24"/>
        </w:rPr>
      </w:pPr>
    </w:p>
    <w:p w:rsidRDefault="006C63B1" w:rsidP="00980591" w:rsidR="006C63B1" w:rsidRPr="00980591">
      <w:pPr>
        <w:rPr>
          <w:szCs w:val="24"/>
        </w:rPr>
      </w:pPr>
    </w:p>
    <w:p w:rsidRDefault="00980591" w:rsidP="006C63B1" w:rsidR="00980591" w:rsidRPr="00980591">
      <w:pPr>
        <w:jc w:val="center"/>
        <w:rPr>
          <w:szCs w:val="24"/>
        </w:rPr>
      </w:pPr>
      <w:r w:rsidRPr="00980591">
        <w:rPr>
          <w:szCs w:val="24"/>
        </w:rPr>
        <w:t xml:space="preserve">r i j e š i o </w:t>
      </w:r>
      <w:r w:rsidR="006C63B1">
        <w:rPr>
          <w:szCs w:val="24"/>
        </w:rPr>
        <w:t xml:space="preserve">  </w:t>
      </w:r>
      <w:r w:rsidRPr="00980591">
        <w:rPr>
          <w:szCs w:val="24"/>
        </w:rPr>
        <w:t xml:space="preserve"> j e</w:t>
      </w:r>
    </w:p>
    <w:p w:rsidRDefault="00980591" w:rsidP="00980591" w:rsidR="00980591">
      <w:pPr>
        <w:rPr>
          <w:szCs w:val="24"/>
        </w:rPr>
      </w:pPr>
    </w:p>
    <w:p w:rsidRDefault="006C63B1" w:rsidP="00980591" w:rsidR="006C63B1" w:rsidRPr="00980591">
      <w:pPr>
        <w:rPr>
          <w:szCs w:val="24"/>
        </w:rPr>
      </w:pPr>
    </w:p>
    <w:p w:rsidRDefault="00980591" w:rsidP="006C63B1" w:rsidR="00980591" w:rsidRPr="00980591">
      <w:pPr>
        <w:ind w:firstLine="708"/>
        <w:rPr>
          <w:szCs w:val="24"/>
        </w:rPr>
      </w:pPr>
      <w:r w:rsidRPr="00980591">
        <w:rPr>
          <w:szCs w:val="24"/>
        </w:rPr>
        <w:t>Nalaže se stečajnom povjereniku Stjepanu Rakarcu da otvori poseban transakcijski račun kod financijske institucije za potrošača</w:t>
      </w:r>
      <w:r w:rsidRPr="00980591">
        <w:rPr>
          <w:szCs w:val="24"/>
          <w:lang w:val="en-AU"/>
        </w:rPr>
        <w:t xml:space="preserve"> </w:t>
      </w:r>
      <w:r w:rsidRPr="00980591">
        <w:rPr>
          <w:szCs w:val="24"/>
        </w:rPr>
        <w:t>MARIJANA FRNTIĆA iz Poljane Biškupečke, Varaždinska 37, OIB: 86118476441</w:t>
      </w:r>
      <w:r w:rsidRPr="00980591">
        <w:rPr>
          <w:szCs w:val="24"/>
          <w:lang w:val="en-AU"/>
        </w:rPr>
        <w:t xml:space="preserve"> </w:t>
      </w:r>
      <w:r w:rsidRPr="00980591">
        <w:rPr>
          <w:szCs w:val="24"/>
        </w:rPr>
        <w:t>te da ujedno zatvori sve druge otvorene račune potrošača Marijana Frtnića.</w:t>
      </w:r>
    </w:p>
    <w:p w:rsidRDefault="00980591" w:rsidP="00980591" w:rsidR="00980591" w:rsidRPr="00980591">
      <w:pPr>
        <w:rPr>
          <w:szCs w:val="24"/>
        </w:rPr>
      </w:pPr>
    </w:p>
    <w:p w:rsidRDefault="00980591" w:rsidP="006C63B1" w:rsidR="00980591" w:rsidRPr="00980591">
      <w:pPr>
        <w:jc w:val="center"/>
        <w:rPr>
          <w:szCs w:val="24"/>
        </w:rPr>
      </w:pPr>
      <w:r w:rsidRPr="00980591">
        <w:rPr>
          <w:szCs w:val="24"/>
        </w:rPr>
        <w:t>Obrazloženje</w:t>
      </w:r>
    </w:p>
    <w:p w:rsidRDefault="00980591" w:rsidP="00980591" w:rsidR="00980591" w:rsidRPr="00980591">
      <w:pPr>
        <w:rPr>
          <w:szCs w:val="24"/>
        </w:rPr>
      </w:pPr>
    </w:p>
    <w:p w:rsidRDefault="00980591" w:rsidP="006C63B1" w:rsidR="00980591" w:rsidRPr="00980591">
      <w:pPr>
        <w:ind w:firstLine="708"/>
        <w:rPr>
          <w:szCs w:val="24"/>
        </w:rPr>
      </w:pPr>
      <w:r w:rsidRPr="00980591">
        <w:rPr>
          <w:szCs w:val="24"/>
        </w:rPr>
        <w:t>Dana 17. svibnja 2017. sud je donio rješenje kojim je otvorio i istodobno zaključio postupak stečaja potrošača Marijana Frntića. Obzirom da prema čl. 42. Zakona o stečaju potrošača je povjerenik dužan otvoriti transakcijski račun za potrošača, te obzirom da je sud to propustio navesti u rješenju od 17. svibnja 2017., to je valjalo predmetno učiniti ovim rješenjem. Isto tako sukladno čl. 218. Stečajnog zakona, a koji se podredno primjenjuje, valjalo je zatvoriti sve druge, otvorene, račune potrošača, sukladno čemu je i predmetno valjalo naložiti povjereniku ovim rješenjem.</w:t>
      </w:r>
    </w:p>
    <w:p w:rsidRDefault="00980591" w:rsidP="00980591" w:rsidR="00980591" w:rsidRPr="00980591">
      <w:pPr>
        <w:rPr>
          <w:szCs w:val="24"/>
        </w:rPr>
      </w:pPr>
    </w:p>
    <w:p w:rsidRDefault="006C63B1" w:rsidP="006C63B1" w:rsidR="00980591" w:rsidRPr="00980591">
      <w:pPr>
        <w:jc w:val="center"/>
        <w:rPr>
          <w:szCs w:val="24"/>
        </w:rPr>
      </w:pPr>
      <w:r>
        <w:rPr>
          <w:szCs w:val="24"/>
        </w:rPr>
        <w:t>U Varaždinu</w:t>
      </w:r>
      <w:r w:rsidR="00980591" w:rsidRPr="00980591">
        <w:rPr>
          <w:szCs w:val="24"/>
        </w:rPr>
        <w:t xml:space="preserve"> </w:t>
      </w:r>
      <w:r w:rsidR="00EE0D51">
        <w:rPr>
          <w:szCs w:val="24"/>
        </w:rPr>
        <w:t>20</w:t>
      </w:r>
      <w:r w:rsidR="00980591" w:rsidRPr="00980591">
        <w:rPr>
          <w:szCs w:val="24"/>
        </w:rPr>
        <w:t>. travnja 2018.</w:t>
      </w:r>
    </w:p>
    <w:p w:rsidRDefault="006C63B1" w:rsidP="006C63B1" w:rsidR="006C63B1">
      <w:pPr>
        <w:tabs>
          <w:tab w:pos="2760" w:val="left"/>
        </w:tabs>
        <w:rPr>
          <w:szCs w:val="24"/>
        </w:rPr>
      </w:pPr>
    </w:p>
    <w:p w:rsidRDefault="006C63B1" w:rsidP="006C63B1" w:rsidR="00980591" w:rsidRPr="00980591">
      <w:pPr>
        <w:tabs>
          <w:tab w:pos="2760" w:val="left"/>
        </w:tabs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</w:t>
      </w:r>
      <w:r w:rsidR="00980591" w:rsidRPr="00980591">
        <w:rPr>
          <w:szCs w:val="24"/>
        </w:rPr>
        <w:t>Sutkinja:</w:t>
      </w:r>
      <w:r>
        <w:rPr>
          <w:szCs w:val="24"/>
        </w:rPr>
        <w:tab/>
      </w:r>
    </w:p>
    <w:p w:rsidRDefault="006C63B1" w:rsidP="006C63B1" w:rsidR="00980591" w:rsidRPr="00980591">
      <w:pPr>
        <w:ind w:left="6372"/>
        <w:rPr>
          <w:szCs w:val="24"/>
        </w:rPr>
      </w:pPr>
      <w:r>
        <w:rPr>
          <w:szCs w:val="24"/>
        </w:rPr>
        <w:t xml:space="preserve">   </w:t>
      </w:r>
      <w:r w:rsidR="00980591" w:rsidRPr="00980591">
        <w:rPr>
          <w:szCs w:val="24"/>
        </w:rPr>
        <w:t>Ana-Marija Murić</w:t>
      </w:r>
      <w:r>
        <w:rPr>
          <w:szCs w:val="24"/>
        </w:rPr>
        <w:t xml:space="preserve"> </w:t>
      </w:r>
    </w:p>
    <w:p w:rsidRDefault="00980591" w:rsidP="00980591" w:rsidR="00980591">
      <w:pPr>
        <w:rPr>
          <w:szCs w:val="24"/>
        </w:rPr>
      </w:pPr>
    </w:p>
    <w:p w:rsidRDefault="006C63B1" w:rsidP="00980591" w:rsidR="006C63B1" w:rsidRPr="00980591">
      <w:pPr>
        <w:rPr>
          <w:szCs w:val="24"/>
        </w:rPr>
      </w:pPr>
    </w:p>
    <w:p w:rsidRDefault="006C63B1" w:rsidP="00980591" w:rsidR="006C63B1" w:rsidRPr="00980591">
      <w:pPr>
        <w:rPr>
          <w:szCs w:val="24"/>
        </w:rPr>
      </w:pPr>
      <w:r>
        <w:rPr>
          <w:szCs w:val="24"/>
        </w:rPr>
        <w:t>Uputa o pravnom lijeku</w:t>
      </w:r>
    </w:p>
    <w:p w:rsidRDefault="00980591" w:rsidP="00980591" w:rsidR="00980591" w:rsidRPr="00980591">
      <w:pPr>
        <w:rPr>
          <w:szCs w:val="24"/>
        </w:rPr>
      </w:pPr>
      <w:r w:rsidRPr="00980591">
        <w:rPr>
          <w:szCs w:val="24"/>
        </w:rPr>
        <w:t>Protiv ovog rješenja žalbu može podnijeti potrošač u roku od 15 dana računajući od proteka osmog dana od objave rješenja na mrežnoj stranici e-Oglasna ploča sudova.</w:t>
      </w:r>
    </w:p>
    <w:p w:rsidRDefault="00980591" w:rsidP="00980591" w:rsidR="00980591" w:rsidRPr="00980591">
      <w:pPr>
        <w:rPr>
          <w:szCs w:val="24"/>
        </w:rPr>
      </w:pPr>
      <w:r w:rsidRPr="00980591">
        <w:rPr>
          <w:szCs w:val="24"/>
        </w:rPr>
        <w:t>Žalba se podnosi ovome sudu u tri primjerka, a o žalbi odlučuje nadležni županijski sud.</w:t>
      </w:r>
    </w:p>
    <w:p w:rsidRDefault="00980591" w:rsidP="00980591" w:rsidR="00980591" w:rsidRPr="00980591">
      <w:pPr>
        <w:rPr>
          <w:szCs w:val="24"/>
        </w:rPr>
      </w:pPr>
    </w:p>
    <w:p w:rsidRDefault="00980591" w:rsidP="00980591" w:rsidR="00980591" w:rsidRPr="00980591">
      <w:pPr>
        <w:rPr>
          <w:szCs w:val="24"/>
        </w:rPr>
      </w:pPr>
      <w:r w:rsidRPr="00980591">
        <w:rPr>
          <w:szCs w:val="24"/>
        </w:rPr>
        <w:lastRenderedPageBreak/>
        <w:t xml:space="preserve">DN-a putem mrežne stranice e-Oglasna ploča suda i to: </w:t>
      </w:r>
    </w:p>
    <w:p w:rsidRDefault="00980591" w:rsidP="00980591" w:rsidR="00980591" w:rsidRPr="00980591">
      <w:pPr>
        <w:numPr>
          <w:ilvl w:val="0"/>
          <w:numId w:val="1"/>
        </w:numPr>
        <w:rPr>
          <w:szCs w:val="24"/>
        </w:rPr>
      </w:pPr>
      <w:r w:rsidRPr="00980591">
        <w:rPr>
          <w:szCs w:val="24"/>
        </w:rPr>
        <w:t>vjerovnicima</w:t>
      </w:r>
    </w:p>
    <w:p w:rsidRDefault="00980591" w:rsidP="00980591" w:rsidR="00980591" w:rsidRPr="00980591">
      <w:pPr>
        <w:numPr>
          <w:ilvl w:val="0"/>
          <w:numId w:val="1"/>
        </w:numPr>
        <w:rPr>
          <w:szCs w:val="24"/>
        </w:rPr>
      </w:pPr>
      <w:r w:rsidRPr="00980591">
        <w:rPr>
          <w:szCs w:val="24"/>
        </w:rPr>
        <w:t>potrošaču</w:t>
      </w:r>
    </w:p>
    <w:p w:rsidRDefault="00980591" w:rsidP="00980591" w:rsidR="00980591" w:rsidRPr="00980591">
      <w:pPr>
        <w:numPr>
          <w:ilvl w:val="0"/>
          <w:numId w:val="1"/>
        </w:numPr>
        <w:rPr>
          <w:szCs w:val="24"/>
        </w:rPr>
      </w:pPr>
      <w:r w:rsidRPr="00980591">
        <w:rPr>
          <w:szCs w:val="24"/>
        </w:rPr>
        <w:t>Poreznoj upravi Varaždin</w:t>
      </w:r>
    </w:p>
    <w:p w:rsidRDefault="00980591" w:rsidP="00980591" w:rsidR="00980591" w:rsidRPr="00980591">
      <w:pPr>
        <w:numPr>
          <w:ilvl w:val="0"/>
          <w:numId w:val="1"/>
        </w:numPr>
        <w:rPr>
          <w:szCs w:val="24"/>
        </w:rPr>
      </w:pPr>
      <w:r w:rsidRPr="00980591">
        <w:rPr>
          <w:szCs w:val="24"/>
        </w:rPr>
        <w:t>ODO u Varaždinu, Građansko-upravni odjel</w:t>
      </w:r>
    </w:p>
    <w:p w:rsidRDefault="00980591" w:rsidP="00980591" w:rsidR="00980591" w:rsidRPr="00980591">
      <w:pPr>
        <w:numPr>
          <w:ilvl w:val="0"/>
          <w:numId w:val="1"/>
        </w:numPr>
        <w:rPr>
          <w:szCs w:val="24"/>
        </w:rPr>
      </w:pPr>
      <w:r w:rsidRPr="00980591">
        <w:rPr>
          <w:szCs w:val="24"/>
        </w:rPr>
        <w:t>pravnim osobama koje za potrošača obavljaju poslove platnoga prometa</w:t>
      </w:r>
    </w:p>
    <w:p w:rsidRDefault="00980591" w:rsidP="00980591" w:rsidR="00980591" w:rsidRPr="00980591">
      <w:pPr>
        <w:numPr>
          <w:ilvl w:val="0"/>
          <w:numId w:val="1"/>
        </w:numPr>
        <w:rPr>
          <w:szCs w:val="24"/>
        </w:rPr>
      </w:pPr>
      <w:r w:rsidRPr="00980591">
        <w:rPr>
          <w:szCs w:val="24"/>
        </w:rPr>
        <w:t>FINA Varaždin</w:t>
      </w:r>
    </w:p>
    <w:p w:rsidRDefault="00980591" w:rsidP="00980591" w:rsidR="00980591" w:rsidRPr="00980591">
      <w:pPr>
        <w:numPr>
          <w:ilvl w:val="0"/>
          <w:numId w:val="1"/>
        </w:numPr>
        <w:rPr>
          <w:szCs w:val="24"/>
        </w:rPr>
      </w:pPr>
      <w:r w:rsidRPr="00980591">
        <w:rPr>
          <w:szCs w:val="24"/>
        </w:rPr>
        <w:t>tijelima koja vode javne knjige, registre, upisnike i očevidnike u kojima je potrošač upisan kao nositelj nekoga prava</w:t>
      </w:r>
    </w:p>
    <w:p w:rsidRDefault="00980591" w:rsidP="00980591" w:rsidR="00980591">
      <w:pPr>
        <w:rPr>
          <w:szCs w:val="24"/>
        </w:rPr>
      </w:pPr>
    </w:p>
    <w:p w:rsidRDefault="006C63B1" w:rsidP="00980591" w:rsidR="006C63B1" w:rsidRPr="00980591">
      <w:pPr>
        <w:rPr>
          <w:szCs w:val="24"/>
        </w:rPr>
      </w:pPr>
    </w:p>
    <w:p w:rsidRDefault="006C63B1" w:rsidP="006C63B1" w:rsidR="006C63B1" w:rsidRPr="008F3422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Za točnost</w:t>
      </w:r>
      <w:r>
        <w:rPr>
          <w:rFonts w:eastAsia="Times New Roman"/>
          <w:szCs w:val="24"/>
          <w:lang w:eastAsia="hr-HR" w:val="en-AU"/>
        </w:rPr>
        <w:t xml:space="preserve"> otpravka – ovlašteni službenik</w:t>
      </w:r>
    </w:p>
    <w:p w:rsidRDefault="006C63B1" w:rsidP="006C63B1" w:rsidR="006C63B1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                        Biserka Bajer</w:t>
      </w:r>
    </w:p>
    <w:p w:rsidRDefault="006C63B1" w:rsidP="006C63B1" w:rsidR="006C63B1">
      <w:pPr>
        <w:rPr>
          <w:rFonts w:eastAsia="Times New Roman"/>
          <w:szCs w:val="24"/>
          <w:lang w:eastAsia="hr-HR" w:val="en-AU"/>
        </w:rPr>
      </w:pPr>
    </w:p>
    <w:p w:rsidRDefault="006C63B1" w:rsidP="006C63B1" w:rsidR="006C63B1">
      <w:pPr>
        <w:rPr>
          <w:rFonts w:eastAsia="Times New Roman"/>
          <w:szCs w:val="24"/>
          <w:lang w:eastAsia="hr-HR" w:val="en-AU"/>
        </w:rPr>
      </w:pPr>
    </w:p>
    <w:p w:rsidRDefault="006C63B1" w:rsidP="006C63B1" w:rsidR="006C63B1">
      <w:pPr>
        <w:rPr>
          <w:rFonts w:eastAsia="Times New Roman"/>
          <w:szCs w:val="24"/>
          <w:lang w:eastAsia="hr-HR" w:val="en-AU"/>
        </w:rPr>
      </w:pPr>
    </w:p>
    <w:p w:rsidRDefault="006C63B1" w:rsidP="006C63B1" w:rsidR="006C63B1">
      <w:pPr>
        <w:rPr>
          <w:rFonts w:eastAsia="Times New Roman"/>
          <w:szCs w:val="24"/>
          <w:lang w:eastAsia="hr-HR" w:val="en-AU"/>
        </w:rPr>
      </w:pPr>
    </w:p>
    <w:p w:rsidRDefault="00980591" w:rsidP="00980591" w:rsidR="00980591" w:rsidRPr="00980591">
      <w:pPr>
        <w:rPr>
          <w:szCs w:val="24"/>
        </w:rPr>
      </w:pPr>
    </w:p>
    <w:sectPr w:rsidSect="006E21E5" w:rsidR="00980591" w:rsidRPr="00980591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591" w:rsidP="00017662" w:rsidR="00980591">
      <w:r>
        <w:separator/>
      </w:r>
    </w:p>
  </w:endnote>
  <w:endnote w:id="0" w:type="continuationSeparator">
    <w:p w:rsidRDefault="00980591" w:rsidP="00017662" w:rsidR="00980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591" w:rsidP="00017662" w:rsidR="00980591">
      <w:r>
        <w:separator/>
      </w:r>
    </w:p>
  </w:footnote>
  <w:footnote w:id="0" w:type="continuationSeparator">
    <w:p w:rsidRDefault="00980591" w:rsidP="00017662" w:rsidR="00980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9643D">
      <w:rPr>
        <w:noProof/>
      </w:rPr>
      <w:t>2</w:t>
    </w:r>
    <w:r>
      <w:fldChar w:fldCharType="end"/>
    </w:r>
  </w:p>
  <w:p w:rsidRDefault="006C63B1" w:rsidP="006C63B1" w:rsidR="006C63B1" w:rsidRPr="006A1BF5">
    <w:pPr>
      <w:rPr>
        <w:szCs w:val="24"/>
      </w:rPr>
    </w:pPr>
  </w:p>
  <w:p w:rsidRDefault="006C63B1" w:rsidP="006C63B1" w:rsidR="006C63B1" w:rsidRPr="006C63B1">
    <w:pPr>
      <w:ind w:left="5664"/>
      <w:rPr>
        <w:szCs w:val="24"/>
      </w:rPr>
    </w:pPr>
    <w:r w:rsidRPr="006C63B1">
      <w:rPr>
        <w:szCs w:val="24"/>
      </w:rPr>
      <w:t>Posl</w:t>
    </w:r>
    <w:r>
      <w:rPr>
        <w:szCs w:val="24"/>
      </w:rPr>
      <w:t xml:space="preserve">ovni </w:t>
    </w:r>
    <w:r w:rsidRPr="006C63B1">
      <w:rPr>
        <w:szCs w:val="24"/>
      </w:rPr>
      <w:t xml:space="preserve"> broj: 7 Sp-16/16-33</w:t>
    </w:r>
  </w:p>
  <w:p w:rsidRDefault="006E21E5" w:rsidP="006C63B1" w:rsidR="006E21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3B47769"/>
    <w:multiLevelType w:val="hybridMultilevel"/>
    <w:tmpl w:val="16F89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591"/>
    <w:rsid w:val="00017662"/>
    <w:rsid w:val="00082779"/>
    <w:rsid w:val="000F3784"/>
    <w:rsid w:val="001A6F83"/>
    <w:rsid w:val="001B2241"/>
    <w:rsid w:val="0039643D"/>
    <w:rsid w:val="006A1BF5"/>
    <w:rsid w:val="006C63B1"/>
    <w:rsid w:val="006E21E5"/>
    <w:rsid w:val="00797293"/>
    <w:rsid w:val="008D61D7"/>
    <w:rsid w:val="00980591"/>
    <w:rsid w:val="0098745B"/>
    <w:rsid w:val="009B38C9"/>
    <w:rsid w:val="00A0744A"/>
    <w:rsid w:val="00B27134"/>
    <w:rsid w:val="00B85FA2"/>
    <w:rsid w:val="00C1341F"/>
    <w:rsid w:val="00CD57CC"/>
    <w:rsid w:val="00D6185D"/>
    <w:rsid w:val="00E96151"/>
    <w:rsid w:val="00EE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805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591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C63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4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43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4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4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805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591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C63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4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43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4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4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Sp-16/2016</izvorni_sadrzaj>
    <derivirana_varijabla naziv="DomainObject.Predmet.OznakaBroj_1">Sp-16/2016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Ana-Marija</izvorni_sadrzaj>
    <derivirana_varijabla naziv="DomainObject.Predmet.PredmetRijesio.Ime_1">Ana-Marija</derivirana_varijabla>
  </DomainObject.Predmet.PredmetRijesio.Ime>
  <DomainObject.Predmet.PredmetRijesio.Oib>
    <izvorni_sadrzaj>25816095799</izvorni_sadrzaj>
    <derivirana_varijabla naziv="DomainObject.Predmet.PredmetRijesio.Oib_1">25816095799</derivirana_varijabla>
  </DomainObject.Predmet.PredmetRijesio.Oib>
  <DomainObject.Predmet.PredmetRijesio.Prezime>
    <izvorni_sadrzaj>Murić</izvorni_sadrzaj>
    <derivirana_varijabla naziv="DomainObject.Predmet.PredmetRijesio.Prezime_1">Murić</derivirana_varijabla>
  </DomainObject.Predmet.PredmetRijesio.Prezime>
  <DomainObject.Predmet.PrimjedbaSuca>
    <izvorni_sadrzaj>DOPIS OD 28 06 2017</izvorni_sadrzaj>
    <derivirana_varijabla naziv="DomainObject.Predmet.PrimjedbaSuca_1">DOPIS OD 28 06 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Frntić</izvorni_sadrzaj>
    <derivirana_varijabla naziv="DomainObject.Predmet.StrankaFormated_1">  Marijan Frntić</derivirana_varijabla>
  </DomainObject.Predmet.StrankaFormated>
  <DomainObject.Predmet.StrankaFormatedOIB>
    <izvorni_sadrzaj>  Marijan Frntić, OIB 86118476441</izvorni_sadrzaj>
    <derivirana_varijabla naziv="DomainObject.Predmet.StrankaFormatedOIB_1">  Marijan Frntić, OIB 86118476441</derivirana_varijabla>
  </DomainObject.Predmet.StrankaFormatedOIB>
  <DomainObject.Predmet.StrankaFormatedWithAdress>
    <izvorni_sadrzaj> Marijan Frntić, Varaždinska 37, 42204 Poljana Biškupečka</izvorni_sadrzaj>
    <derivirana_varijabla naziv="DomainObject.Predmet.StrankaFormatedWithAdress_1"> Marijan Frntić, Varaždinska 37, 42204 Poljana Biškupečka</derivirana_varijabla>
  </DomainObject.Predmet.StrankaFormatedWithAdress>
  <DomainObject.Predmet.StrankaFormatedWithAdressOIB>
    <izvorni_sadrzaj> Marijan Frntić, OIB 86118476441, Varaždinska 37, 42204 Poljana Biškupečka</izvorni_sadrzaj>
    <derivirana_varijabla naziv="DomainObject.Predmet.StrankaFormatedWithAdressOIB_1"> Marijan Frntić, OIB 86118476441, Varaždinska 37, 42204 Poljana Biškupečka</derivirana_varijabla>
  </DomainObject.Predmet.StrankaFormatedWithAdressOIB>
  <DomainObject.Predmet.StrankaWithAdress>
    <izvorni_sadrzaj>Marijan Frntić Varaždinska 37,42204 Poljana Biškupečka</izvorni_sadrzaj>
    <derivirana_varijabla naziv="DomainObject.Predmet.StrankaWithAdress_1">Marijan Frntić Varaždinska 37,42204 Poljana Biškupečka</derivirana_varijabla>
  </DomainObject.Predmet.StrankaWithAdress>
  <DomainObject.Predmet.StrankaWithAdressOIB>
    <izvorni_sadrzaj>Marijan Frntić, OIB 86118476441, Varaždinska 37,42204 Poljana Biškupečka</izvorni_sadrzaj>
    <derivirana_varijabla naziv="DomainObject.Predmet.StrankaWithAdressOIB_1">Marijan Frntić, OIB 86118476441, Varaždinska 37,42204 Poljana Biškupečka</derivirana_varijabla>
  </DomainObject.Predmet.StrankaWithAdressOIB>
  <DomainObject.Predmet.StrankaNazivFormated>
    <izvorni_sadrzaj>Marijan Frntić</izvorni_sadrzaj>
    <derivirana_varijabla naziv="DomainObject.Predmet.StrankaNazivFormated_1">Marijan Frntić</derivirana_varijabla>
  </DomainObject.Predmet.StrankaNazivFormated>
  <DomainObject.Predmet.StrankaNazivFormatedOIB>
    <izvorni_sadrzaj>Marijan Frntić, OIB 86118476441</izvorni_sadrzaj>
    <derivirana_varijabla naziv="DomainObject.Predmet.StrankaNazivFormatedOIB_1">Marijan Frntić, OIB 86118476441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Marijan Frntić</item>
    </izvorni_sadrzaj>
    <derivirana_varijabla naziv="DomainObject.Predmet.StrankaListFormated_1">
      <item>Marijan Frntić</item>
    </derivirana_varijabla>
  </DomainObject.Predmet.StrankaListFormated>
  <DomainObject.Predmet.StrankaListFormatedOIB>
    <izvorni_sadrzaj>
      <item>Marijan Frntić, OIB 86118476441</item>
    </izvorni_sadrzaj>
    <derivirana_varijabla naziv="DomainObject.Predmet.StrankaListFormatedOIB_1">
      <item>Marijan Frntić, OIB 86118476441</item>
    </derivirana_varijabla>
  </DomainObject.Predmet.StrankaListFormatedOIB>
  <DomainObject.Predmet.StrankaListFormatedWithAdress>
    <izvorni_sadrzaj>
      <item>Marijan Frntić, Varaždinska 37, 42204 Poljana Biškupečka</item>
    </izvorni_sadrzaj>
    <derivirana_varijabla naziv="DomainObject.Predmet.StrankaListFormatedWithAdress_1">
      <item>Marijan Frntić, Varaždinska 37, 42204 Poljana Biškupečka</item>
    </derivirana_varijabla>
  </DomainObject.Predmet.StrankaListFormatedWithAdress>
  <DomainObject.Predmet.StrankaListFormatedWithAdressOIB>
    <izvorni_sadrzaj>
      <item>Marijan Frntić, OIB 86118476441, Varaždinska 37, 42204 Poljana Biškupečka</item>
    </izvorni_sadrzaj>
    <derivirana_varijabla naziv="DomainObject.Predmet.StrankaListFormatedWithAdressOIB_1">
      <item>Marijan Frntić, OIB 86118476441, Varaždinska 37, 42204 Poljana Biškupečka</item>
    </derivirana_varijabla>
  </DomainObject.Predmet.StrankaListFormatedWithAdressOIB>
  <DomainObject.Predmet.StrankaListNazivFormated>
    <izvorni_sadrzaj>
      <item>Marijan Frntić</item>
    </izvorni_sadrzaj>
    <derivirana_varijabla naziv="DomainObject.Predmet.StrankaListNazivFormated_1">
      <item>Marijan Frntić</item>
    </derivirana_varijabla>
  </DomainObject.Predmet.StrankaListNazivFormated>
  <DomainObject.Predmet.StrankaListNazivFormatedOIB>
    <izvorni_sadrzaj>
      <item>Marijan Frntić, OIB 86118476441</item>
    </izvorni_sadrzaj>
    <derivirana_varijabla naziv="DomainObject.Predmet.StrankaListNazivFormatedOIB_1">
      <item>Marijan Frntić, OIB 86118476441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</item>
      <item>EOS MATRIX d.o.o.</item>
      <item>RAIFFEISENBANK AUSTRIA d.d.</item>
      <item>B2 KAPITAL d.o.o.</item>
      <item>FINA ZAGREB</item>
      <item>ODVJETNIK SONJA ŠOŠTAR</item>
    </izvorni_sadrzaj>
    <derivirana_varijabla naziv="DomainObject.Predmet.OstaliListFormated_1">
      <item>PRIVREDNA BANKA ZAGREB d.d.</item>
      <item>EOS MATRIX d.o.o.</item>
      <item>RAIFFEISENBANK AUSTRIA d.d.</item>
      <item>B2 KAPITAL d.o.o.</item>
      <item>FINA ZAGREB</item>
      <item>ODVJETNIK SONJA ŠOŠTAR</item>
    </derivirana_varijabla>
  </DomainObject.Predmet.OstaliListFormated>
  <DomainObject.Predmet.OstaliListFormatedOIB>
    <izvorni_sadrzaj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  <item>ODVJETNIK SONJA ŠOŠTAR</item>
    </izvorni_sadrzaj>
    <derivirana_varijabla naziv="DomainObject.Predmet.OstaliListFormatedOIB_1"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  <item>ODVJETNIK SONJA ŠOŠTAR</item>
    </derivirana_varijabla>
  </DomainObject.Predmet.OstaliListFormatedOIB>
  <DomainObject.Predmet.OstaliListFormatedWithAdress>
    <izvorni_sadrzaj>
      <item>PRIVREDNA BANKA ZAGREB d.d., Radnička cesta 50, 10000 Zagreb</item>
      <item>EOS MATRIX d.o.o., Horvatova 82, 10010 Zagreb</item>
      <item>RAIFFEISENBANK AUSTRIA d.d., Magazinska 69, 10000 Zagreb</item>
      <item>B2 KAPITAL d.o.o., Radnička cesta 41, 10000 Zagreb</item>
      <item>FINA ZAGREB, Ulica grada Vukovara 70, 10000 Zagreb</item>
      <item>ODVJETNIK SONJA ŠOŠTAR, KLEŠČIĆEVA 7, 10430 Samobor</item>
    </izvorni_sadrzaj>
    <derivirana_varijabla naziv="DomainObject.Predmet.OstaliListFormatedWithAdress_1">
      <item>PRIVREDNA BANKA ZAGREB d.d., Radnička cesta 50, 10000 Zagreb</item>
      <item>EOS MATRIX d.o.o., Horvatova 82, 10010 Zagreb</item>
      <item>RAIFFEISENBANK AUSTRIA d.d., Magazinska 69, 10000 Zagreb</item>
      <item>B2 KAPITAL d.o.o., Radnička cesta 41, 10000 Zagreb</item>
      <item>FINA ZAGREB, Ulica grada Vukovara 70, 10000 Zagreb</item>
      <item>ODVJETNIK SONJA ŠOŠTAR, KLEŠČIĆEVA 7, 10430 Samobor</item>
    </derivirana_varijabla>
  </DomainObject.Predmet.OstaliListFormatedWithAdress>
  <DomainObject.Predmet.OstaliListFormatedWithAdressOIB>
    <izvorni_sadrzaj>
      <item>PRIVREDNA BANKA ZAGREB d.d., OIB 02535697732, Radnička cesta 50, 10000 Zagreb</item>
      <item>EOS MATRIX d.o.o., OIB 76674680107, Horvatova 82, 10010 Zagreb</item>
      <item>RAIFFEISENBANK AUSTRIA d.d., OIB 53056966535, Magazinska 69, 10000 Zagreb</item>
      <item>B2 KAPITAL d.o.o., OIB 57509775367, Radnička cesta 41, 10000 Zagreb</item>
      <item>FINA ZAGREB, OIB 85821130368, Ulica grada Vukovara 70, 10000 Zagreb</item>
      <item>ODVJETNIK SONJA ŠOŠTAR, KLEŠČIĆEVA 7, 10430 Samobor</item>
    </izvorni_sadrzaj>
    <derivirana_varijabla naziv="DomainObject.Predmet.OstaliListFormatedWithAdressOIB_1">
      <item>PRIVREDNA BANKA ZAGREB d.d., OIB 02535697732, Radnička cesta 50, 10000 Zagreb</item>
      <item>EOS MATRIX d.o.o., OIB 76674680107, Horvatova 82, 10010 Zagreb</item>
      <item>RAIFFEISENBANK AUSTRIA d.d., OIB 53056966535, Magazinska 69, 10000 Zagreb</item>
      <item>B2 KAPITAL d.o.o., OIB 57509775367, Radnička cesta 41, 10000 Zagreb</item>
      <item>FINA ZAGREB, OIB 85821130368, Ulica grada Vukovara 70, 10000 Zagreb</item>
      <item>ODVJETNIK SONJA ŠOŠTAR, KLEŠČIĆEVA 7, 10430 Samobor</item>
    </derivirana_varijabla>
  </DomainObject.Predmet.OstaliListFormatedWithAdressOIB>
  <DomainObject.Predmet.OstaliListNazivFormated>
    <izvorni_sadrzaj>
      <item>PRIVREDNA BANKA ZAGREB d.d.</item>
      <item>EOS MATRIX d.o.o.</item>
      <item>RAIFFEISENBANK AUSTRIA d.d.</item>
      <item>B2 KAPITAL d.o.o.</item>
      <item>FINA ZAGREB</item>
      <item>ODVJETNIK SONJA ŠOŠTAR</item>
    </izvorni_sadrzaj>
    <derivirana_varijabla naziv="DomainObject.Predmet.OstaliListNazivFormated_1">
      <item>PRIVREDNA BANKA ZAGREB d.d.</item>
      <item>EOS MATRIX d.o.o.</item>
      <item>RAIFFEISENBANK AUSTRIA d.d.</item>
      <item>B2 KAPITAL d.o.o.</item>
      <item>FINA ZAGREB</item>
      <item>ODVJETNIK SONJA ŠOŠTAR</item>
    </derivirana_varijabla>
  </DomainObject.Predmet.OstaliListNazivFormated>
  <DomainObject.Predmet.OstaliListNazivFormatedOIB>
    <izvorni_sadrzaj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  <item>ODVJETNIK SONJA ŠOŠTAR</item>
    </izvorni_sadrzaj>
    <derivirana_varijabla naziv="DomainObject.Predmet.OstaliListNazivFormatedOIB_1">
      <item>PRIVREDNA BANKA ZAGREB d.d., OIB 02535697732</item>
      <item>EOS MATRIX d.o.o., OIB 76674680107</item>
      <item>RAIFFEISENBANK AUSTRIA d.d., OIB 53056966535</item>
      <item>B2 KAPITAL d.o.o., OIB 57509775367</item>
      <item>FINA ZAGREB, OIB 85821130368</item>
      <item>ODVJETNIK 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Frntić</izvorni_sadrzaj>
    <derivirana_varijabla naziv="DomainObject.Predmet.StrankaIDrugi_1">Marijan Frntić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Frntić, OIB 86118476441, Varaždinska 37, 42204 Poljana Biškupečka</izvorni_sadrzaj>
    <derivirana_varijabla naziv="DomainObject.Predmet.StrankaIDrugiAdressOIB_1">Marijan Frntić, OIB 86118476441, Varaždinska 37, 42204 Poljana Biškupečka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>2. lipnja 2017.</izvorni_sadrzaj>
    <derivirana_varijabla naziv="DomainObject.Predmet.OdlukaRjesenje.DatumPravomocnosti_1">2. lipnja 2017.</derivirana_varijabla>
  </DomainObject.Predmet.OdlukaRjesenje.DatumPravomocnosti>
  <DomainObject.Predmet.OdlukaRjesenje.Oznaka>
    <izvorni_sadrzaj>Sp-16/2016-18</izvorni_sadrzaj>
    <derivirana_varijabla naziv="DomainObject.Predmet.OdlukaRjesenje.Oznaka_1">Sp-16/2016-18</derivirana_varijabla>
  </DomainObject.Predmet.OdlukaRjesenje.Oznaka>
  <DomainObject.Predmet.SudioniciListNaziv>
    <izvorni_sadrzaj>
      <item>Marijan Frntić</item>
      <item>PRIVREDNA BANKA ZAGREB d.d.</item>
      <item>EOS MATRIX d.o.o.</item>
      <item>RAIFFEISENBANK AUSTRIA d.d.</item>
      <item>B2 KAPITAL d.o.o.</item>
      <item>FINA ZAGREB</item>
      <item>ODVJETNIK SONJA ŠOŠTAR</item>
    </izvorni_sadrzaj>
    <derivirana_varijabla naziv="DomainObject.Predmet.SudioniciListNaziv_1">
      <item>Marijan Frntić</item>
      <item>PRIVREDNA BANKA ZAGREB d.d.</item>
      <item>EOS MATRIX d.o.o.</item>
      <item>RAIFFEISENBANK AUSTRIA d.d.</item>
      <item>B2 KAPITAL d.o.o.</item>
      <item>FINA ZAGREB</item>
      <item>ODVJETNIK SONJA ŠOŠTAR</item>
    </derivirana_varijabla>
  </DomainObject.Predmet.SudioniciListNaziv>
  <DomainObject.Predmet.SudioniciListAdressOIB>
    <izvorni_sadrzaj>
      <item>Marijan Frntić, OIB 86118476441, Varaždinska 37,42204 Poljana Biškupečka</item>
      <item>PRIVREDNA BANKA ZAGREB d.d., OIB 02535697732, Radnička cesta 50,10000 Zagreb</item>
      <item>EOS MATRIX d.o.o., OIB 76674680107, Horvatova 82,10010 Zagreb</item>
      <item>RAIFFEISENBANK AUSTRIA d.d., OIB 53056966535, Magazinska 69,10000 Zagreb</item>
      <item>B2 KAPITAL d.o.o., OIB 57509775367, Radnička cesta 41,10000 Zagreb</item>
      <item>FINA ZAGREB, OIB 85821130368, Ulica grada Vukovara 70,10000 Zagreb</item>
      <item>ODVJETNIK SONJA ŠOŠTAR, KLEŠČIĆEVA 7,10430 Samobor</item>
    </izvorni_sadrzaj>
    <derivirana_varijabla naziv="DomainObject.Predmet.SudioniciListAdressOIB_1">
      <item>Marijan Frntić, OIB 86118476441, Varaždinska 37,42204 Poljana Biškupečka</item>
      <item>PRIVREDNA BANKA ZAGREB d.d., OIB 02535697732, Radnička cesta 50,10000 Zagreb</item>
      <item>EOS MATRIX d.o.o., OIB 76674680107, Horvatova 82,10010 Zagreb</item>
      <item>RAIFFEISENBANK AUSTRIA d.d., OIB 53056966535, Magazinska 69,10000 Zagreb</item>
      <item>B2 KAPITAL d.o.o., OIB 57509775367, Radnička cesta 41,10000 Zagreb</item>
      <item>FINA ZAGREB, OIB 85821130368, Ulica grada Vukovara 70,10000 Zagreb</item>
      <item>ODVJETNIK 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86118476441</item>
      <item>, OIB 02535697732</item>
      <item>, OIB 76674680107</item>
      <item>, OIB 53056966535</item>
      <item>, OIB 57509775367</item>
      <item>, OIB 85821130368</item>
      <item>, OIB null</item>
    </izvorni_sadrzaj>
    <derivirana_varijabla naziv="DomainObject.Predmet.SudioniciListNazivOIB_1">
      <item>, OIB 86118476441</item>
      <item>, OIB 02535697732</item>
      <item>, OIB 76674680107</item>
      <item>, OIB 53056966535</item>
      <item>, OIB 57509775367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1702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2018-04-20T10:58:00Z</dcterms:created>
  <dc:creator>Biserka Bajer</dc:creator>
  <cp:lastModifiedBy>Biserka Bajer</cp:lastModifiedBy>
  <cp:lastPrinted>2018-04-20T11:16:00Z</cp:lastPrinted>
  <dcterms:modified xmlns:xsi="http://www.w3.org/2001/XMLSchema-instance" xsi:type="dcterms:W3CDTF">2018-04-20T11:17:00Z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(RJESENJE STECAJNI OTVARANJE RACUNA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