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1783" w14:paraId="ea7178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A1E4E">
        <w:t>1</w:t>
      </w:r>
      <w:r w:rsidR="00ED05DF">
        <w:t>6</w:t>
      </w:r>
      <w:r w:rsidR="002A1E4E">
        <w:t>6</w:t>
      </w:r>
      <w:r w:rsidR="00ED05DF">
        <w:t>7</w:t>
      </w:r>
      <w:r w:rsidRPr="00151FF0">
        <w:t>/1</w:t>
      </w:r>
      <w:r w:rsidR="002B4720">
        <w:t>6</w:t>
      </w:r>
      <w:r w:rsidRPr="00151FF0">
        <w:t>-</w:t>
      </w:r>
      <w:r w:rsidR="00ED05DF">
        <w:t>31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ED05DF" w:rsidP="00ED05DF" w:rsidR="00ED05DF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Pr="00E22229">
        <w:t>D.D. KLUB d.o.o., Vukovar, Hrvatskog zrakoplovstva 32, MBS 030123901, OIB 13445094125</w:t>
      </w:r>
      <w:r w:rsidRPr="000B1DB2">
        <w:t xml:space="preserve">, dana </w:t>
      </w:r>
      <w:r>
        <w:t>8.</w:t>
      </w:r>
      <w:r w:rsidRPr="000B1DB2">
        <w:t xml:space="preserve"> </w:t>
      </w:r>
      <w:r>
        <w:t>prosinca</w:t>
      </w:r>
      <w:r w:rsidRPr="000B1DB2">
        <w:t xml:space="preserve"> 201</w:t>
      </w:r>
      <w:r>
        <w:t>6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57260B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ED05DF" w:rsidRPr="00ED05DF">
        <w:t>dr.sc. Boris Ljubanović, Osijek, Šet. K.F. Šepera 8c, OIB 19311655846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57260B" w:rsidRPr="0057260B">
        <w:t>D.D. KLUB d.o.o., Vukovar, Hrvatskog zrakoplovstva 32, MBS 030123901, OIB 13445094125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26138">
        <w:t>da s predmeta broj St-1667/16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553871">
        <w:t>2</w:t>
      </w:r>
      <w:r w:rsidR="0057260B">
        <w:t>42360000111336145</w:t>
      </w:r>
      <w:r w:rsidR="00553871">
        <w:t xml:space="preserve"> kod </w:t>
      </w:r>
      <w:r w:rsidR="0057260B">
        <w:t>ZAGREBAČKE</w:t>
      </w:r>
      <w:r w:rsidR="00553871">
        <w:t xml:space="preserve"> BANKE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B4720">
        <w:t>1</w:t>
      </w:r>
      <w:r w:rsidR="0040668C">
        <w:t>6</w:t>
      </w:r>
      <w:r w:rsidR="002A1E4E">
        <w:t>6</w:t>
      </w:r>
      <w:r w:rsidR="0040668C">
        <w:t>7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764FCC">
        <w:t>1</w:t>
      </w:r>
      <w:r w:rsidR="0040668C">
        <w:t>5</w:t>
      </w:r>
      <w:r w:rsidR="009B0F1B">
        <w:t xml:space="preserve"> od </w:t>
      </w:r>
      <w:r w:rsidR="0040668C">
        <w:t>26</w:t>
      </w:r>
      <w:r w:rsidR="009B0F1B">
        <w:t>.</w:t>
      </w:r>
      <w:r w:rsidR="00D3098C">
        <w:t>0</w:t>
      </w:r>
      <w:r w:rsidR="00346B32">
        <w:t>8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40668C" w:rsidRPr="00ED05DF">
        <w:t>dr.sc. Boris Ljubanović</w:t>
      </w:r>
      <w:r w:rsidR="0040668C">
        <w:t xml:space="preserve"> </w:t>
      </w:r>
      <w:r w:rsidR="009E54EB">
        <w:t>iz Osijeka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40668C">
        <w:t>25</w:t>
      </w:r>
      <w:r w:rsidR="001B1409">
        <w:t>.</w:t>
      </w:r>
      <w:r w:rsidR="009447C5">
        <w:t>1</w:t>
      </w:r>
      <w:r w:rsidR="00D92917">
        <w:t>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40668C">
        <w:t>8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72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D05DF" w:rsidRPr="00ED05DF">
      <w:t>14 St-1667/16-31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68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7260B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720F"/>
    <w:rsid w:val="009E54EB"/>
    <w:rsid w:val="009F5C55"/>
    <w:rsid w:val="009F69DE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6138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ED05DF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7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2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2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20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20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7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20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20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20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20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St-1667/2016</izvorni_sadrzaj>
    <derivirana_varijabla naziv="DomainObject.Predmet.OznakaBroj_1">St-1667/2016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D.D. KLUB d.o.o. za trgovinu i usluge</izvorni_sadrzaj>
    <derivirana_varijabla naziv="DomainObject.Predmet.ProtustrankaFormated_1">  D.D. KLUB d.o.o. za trgovinu i usluge</derivirana_varijabla>
  </DomainObject.Predmet.ProtustrankaFormated>
  <DomainObject.Predmet.ProtustrankaFormatedOIB>
    <izvorni_sadrzaj>  D.D. KLUB d.o.o. za trgovinu i usluge, OIB 13445094125</izvorni_sadrzaj>
    <derivirana_varijabla naziv="DomainObject.Predmet.ProtustrankaFormatedOIB_1">  D.D. KLUB d.o.o. za trgovinu i usluge, OIB 13445094125</derivirana_varijabla>
  </DomainObject.Predmet.ProtustrankaFormatedOIB>
  <DomainObject.Predmet.ProtustrankaFormatedWithAdress>
    <izvorni_sadrzaj> D.D. KLUB d.o.o. za trgovinu i usluge, Hrvatskog zrakoplovstva 32, 32000 Vukovar</izvorni_sadrzaj>
    <derivirana_varijabla naziv="DomainObject.Predmet.ProtustrankaFormatedWithAdress_1"> D.D. KLUB d.o.o. za trgovinu i usluge, Hrvatskog zrakoplovstva 32, 32000 Vukovar</derivirana_varijabla>
  </DomainObject.Predmet.ProtustrankaFormatedWithAdress>
  <DomainObject.Predmet.ProtustrankaFormatedWithAdressOIB>
    <izvorni_sadrzaj> D.D. KLUB d.o.o. za trgovinu i usluge, OIB 13445094125, Hrvatskog zrakoplovstva 32, 32000 Vukovar</izvorni_sadrzaj>
    <derivirana_varijabla naziv="DomainObject.Predmet.ProtustrankaFormatedWithAdressOIB_1"> D.D. KLUB d.o.o. za trgovinu i usluge, OIB 13445094125, Hrvatskog zrakoplovstva 32, 32000 Vukovar</derivirana_varijabla>
  </DomainObject.Predmet.ProtustrankaFormatedWithAdressOIB>
  <DomainObject.Predmet.ProtustrankaWithAdress>
    <izvorni_sadrzaj>D.D. KLUB d.o.o. za trgovinu i usluge Hrvatskog zrakoplovstva 32, 32000 Vukovar</izvorni_sadrzaj>
    <derivirana_varijabla naziv="DomainObject.Predmet.ProtustrankaWithAdress_1">D.D. KLUB d.o.o. za trgovinu i usluge Hrvatskog zrakoplovstva 32, 32000 Vukovar</derivirana_varijabla>
  </DomainObject.Predmet.ProtustrankaWithAdress>
  <DomainObject.Predmet.ProtustrankaWithAdressOIB>
    <izvorni_sadrzaj>D.D. KLUB d.o.o. za trgovinu i usluge, OIB 13445094125, Hrvatskog zrakoplovstva 32, 32000 Vukovar</izvorni_sadrzaj>
    <derivirana_varijabla naziv="DomainObject.Predmet.ProtustrankaWithAdressOIB_1">D.D. KLUB d.o.o. za trgovinu i usluge, OIB 13445094125, Hrvatskog zrakoplovstva 32, 32000 Vukovar</derivirana_varijabla>
  </DomainObject.Predmet.ProtustrankaWithAdressOIB>
  <DomainObject.Predmet.ProtustrankaNazivFormated>
    <izvorni_sadrzaj>D.D. KLUB d.o.o. za trgovinu i usluge</izvorni_sadrzaj>
    <derivirana_varijabla naziv="DomainObject.Predmet.ProtustrankaNazivFormated_1">D.D. KLUB d.o.o. za trgovinu i usluge</derivirana_varijabla>
  </DomainObject.Predmet.ProtustrankaNazivFormated>
  <DomainObject.Predmet.ProtustrankaNazivFormatedOIB>
    <izvorni_sadrzaj>D.D. KLUB d.o.o. za trgovinu i usluge, OIB 13445094125</izvorni_sadrzaj>
    <derivirana_varijabla naziv="DomainObject.Predmet.ProtustrankaNazivFormatedOIB_1">D.D. KLUB d.o.o. za trgovinu i usluge, OIB 13445094125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D.D. KLUB d.o.o. za trgovinu i usluge</item>
    </izvorni_sadrzaj>
    <derivirana_varijabla naziv="DomainObject.Predmet.ProtuStrankaListFormated_1">
      <item>D.D. KLUB d.o.o. za trgovinu i usluge</item>
    </derivirana_varijabla>
  </DomainObject.Predmet.ProtuStrankaListFormated>
  <DomainObject.Predmet.ProtuStrankaListFormatedOIB>
    <izvorni_sadrzaj>
      <item>D.D. KLUB d.o.o. za trgovinu i usluge, OIB 13445094125</item>
    </izvorni_sadrzaj>
    <derivirana_varijabla naziv="DomainObject.Predmet.ProtuStrankaListFormatedOIB_1">
      <item>D.D. KLUB d.o.o. za trgovinu i usluge, OIB 13445094125</item>
    </derivirana_varijabla>
  </DomainObject.Predmet.ProtuStrankaListFormatedOIB>
  <DomainObject.Predmet.ProtuStrankaListFormatedWithAdress>
    <izvorni_sadrzaj>
      <item>D.D. KLUB d.o.o. za trgovinu i usluge, Hrvatskog zrakoplovstva 32, 32000 Vukovar</item>
    </izvorni_sadrzaj>
    <derivirana_varijabla naziv="DomainObject.Predmet.ProtuStrankaListFormatedWithAdress_1">
      <item>D.D. KLUB d.o.o. za trgovinu i usluge, Hrvatskog zrakoplovstva 32, 32000 Vukovar</item>
    </derivirana_varijabla>
  </DomainObject.Predmet.ProtuStrankaListFormatedWithAdress>
  <DomainObject.Predmet.ProtuStrankaListFormatedWithAdressOIB>
    <izvorni_sadrzaj>
      <item>D.D. KLUB d.o.o. za trgovinu i usluge, OIB 13445094125, Hrvatskog zrakoplovstva 32, 32000 Vukovar</item>
    </izvorni_sadrzaj>
    <derivirana_varijabla naziv="DomainObject.Predmet.ProtuStrankaListFormatedWithAdressOIB_1">
      <item>D.D. KLUB d.o.o. za trgovinu i usluge, OIB 13445094125, Hrvatskog zrakoplovstva 32, 32000 Vukovar</item>
    </derivirana_varijabla>
  </DomainObject.Predmet.ProtuStrankaListFormatedWithAdressOIB>
  <DomainObject.Predmet.ProtuStrankaListNazivFormated>
    <izvorni_sadrzaj>
      <item>D.D. KLUB d.o.o. za trgovinu i usluge</item>
    </izvorni_sadrzaj>
    <derivirana_varijabla naziv="DomainObject.Predmet.ProtuStrankaListNazivFormated_1">
      <item>D.D. KLUB d.o.o. za trgovinu i usluge</item>
    </derivirana_varijabla>
  </DomainObject.Predmet.ProtuStrankaListNazivFormated>
  <DomainObject.Predmet.ProtuStrankaListNazivFormatedOIB>
    <izvorni_sadrzaj>
      <item>D.D. KLUB d.o.o. za trgovinu i usluge, OIB 13445094125</item>
    </izvorni_sadrzaj>
    <derivirana_varijabla naziv="DomainObject.Predmet.ProtuStrankaListNazivFormatedOIB_1">
      <item>D.D. KLUB d.o.o. za trgovinu i usluge, OIB 13445094125</item>
    </derivirana_varijabla>
  </DomainObject.Predmet.ProtuStrankaListNazivFormatedOIB>
  <DomainObject.Predmet.OstaliListFormated>
    <izvorni_sadrzaj>
      <item>Dražen Zovko</item>
      <item>ŽDO GUO Vukovar</item>
      <item>Boris Ljubanović</item>
    </izvorni_sadrzaj>
    <derivirana_varijabla naziv="DomainObject.Predmet.OstaliListFormated_1">
      <item>Dražen Zovko</item>
      <item>ŽDO GUO Vukovar</item>
      <item>Boris Ljubanović</item>
    </derivirana_varijabla>
  </DomainObject.Predmet.OstaliListFormated>
  <DomainObject.Predmet.OstaliListFormatedOIB>
    <izvorni_sadrzaj>
      <item>Dražen Zovko, OIB 17180495080</item>
      <item>ŽDO GUO Vukovar</item>
      <item>Boris Ljubanović, OIB 19311655846</item>
    </izvorni_sadrzaj>
    <derivirana_varijabla naziv="DomainObject.Predmet.OstaliListFormatedOIB_1">
      <item>Dražen Zovko, OIB 17180495080</item>
      <item>ŽDO GUO Vukovar</item>
      <item>Boris Ljubanović, OIB 19311655846</item>
    </derivirana_varijabla>
  </DomainObject.Predmet.OstaliListFormatedOIB>
  <DomainObject.Predmet.OstaliListFormatedWithAdress>
    <izvorni_sadrzaj>
      <item>Dražen Zovko, Hrvatskog Zrakoplovstva 32, 32000 Vukovar</item>
      <item>ŽDO GUO Vukovar</item>
      <item>Boris Ljubanović, Šet. K.F. Šepera 8c, 31000 Osijek</item>
    </izvorni_sadrzaj>
    <derivirana_varijabla naziv="DomainObject.Predmet.OstaliListFormatedWithAdress_1">
      <item>Dražen Zovko, Hrvatskog Zrakoplovstva 32, 32000 Vukovar</item>
      <item>ŽDO GUO Vukovar</item>
      <item>Boris Ljubanović, Šet. K.F. Šepera 8c, 31000 Osijek</item>
    </derivirana_varijabla>
  </DomainObject.Predmet.OstaliListFormatedWithAdress>
  <DomainObject.Predmet.OstaliListFormatedWithAdressOIB>
    <izvorni_sadrzaj>
      <item>Dražen Zovko, OIB 17180495080, Hrvatskog Zrakoplovstva 32, 32000 Vukovar</item>
      <item>ŽDO GUO Vukovar</item>
      <item>Boris Ljubanović, OIB 19311655846, Šet. K.F. Šepera 8c, 31000 Osijek</item>
    </izvorni_sadrzaj>
    <derivirana_varijabla naziv="DomainObject.Predmet.OstaliListFormatedWithAdressOIB_1">
      <item>Dražen Zovko, OIB 17180495080, Hrvatskog Zrakoplovstva 32, 32000 Vukovar</item>
      <item>ŽDO GUO Vukovar</item>
      <item>Boris Ljubanović, OIB 19311655846, Šet. K.F. Šepera 8c, 31000 Osijek</item>
    </derivirana_varijabla>
  </DomainObject.Predmet.OstaliListFormatedWithAdressOIB>
  <DomainObject.Predmet.OstaliListNazivFormated>
    <izvorni_sadrzaj>
      <item>Dražen Zovko</item>
      <item>ŽDO GUO Vukovar</item>
      <item>Boris Ljubanović</item>
    </izvorni_sadrzaj>
    <derivirana_varijabla naziv="DomainObject.Predmet.OstaliListNazivFormated_1">
      <item>Dražen Zovko</item>
      <item>ŽDO GUO Vukovar</item>
      <item>Boris Ljubanović</item>
    </derivirana_varijabla>
  </DomainObject.Predmet.OstaliListNazivFormated>
  <DomainObject.Predmet.OstaliListNazivFormatedOIB>
    <izvorni_sadrzaj>
      <item>Dražen Zovko, OIB 17180495080</item>
      <item>ŽDO GUO Vukovar</item>
      <item>Boris Ljubanović, OIB 19311655846</item>
    </izvorni_sadrzaj>
    <derivirana_varijabla naziv="DomainObject.Predmet.OstaliListNazivFormatedOIB_1">
      <item>Dražen Zovko, OIB 17180495080</item>
      <item>ŽDO GUO Vukovar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D.D. KLUB d.o.o. za trgovinu i usluge</izvorni_sadrzaj>
    <derivirana_varijabla naziv="DomainObject.Predmet.ProtustrankaIDrugi_1">D.D. KLUB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D.D. KLUB d.o.o. za trgovinu i usluge, OIB 13445094125, Hrvatskog zrakoplovstva 32, 32000 Vukovar</izvorni_sadrzaj>
    <derivirana_varijabla naziv="DomainObject.Predmet.ProtustrankaIDrugiAdressOIB_1">D.D. KLUB d.o.o. za trgovinu i usluge, OIB 13445094125, Hrvatskog zrakoplovstva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D.D. KLUB d.o.o. za trgovinu i usluge</item>
      <item>Dražen Zovko</item>
      <item>ŽDO GUO Vukovar</item>
      <item>Boris Ljubanović</item>
    </izvorni_sadrzaj>
    <derivirana_varijabla naziv="DomainObject.Predmet.SudioniciListNaziv_1">
      <item>FINA RC OSIJEK</item>
      <item>D.D. KLUB d.o.o. za trgovinu i usluge</item>
      <item>Dražen Zovko</item>
      <item>ŽDO GUO Vukovar</item>
      <item>Boris Ljubanović</item>
    </derivirana_varijabla>
  </DomainObject.Predmet.SudioniciListNaziv>
  <DomainObject.Predmet.SudioniciListAdressOIB>
    <izvorni_sadrzaj>
      <item>FINA RC OSIJEK, OIB 85821130368</item>
      <item>D.D. KLUB d.o.o. za trgovinu i usluge, OIB 13445094125, Hrvatskog zrakoplovstva 32,32000 Vukovar</item>
      <item>Dražen Zovko, OIB 17180495080, Hrvatskog Zrakoplovstva 32,32000 Vukovar</item>
      <item>ŽDO GUO Vukovar</item>
      <item>Boris Ljubanović, OIB 19311655846, Šet. K.F. Šepera 8c,31000 Osijek</item>
    </izvorni_sadrzaj>
    <derivirana_varijabla naziv="DomainObject.Predmet.SudioniciListAdressOIB_1">
      <item>FINA RC OSIJEK, OIB 85821130368</item>
      <item>D.D. KLUB d.o.o. za trgovinu i usluge, OIB 13445094125, Hrvatskog zrakoplovstva 32,32000 Vukovar</item>
      <item>Dražen Zovko, OIB 17180495080, Hrvatskog Zrakoplovstva 32,32000 Vukovar</item>
      <item>ŽDO GUO Vukovar</item>
      <item>Boris Ljubanović, OIB 19311655846, Šet. K.F.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13445094125</item>
      <item>, OIB 17180495080</item>
      <item>, OIB null</item>
      <item>, OIB 19311655846</item>
    </izvorni_sadrzaj>
    <derivirana_varijabla naziv="DomainObject.Predmet.SudioniciListNazivOIB_1">
      <item>, OIB 85821130368</item>
      <item>, OIB 13445094125</item>
      <item>, OIB 17180495080</item>
      <item>, OIB null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418</properties:Words>
  <properties:Characters>2367</properties:Characters>
  <properties:Lines>72</properties:Lines>
  <properties:Paragraphs>21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2016-12-08T08:55:00Z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