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6e15" w14:paraId="45f6e15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AA5237" w:rsidRPr="008C3132">
        <w:t>St-</w:t>
      </w:r>
      <w:r w:rsidR="004E0A16">
        <w:t>825</w:t>
      </w:r>
      <w:r w:rsidR="00F07122">
        <w:t>/1</w:t>
      </w:r>
      <w:r w:rsidR="00C86750">
        <w:t>5</w:t>
      </w:r>
      <w:r w:rsidR="002B2706">
        <w:t>-</w:t>
      </w:r>
      <w:r w:rsidR="004E0A16">
        <w:t>13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4E0A16">
        <w:t>4</w:t>
      </w:r>
      <w:r w:rsidR="00C86750">
        <w:t>. prosinca 2015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4E0A16" w:rsidRPr="004E0A16">
        <w:rPr>
          <w:rFonts w:eastAsia="Calibri"/>
          <w:lang w:eastAsia="en-US"/>
        </w:rPr>
        <w:t>PROVIDENTIA  j.d.o.o., sa sjedištem</w:t>
      </w:r>
      <w:r w:rsidR="009D5177">
        <w:rPr>
          <w:rFonts w:eastAsia="Calibri"/>
          <w:lang w:eastAsia="en-US"/>
        </w:rPr>
        <w:t xml:space="preserve"> u</w:t>
      </w:r>
      <w:r w:rsidR="004E0A16" w:rsidRPr="004E0A16">
        <w:rPr>
          <w:rFonts w:eastAsia="Calibri"/>
          <w:lang w:eastAsia="en-US"/>
        </w:rPr>
        <w:t xml:space="preserve"> Zadru, Andrije Hebranga 12, OIB: 61139322413</w:t>
      </w:r>
      <w:r>
        <w:t xml:space="preserve">, </w:t>
      </w:r>
      <w:r w:rsidR="000D3E6F">
        <w:t xml:space="preserve">    21. </w:t>
      </w:r>
      <w:r w:rsidR="008A3AB7">
        <w:t>veljače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4E0A16" w:rsidRPr="004E0A16">
        <w:rPr>
          <w:rFonts w:eastAsia="Calibri"/>
          <w:lang w:eastAsia="en-US"/>
        </w:rPr>
        <w:t xml:space="preserve">PROVIDENTIA  j.d.o.o., sa sjedištem </w:t>
      </w:r>
      <w:r w:rsidR="009D5177">
        <w:rPr>
          <w:rFonts w:eastAsia="Calibri"/>
          <w:lang w:eastAsia="en-US"/>
        </w:rPr>
        <w:t xml:space="preserve">u </w:t>
      </w:r>
      <w:r w:rsidR="004E0A16" w:rsidRPr="004E0A16">
        <w:rPr>
          <w:rFonts w:eastAsia="Calibri"/>
          <w:lang w:eastAsia="en-US"/>
        </w:rPr>
        <w:t>Zadru, Andrije Hebranga 12, OIB: 61139322413</w:t>
      </w:r>
      <w:r w:rsidR="00C86750">
        <w:t xml:space="preserve"> </w:t>
      </w:r>
      <w:r>
        <w:t xml:space="preserve">s danom </w:t>
      </w:r>
      <w:r w:rsidR="000D3E6F">
        <w:t>21.</w:t>
      </w:r>
      <w:r w:rsidR="008A3AB7">
        <w:t xml:space="preserve"> veljače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0D3E6F">
        <w:t>14</w:t>
      </w:r>
      <w:r w:rsidR="008A3AB7">
        <w:t>,</w:t>
      </w:r>
      <w:r w:rsidR="000D3E6F">
        <w:t>30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0D3E6F" w:rsidR="003A5C17">
      <w:pPr>
        <w:pStyle w:val="Odlomakpopisa"/>
        <w:spacing w:lineRule="atLeast" w:line="240"/>
        <w:jc w:val="both"/>
      </w:pPr>
      <w:r w:rsidRPr="00570BA5">
        <w:t>II</w:t>
      </w:r>
      <w:r w:rsidR="00386298" w:rsidRPr="00570BA5">
        <w:t xml:space="preserve">. </w:t>
      </w:r>
      <w:r w:rsidR="000D3E6F">
        <w:t>Stečajnim upraviteljem</w:t>
      </w:r>
      <w:r w:rsidRPr="00570BA5">
        <w:t xml:space="preserve"> dužnika </w:t>
      </w:r>
      <w:r w:rsidR="00193657" w:rsidRPr="00570BA5">
        <w:t xml:space="preserve">imenuje se </w:t>
      </w:r>
      <w:r w:rsidR="000D3E6F" w:rsidRPr="000D3E6F">
        <w:t>Ivan Gjurašić</w:t>
      </w:r>
      <w:r w:rsidR="00FE603C" w:rsidRPr="00FE603C">
        <w:t xml:space="preserve"> iz </w:t>
      </w:r>
      <w:r w:rsidR="000D3E6F">
        <w:t>Zagreba</w:t>
      </w:r>
      <w:r w:rsidR="00723474" w:rsidRPr="00723474">
        <w:t xml:space="preserve">, </w:t>
      </w:r>
      <w:r w:rsidR="000D3E6F">
        <w:t>Petrinjska 28</w:t>
      </w:r>
      <w:r w:rsidR="00723474" w:rsidRPr="00723474">
        <w:t xml:space="preserve">8, OIB: </w:t>
      </w:r>
      <w:r w:rsidR="000D3E6F">
        <w:t>66025260916</w:t>
      </w:r>
      <w:r w:rsidR="00FE603C">
        <w:t>.</w:t>
      </w:r>
    </w:p>
    <w:p w:rsidRDefault="00FE603C" w:rsidP="00FE603C" w:rsidR="00FE603C" w:rsidRPr="00FE603C">
      <w:pPr>
        <w:spacing w:lineRule="atLeast" w:line="240"/>
        <w:rPr>
          <w:b/>
        </w:rPr>
      </w:pPr>
    </w:p>
    <w:p w:rsidRDefault="007C62EB" w:rsidP="003A5C17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4E0A16" w:rsidRPr="004E0A16">
        <w:rPr>
          <w:rFonts w:eastAsia="Calibri"/>
          <w:lang w:eastAsia="en-US"/>
        </w:rPr>
        <w:t xml:space="preserve">PROVIDENTIA  j.d.o.o., sa sjedištem </w:t>
      </w:r>
      <w:r w:rsidR="009D5177">
        <w:rPr>
          <w:rFonts w:eastAsia="Calibri"/>
          <w:lang w:eastAsia="en-US"/>
        </w:rPr>
        <w:t xml:space="preserve">u </w:t>
      </w:r>
      <w:r w:rsidR="004E0A16" w:rsidRPr="004E0A16">
        <w:rPr>
          <w:rFonts w:eastAsia="Calibri"/>
          <w:lang w:eastAsia="en-US"/>
        </w:rPr>
        <w:t>Zadru, Andrije Hebranga 12, OIB: 61139322413</w:t>
      </w:r>
      <w:r w:rsidR="003A5C17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0D3E6F" w:rsidR="00193657" w:rsidRPr="000D3E6F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4E0A16">
        <w:t>4</w:t>
      </w:r>
      <w:r w:rsidR="00D92349">
        <w:t>. prosinca 2015.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0D3E6F">
        <w:t xml:space="preserve">U zahtjevu u bitnome navodi da </w:t>
      </w:r>
      <w:r w:rsidR="00DD5088" w:rsidRPr="000D3E6F">
        <w:t xml:space="preserve">dužnik </w:t>
      </w:r>
      <w:r w:rsidR="00193657" w:rsidRPr="000D3E6F">
        <w:t xml:space="preserve">na dan </w:t>
      </w:r>
      <w:r w:rsidR="0079567A" w:rsidRPr="000D3E6F">
        <w:t>1. rujna 2015</w:t>
      </w:r>
      <w:r w:rsidR="00193657" w:rsidRPr="000D3E6F">
        <w:t xml:space="preserve">. u Očevidniku redoslijeda osnova za plaćanje ima evidentirane neizvršene osnove za plaćanje u neprekinutom razdoblju od </w:t>
      </w:r>
      <w:r w:rsidR="004E0A16" w:rsidRPr="000D3E6F">
        <w:t>644</w:t>
      </w:r>
      <w:r w:rsidR="00D41763" w:rsidRPr="000D3E6F">
        <w:t xml:space="preserve"> </w:t>
      </w:r>
      <w:r w:rsidR="00193657" w:rsidRPr="000D3E6F">
        <w:t>dan</w:t>
      </w:r>
      <w:r w:rsidR="00D75141" w:rsidRPr="000D3E6F">
        <w:t>a</w:t>
      </w:r>
      <w:r w:rsidR="00193657" w:rsidRPr="000D3E6F">
        <w:t xml:space="preserve"> u ukupnom iznosu od </w:t>
      </w:r>
      <w:r w:rsidR="004E0A16" w:rsidRPr="000D3E6F">
        <w:t>20.515,67</w:t>
      </w:r>
      <w:r w:rsidR="004B6C65" w:rsidRPr="000D3E6F">
        <w:t xml:space="preserve"> kuna</w:t>
      </w:r>
      <w:r w:rsidR="00193657" w:rsidRPr="000D3E6F">
        <w:t xml:space="preserve"> da nema zaposlenih, </w:t>
      </w:r>
      <w:r w:rsidRPr="000D3E6F">
        <w:t xml:space="preserve">da </w:t>
      </w:r>
      <w:r w:rsidR="002B2706" w:rsidRPr="000D3E6F">
        <w:t>ima</w:t>
      </w:r>
      <w:r w:rsidR="001E74F1" w:rsidRPr="000D3E6F">
        <w:t xml:space="preserve"> otvoren račun</w:t>
      </w:r>
      <w:r w:rsidR="002B2706" w:rsidRPr="000D3E6F">
        <w:t xml:space="preserve"> u </w:t>
      </w:r>
      <w:r w:rsidR="004E0A16" w:rsidRPr="000D3E6F">
        <w:t>Erste &amp; Stei</w:t>
      </w:r>
      <w:r w:rsidR="00A43712">
        <w:t>e</w:t>
      </w:r>
      <w:r w:rsidR="004E0A16" w:rsidRPr="000D3E6F">
        <w:t>rmarkische bank</w:t>
      </w:r>
      <w:r w:rsidR="002B2706" w:rsidRPr="000D3E6F">
        <w:t xml:space="preserve"> d.d.</w:t>
      </w:r>
      <w:r w:rsidR="00B84B6D" w:rsidRPr="000D3E6F">
        <w:t xml:space="preserve">, kao </w:t>
      </w:r>
      <w:r w:rsidR="00193657" w:rsidRPr="000D3E6F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B6C65" w:rsidRPr="00C44BF6">
        <w:t>29</w:t>
      </w:r>
      <w:r w:rsidR="002B2706" w:rsidRPr="00C44BF6">
        <w:t>. veljače</w:t>
      </w:r>
      <w:r w:rsidRPr="00C44BF6">
        <w:t xml:space="preserve"> 2016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0D3E6F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 w:rsidR="00EE4915">
        <w:t xml:space="preserve"> oglasom određenom roku, te</w:t>
      </w:r>
      <w:r w:rsidRPr="00131DF8">
        <w:t xml:space="preserve"> da </w:t>
      </w:r>
      <w:r w:rsidRPr="000D3E6F">
        <w:t xml:space="preserve">iz potvrde Financijske agencije od </w:t>
      </w:r>
      <w:r w:rsidR="000D3E6F" w:rsidRPr="000D3E6F">
        <w:t>21</w:t>
      </w:r>
      <w:r w:rsidR="00C44BF6" w:rsidRPr="000D3E6F">
        <w:t>.</w:t>
      </w:r>
      <w:r w:rsidR="008A3AB7" w:rsidRPr="000D3E6F">
        <w:t xml:space="preserve"> veljače 2017</w:t>
      </w:r>
      <w:r w:rsidRPr="000D3E6F">
        <w:t xml:space="preserve">. proizlazi da je račun dužnika </w:t>
      </w:r>
      <w:r w:rsidR="00EE0861" w:rsidRPr="000D3E6F">
        <w:t xml:space="preserve">i dalje u blokadi zbog neizvršenih osnova za plaćanje u neprekinutom razdoblju od </w:t>
      </w:r>
      <w:r w:rsidR="000D3E6F" w:rsidRPr="000D3E6F">
        <w:t>1182</w:t>
      </w:r>
      <w:r w:rsidR="00EE0861" w:rsidRPr="000D3E6F">
        <w:t xml:space="preserve"> dana</w:t>
      </w:r>
      <w:r w:rsidR="008A3AB7" w:rsidRPr="000D3E6F">
        <w:t xml:space="preserve"> u iznosu od </w:t>
      </w:r>
      <w:r w:rsidR="000D3E6F" w:rsidRPr="000D3E6F">
        <w:t>26.042,53</w:t>
      </w:r>
      <w:r w:rsidR="008A3AB7" w:rsidRPr="000D3E6F">
        <w:t xml:space="preserve"> kuna</w:t>
      </w:r>
      <w:r w:rsidR="00EE0861" w:rsidRPr="00C44BF6">
        <w:t xml:space="preserve"> </w:t>
      </w:r>
      <w:r w:rsidRPr="00C44BF6">
        <w:t>to je temeljem</w:t>
      </w:r>
      <w:r w:rsidRPr="00BD0BAB">
        <w:t xml:space="preserve"> odredbi čl. 431. i 432. SZ-a, u svezi s odredbama čl.</w:t>
      </w:r>
      <w:r>
        <w:t xml:space="preserve">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1B2252" w:rsidP="00C81F50" w:rsidR="001B225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0D3E6F">
        <w:t>21.</w:t>
      </w:r>
      <w:r w:rsidR="009820D9">
        <w:t xml:space="preserve"> veljače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01E57" w:rsidP="002B2706" w:rsidR="001B2252">
      <w:pPr>
        <w:jc w:val="right"/>
      </w:pPr>
      <w:r>
        <w:t xml:space="preserve">                                                                                               </w:t>
      </w:r>
    </w:p>
    <w:p w:rsidRDefault="00050593" w:rsidP="002B2706" w:rsidR="00050593" w:rsidRPr="00240F6B">
      <w:pPr>
        <w:jc w:val="right"/>
      </w:pPr>
      <w:r>
        <w:t xml:space="preserve">            Sutkinja:</w:t>
      </w:r>
    </w:p>
    <w:p w:rsidRDefault="00050593" w:rsidP="002B2706" w:rsidR="00050593" w:rsidRPr="00F42AAC">
      <w:pPr>
        <w:ind w:firstLine="708"/>
        <w:jc w:val="right"/>
      </w:pPr>
      <w:r>
        <w:t>Tina Grg</w:t>
      </w:r>
      <w:r w:rsidR="002B2706">
        <w:t>as</w:t>
      </w:r>
    </w:p>
    <w:p w:rsidRDefault="00050593" w:rsidP="002B2706" w:rsidR="00050593">
      <w:pPr>
        <w:ind w:firstLine="708"/>
        <w:jc w:val="right"/>
      </w:pPr>
    </w:p>
    <w:p w:rsidRDefault="00C81F50" w:rsidP="00C81F50" w:rsidR="00C81F50" w:rsidRPr="00F42AAC">
      <w:pPr>
        <w:jc w:val="both"/>
      </w:pPr>
    </w:p>
    <w:p w:rsidRDefault="001B2252" w:rsidP="00EE0861" w:rsidR="001B2252">
      <w:pPr>
        <w:ind w:firstLine="708"/>
        <w:jc w:val="both"/>
      </w:pPr>
    </w:p>
    <w:p w:rsidRDefault="001B2252" w:rsidP="00EE0861" w:rsidR="001B2252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050593" w:rsidP="00050593" w:rsidR="00050593" w:rsidRPr="00050593">
      <w:pPr>
        <w:jc w:val="both"/>
      </w:pPr>
      <w:r w:rsidRPr="00050593">
        <w:t>DNA: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odmah radi upisa činjenice otvaranja skraćenoga stečajnog post.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nakon pravomoćnosti radi brisanja dužnika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C81F50" w:rsidP="00C81F50" w:rsidR="00C81F50">
      <w:pPr>
        <w:jc w:val="both"/>
      </w:pPr>
    </w:p>
    <w:sectPr w:rsidSect="00BE1154" w:rsidR="00C81F5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C94" w:rsidR="00DD6C94">
      <w:r>
        <w:separator/>
      </w:r>
    </w:p>
  </w:endnote>
  <w:endnote w:id="0" w:type="continuationSeparator">
    <w:p w:rsidRDefault="00DD6C94" w:rsidR="00DD6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C94" w:rsidR="00DD6C94">
      <w:r>
        <w:separator/>
      </w:r>
    </w:p>
  </w:footnote>
  <w:footnote w:id="0" w:type="continuationSeparator">
    <w:p w:rsidRDefault="00DD6C94" w:rsidR="00DD6C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C94" w:rsidP="00E37B9D" w:rsidR="00DD6C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6C94" w:rsidR="00DD6C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C94" w:rsidP="00E37B9D" w:rsidR="00DD6C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21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6C94" w:rsidP="008C3132" w:rsidR="00DD6C94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4E0A16">
      <w:t>825</w:t>
    </w:r>
    <w:r>
      <w:t>/15-</w:t>
    </w:r>
    <w:r w:rsidR="004E0A16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50593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D3E6F"/>
    <w:rsid w:val="000E466C"/>
    <w:rsid w:val="00101503"/>
    <w:rsid w:val="00101E57"/>
    <w:rsid w:val="0010473C"/>
    <w:rsid w:val="00104AC8"/>
    <w:rsid w:val="001062F4"/>
    <w:rsid w:val="00106EA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2AA"/>
    <w:rsid w:val="00254DBF"/>
    <w:rsid w:val="0026703A"/>
    <w:rsid w:val="002765A5"/>
    <w:rsid w:val="002A1020"/>
    <w:rsid w:val="002A659C"/>
    <w:rsid w:val="002B011F"/>
    <w:rsid w:val="002B2706"/>
    <w:rsid w:val="002B5E36"/>
    <w:rsid w:val="002B72E4"/>
    <w:rsid w:val="002C1434"/>
    <w:rsid w:val="002C4929"/>
    <w:rsid w:val="002D0F73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7466"/>
    <w:rsid w:val="003D7699"/>
    <w:rsid w:val="003E41A8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5442C"/>
    <w:rsid w:val="004647EF"/>
    <w:rsid w:val="00486C2C"/>
    <w:rsid w:val="004A5D4D"/>
    <w:rsid w:val="004B6C65"/>
    <w:rsid w:val="004B703D"/>
    <w:rsid w:val="004C2509"/>
    <w:rsid w:val="004C4B52"/>
    <w:rsid w:val="004C7182"/>
    <w:rsid w:val="004E0A16"/>
    <w:rsid w:val="004E498B"/>
    <w:rsid w:val="00513D2B"/>
    <w:rsid w:val="00531A9C"/>
    <w:rsid w:val="005439BE"/>
    <w:rsid w:val="005440C2"/>
    <w:rsid w:val="00551781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3474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E65A6"/>
    <w:rsid w:val="00814233"/>
    <w:rsid w:val="00821286"/>
    <w:rsid w:val="008455B6"/>
    <w:rsid w:val="008503D7"/>
    <w:rsid w:val="00861573"/>
    <w:rsid w:val="00862CC5"/>
    <w:rsid w:val="00880984"/>
    <w:rsid w:val="0088756B"/>
    <w:rsid w:val="00894966"/>
    <w:rsid w:val="008A3AB7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20D9"/>
    <w:rsid w:val="0098648A"/>
    <w:rsid w:val="009948D5"/>
    <w:rsid w:val="00994944"/>
    <w:rsid w:val="009A19E8"/>
    <w:rsid w:val="009B1C85"/>
    <w:rsid w:val="009C0D3D"/>
    <w:rsid w:val="009D5177"/>
    <w:rsid w:val="009D5D95"/>
    <w:rsid w:val="00A01095"/>
    <w:rsid w:val="00A13C19"/>
    <w:rsid w:val="00A241EB"/>
    <w:rsid w:val="00A26896"/>
    <w:rsid w:val="00A366D1"/>
    <w:rsid w:val="00A43712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6E05"/>
    <w:rsid w:val="00BC00EA"/>
    <w:rsid w:val="00BC53A0"/>
    <w:rsid w:val="00BC5DCC"/>
    <w:rsid w:val="00BD0BAB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44BF6"/>
    <w:rsid w:val="00C572D2"/>
    <w:rsid w:val="00C60200"/>
    <w:rsid w:val="00C61524"/>
    <w:rsid w:val="00C758AA"/>
    <w:rsid w:val="00C81F50"/>
    <w:rsid w:val="00C84E20"/>
    <w:rsid w:val="00C86750"/>
    <w:rsid w:val="00CA0565"/>
    <w:rsid w:val="00CA3E6B"/>
    <w:rsid w:val="00CA590A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55C2A"/>
    <w:rsid w:val="00D7124E"/>
    <w:rsid w:val="00D75141"/>
    <w:rsid w:val="00D82465"/>
    <w:rsid w:val="00D92349"/>
    <w:rsid w:val="00D92DF0"/>
    <w:rsid w:val="00D94D07"/>
    <w:rsid w:val="00D96FA0"/>
    <w:rsid w:val="00DA6554"/>
    <w:rsid w:val="00DD0823"/>
    <w:rsid w:val="00DD118B"/>
    <w:rsid w:val="00DD5088"/>
    <w:rsid w:val="00DD5973"/>
    <w:rsid w:val="00DD6C94"/>
    <w:rsid w:val="00DD6F15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21BF"/>
    <w:rsid w:val="00ED303C"/>
    <w:rsid w:val="00EE0861"/>
    <w:rsid w:val="00EE1103"/>
    <w:rsid w:val="00EE4915"/>
    <w:rsid w:val="00EE6A90"/>
    <w:rsid w:val="00EF6F21"/>
    <w:rsid w:val="00F0712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603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4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4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4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4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4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4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4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4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St-825/2015-11</izvorni_sadrzaj>
    <derivirana_varijabla naziv="DomainObject.Oznaka_1">St-825/2015-11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St-825/2015</izvorni_sadrzaj>
    <derivirana_varijabla naziv="DomainObject.Predmet.OznakaBroj_1">St-825/2015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PROVIDENTIA j.d.o.o. za ugostiteljstvo i trgovinu</izvorni_sadrzaj>
    <derivirana_varijabla naziv="DomainObject.Predmet.ProtustrankaFormated_1">  PROVIDENTIA j.d.o.o. za ugostiteljstvo i trgovinu</derivirana_varijabla>
  </DomainObject.Predmet.ProtustrankaFormated>
  <DomainObject.Predmet.ProtustrankaFormatedOIB>
    <izvorni_sadrzaj>  PROVIDENTIA j.d.o.o. za ugostiteljstvo i trgovinu, OIB 61139322413</izvorni_sadrzaj>
    <derivirana_varijabla naziv="DomainObject.Predmet.ProtustrankaFormatedOIB_1">  PROVIDENTIA j.d.o.o. za ugostiteljstvo i trgovinu, OIB 61139322413</derivirana_varijabla>
  </DomainObject.Predmet.ProtustrankaFormatedOIB>
  <DomainObject.Predmet.ProtustrankaFormatedWithAdress>
    <izvorni_sadrzaj> PROVIDENTIA j.d.o.o. za ugostiteljstvo i trgovinu, Andrije Hebranga 12, 23000 Zadar</izvorni_sadrzaj>
    <derivirana_varijabla naziv="DomainObject.Predmet.ProtustrankaFormatedWithAdress_1"> PROVIDENTIA j.d.o.o. za ugostiteljstvo i trgovinu, Andrije Hebranga 12, 23000 Zadar</derivirana_varijabla>
  </DomainObject.Predmet.ProtustrankaFormatedWithAdress>
  <DomainObject.Predmet.ProtustrankaFormatedWithAdressOIB>
    <izvorni_sadrzaj> PROVIDENTIA j.d.o.o. za ugostiteljstvo i trgovinu, OIB 61139322413, Andrije Hebranga 12, 23000 Zadar</izvorni_sadrzaj>
    <derivirana_varijabla naziv="DomainObject.Predmet.ProtustrankaFormatedWithAdressOIB_1"> PROVIDENTIA j.d.o.o. za ugostiteljstvo i trgovinu, OIB 61139322413, Andrije Hebranga 12, 23000 Zadar</derivirana_varijabla>
  </DomainObject.Predmet.ProtustrankaFormatedWithAdressOIB>
  <DomainObject.Predmet.ProtustrankaWithAdress>
    <izvorni_sadrzaj>PROVIDENTIA j.d.o.o. za ugostiteljstvo i trgovinu Andrije Hebranga 12, 23000 Zadar</izvorni_sadrzaj>
    <derivirana_varijabla naziv="DomainObject.Predmet.ProtustrankaWithAdress_1">PROVIDENTIA j.d.o.o. za ugostiteljstvo i trgovinu Andrije Hebranga 12, 23000 Zadar</derivirana_varijabla>
  </DomainObject.Predmet.ProtustrankaWithAdress>
  <DomainObject.Predmet.ProtustrankaWithAdressOIB>
    <izvorni_sadrzaj>PROVIDENTIA j.d.o.o. za ugostiteljstvo i trgovinu, OIB 61139322413, Andrije Hebranga 12, 23000 Zadar</izvorni_sadrzaj>
    <derivirana_varijabla naziv="DomainObject.Predmet.ProtustrankaWithAdressOIB_1">PROVIDENTIA j.d.o.o. za ugostiteljstvo i trgovinu, OIB 61139322413, Andrije Hebranga 12, 23000 Zadar</derivirana_varijabla>
  </DomainObject.Predmet.ProtustrankaWithAdressOIB>
  <DomainObject.Predmet.ProtustrankaNazivFormated>
    <izvorni_sadrzaj>PROVIDENTIA j.d.o.o. za ugostiteljstvo i trgovinu</izvorni_sadrzaj>
    <derivirana_varijabla naziv="DomainObject.Predmet.ProtustrankaNazivFormated_1">PROVIDENTIA j.d.o.o. za ugostiteljstvo i trgovinu</derivirana_varijabla>
  </DomainObject.Predmet.ProtustrankaNazivFormated>
  <DomainObject.Predmet.ProtustrankaNazivFormatedOIB>
    <izvorni_sadrzaj>PROVIDENTIA j.d.o.o. za ugostiteljstvo i trgovinu, OIB 61139322413</izvorni_sadrzaj>
    <derivirana_varijabla naziv="DomainObject.Predmet.ProtustrankaNazivFormatedOIB_1">PROVIDENTIA j.d.o.o. za ugostiteljstvo i trgovinu, OIB 61139322413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20515.67</izvorni_sadrzaj>
    <derivirana_varijabla naziv="DomainObject.Predmet.TrenutnaVrijednost_1">20515.67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PROVIDENTIA j.d.o.o. za ugostiteljstvo i trgovinu</item>
    </izvorni_sadrzaj>
    <derivirana_varijabla naziv="DomainObject.Predmet.ProtuStrankaListFormated_1">
      <item>PROVIDENTIA j.d.o.o. za ugostiteljstvo i trgovinu</item>
    </derivirana_varijabla>
  </DomainObject.Predmet.ProtuStrankaListFormated>
  <DomainObject.Predmet.ProtuStrankaListFormatedOIB>
    <izvorni_sadrzaj>
      <item>PROVIDENTIA j.d.o.o. za ugostiteljstvo i trgovinu, OIB 61139322413</item>
    </izvorni_sadrzaj>
    <derivirana_varijabla naziv="DomainObject.Predmet.ProtuStrankaListFormatedOIB_1">
      <item>PROVIDENTIA j.d.o.o. za ugostiteljstvo i trgovinu, OIB 61139322413</item>
    </derivirana_varijabla>
  </DomainObject.Predmet.ProtuStrankaListFormatedOIB>
  <DomainObject.Predmet.ProtuStrankaListFormatedWithAdress>
    <izvorni_sadrzaj>
      <item>PROVIDENTIA j.d.o.o. za ugostiteljstvo i trgovinu, Andrije Hebranga 12, 23000 Zadar</item>
    </izvorni_sadrzaj>
    <derivirana_varijabla naziv="DomainObject.Predmet.ProtuStrankaListFormatedWithAdress_1">
      <item>PROVIDENTIA j.d.o.o. za ugostiteljstvo i trgovinu, Andrije Hebranga 12, 23000 Zadar</item>
    </derivirana_varijabla>
  </DomainObject.Predmet.ProtuStrankaListFormatedWithAdress>
  <DomainObject.Predmet.ProtuStrankaListFormatedWithAdressOIB>
    <izvorni_sadrzaj>
      <item>PROVIDENTIA j.d.o.o. za ugostiteljstvo i trgovinu, OIB 61139322413, Andrije Hebranga 12, 23000 Zadar</item>
    </izvorni_sadrzaj>
    <derivirana_varijabla naziv="DomainObject.Predmet.ProtuStrankaListFormatedWithAdressOIB_1">
      <item>PROVIDENTIA j.d.o.o. za ugostiteljstvo i trgovinu, OIB 61139322413, Andrije Hebranga 12, 23000 Zadar</item>
    </derivirana_varijabla>
  </DomainObject.Predmet.ProtuStrankaListFormatedWithAdressOIB>
  <DomainObject.Predmet.ProtuStrankaListNazivFormated>
    <izvorni_sadrzaj>
      <item>PROVIDENTIA j.d.o.o. za ugostiteljstvo i trgovinu</item>
    </izvorni_sadrzaj>
    <derivirana_varijabla naziv="DomainObject.Predmet.ProtuStrankaListNazivFormated_1">
      <item>PROVIDENTIA j.d.o.o. za ugostiteljstvo i trgovinu</item>
    </derivirana_varijabla>
  </DomainObject.Predmet.ProtuStrankaListNazivFormated>
  <DomainObject.Predmet.ProtuStrankaListNazivFormatedOIB>
    <izvorni_sadrzaj>
      <item>PROVIDENTIA j.d.o.o. za ugostiteljstvo i trgovinu, OIB 61139322413</item>
    </izvorni_sadrzaj>
    <derivirana_varijabla naziv="DomainObject.Predmet.ProtuStrankaListNazivFormatedOIB_1">
      <item>PROVIDENTIA j.d.o.o. za ugostiteljstvo i trgovinu, OIB 61139322413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St-825/2015-11</izvorni_sadrzaj>
    <derivirana_varijabla naziv="DomainObject.PoslovniBrojDokumenta_1">St-825/2015-11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PROVIDENTIA j.d.o.o. za ugostiteljstvo i trgovinu</izvorni_sadrzaj>
    <derivirana_varijabla naziv="DomainObject.Predmet.ProtustrankaIDrugi_1">PROVIDENTIA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PROVIDENTIA j.d.o.o. za ugostiteljstvo i trgovinu, OIB 61139322413, Andrije Hebranga 12, 23000 Zadar</izvorni_sadrzaj>
    <derivirana_varijabla naziv="DomainObject.Predmet.ProtustrankaIDrugiAdressOIB_1">PROVIDENTIA j.d.o.o. za ugostiteljstvo i trgovinu, OIB 61139322413, Andrije Hebranga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PROVIDENTIA j.d.o.o. za ugostiteljstvo i trgovinu</item>
    </izvorni_sadrzaj>
    <derivirana_varijabla naziv="DomainObject.Predmet.SudioniciListNaziv_1">
      <item>FINA</item>
      <item>PROVIDENTIA j.d.o.o. za ugostiteljstvo i trgovinu</item>
    </derivirana_varijabla>
  </DomainObject.Predmet.SudioniciListNaziv>
  <DomainObject.Predmet.SudioniciListAdressOIB>
    <izvorni_sadrzaj>
      <item>FINA, OIB 85821130368</item>
      <item>PROVIDENTIA j.d.o.o. za ugostiteljstvo i trgovinu, OIB 61139322413, Andrije Hebranga 12,23000 Zadar</item>
    </izvorni_sadrzaj>
    <derivirana_varijabla naziv="DomainObject.Predmet.SudioniciListAdressOIB_1">
      <item>FINA, OIB 85821130368</item>
      <item>PROVIDENTIA j.d.o.o. za ugostiteljstvo i trgovinu, OIB 61139322413, Andrije Hebranga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61139322413</item>
    </izvorni_sadrzaj>
    <derivirana_varijabla naziv="DomainObject.Predmet.SudioniciListNazivOIB_1">
      <item>, OIB 85821130368</item>
      <item>, OIB 61139322413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1034</properties:Words>
  <properties:Characters>5640</properties:Characters>
  <properties:Lines>130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2017-02-20T11:53:00Z</dcterms:created>
  <dc:creator>Administrator</dc:creator>
  <cp:lastModifiedBy>Nena Mužanović</cp:lastModifiedBy>
  <cp:lastPrinted>2017-02-21T13:11:00Z</cp:lastPrinted>
  <dcterms:modified xmlns:xsi="http://www.w3.org/2001/XMLSchema-instance" xsi:type="dcterms:W3CDTF">2017-02-21T13:20:00Z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St-825/2015-11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