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10ac" w14:paraId="7a810ac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145992" w:rsidR="00F3362F" w:rsidRPr="00A2691E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145992">
        <w:rPr>
          <w:b/>
        </w:rPr>
        <w:t xml:space="preserve">  </w:t>
      </w:r>
      <w:r w:rsidR="00A2691E">
        <w:rPr>
          <w:b/>
        </w:rPr>
        <w:t xml:space="preserve">   </w:t>
      </w:r>
      <w:proofErr w:type="spellStart"/>
      <w:r w:rsidR="00A2691E" w:rsidRPr="00A2691E">
        <w:rPr>
          <w:b/>
        </w:rPr>
        <w:t>Ramiz</w:t>
      </w:r>
      <w:proofErr w:type="spellEnd"/>
      <w:r w:rsidR="00A2691E" w:rsidRPr="00A2691E">
        <w:rPr>
          <w:b/>
        </w:rPr>
        <w:t xml:space="preserve"> Pandžić</w:t>
      </w:r>
    </w:p>
    <w:p w:rsidRDefault="00F3362F" w:rsidP="00A2691E" w:rsidR="00A2691E" w:rsidRPr="00A2691E">
      <w:pPr>
        <w:jc w:val="right"/>
        <w:rPr>
          <w:b/>
        </w:rPr>
      </w:pPr>
      <w:r w:rsidRPr="00A2691E">
        <w:rPr>
          <w:b/>
        </w:rPr>
        <w:t xml:space="preserve">   </w:t>
      </w:r>
      <w:r w:rsidR="00A2691E" w:rsidRPr="00A2691E">
        <w:rPr>
          <w:b/>
        </w:rPr>
        <w:t>Osijek, Marjanska ulica 8/A</w:t>
      </w:r>
    </w:p>
    <w:p w:rsidRDefault="00145992" w:rsidP="00145992" w:rsidR="00145992" w:rsidRPr="00F3362F">
      <w:pPr>
        <w:spacing w:after="0"/>
        <w:ind w:left="6372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F3362F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ED2E54">
        <w:t>REPUBLIKA HRVATSKA – Ministarstvo financija OIB: 52634238587, zastupano po Županijskom državnom odvjetništvu u Osijeku</w:t>
      </w:r>
    </w:p>
    <w:p w:rsidRDefault="00ED2E54" w:rsidP="0017521A" w:rsidR="00ED2E54" w:rsidRPr="00CD37EC">
      <w:pPr>
        <w:spacing w:after="0"/>
        <w:jc w:val="both"/>
        <w:rPr>
          <w:rFonts w:cs="Times New Roman"/>
        </w:rPr>
      </w:pPr>
    </w:p>
    <w:p w:rsidRDefault="0017521A" w:rsidP="0017521A" w:rsidR="00F3362F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ED2E54">
        <w:t>CRVENO 51 j.d.o.o., Osijek, Marjanska ulica 8/A, MBS: 030127245, OIB: 49342952591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ED2E54" w:rsidP="00ED2E54" w:rsidR="00ED2E54">
      <w:pPr>
        <w:jc w:val="both"/>
      </w:pPr>
      <w:r>
        <w:t xml:space="preserve">-zakonski zastupnik dužnika – direktor </w:t>
      </w:r>
      <w:proofErr w:type="spellStart"/>
      <w:r>
        <w:t>Ramiz</w:t>
      </w:r>
      <w:proofErr w:type="spellEnd"/>
      <w:r>
        <w:t xml:space="preserve"> Pandžić, OIB: 51627878384, Osijek, Marjanska ulica 8/A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ED2E54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12. veljače</w:t>
      </w:r>
      <w:r w:rsidR="00120D6D">
        <w:rPr>
          <w:rFonts w:cs="Times New Roman"/>
          <w:b/>
          <w:u w:val="single"/>
        </w:rPr>
        <w:t xml:space="preserve"> 2019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F3362F">
        <w:rPr>
          <w:rFonts w:cs="Times New Roman"/>
          <w:b/>
          <w:u w:val="single"/>
        </w:rPr>
        <w:t>9,</w:t>
      </w:r>
      <w:r>
        <w:rPr>
          <w:rFonts w:cs="Times New Roman"/>
          <w:b/>
          <w:u w:val="single"/>
        </w:rPr>
        <w:t>0</w:t>
      </w:r>
      <w:r w:rsidR="00145992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AE4349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B012A6">
        <w:rPr>
          <w:rFonts w:cs="Times New Roman"/>
        </w:rPr>
        <w:t>27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AE4349" w:rsidR="00384E2F" w:rsidRPr="00CD37EC">
      <w:pPr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D753F4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4C1957" w:rsidP="004C1957" w:rsidR="004C1957">
      <w:pPr>
        <w:pStyle w:val="Odlomakpopisa"/>
        <w:numPr>
          <w:ilvl w:val="0"/>
          <w:numId w:val="1"/>
        </w:numPr>
        <w:spacing w:after="0"/>
        <w:jc w:val="both"/>
      </w:pPr>
      <w:r>
        <w:rPr>
          <w:color w:val="000000"/>
        </w:rPr>
        <w:t>zakonski zastupnik dužnika</w:t>
      </w:r>
      <w:r>
        <w:t xml:space="preserve"> </w:t>
      </w:r>
      <w:proofErr w:type="spellStart"/>
      <w:r>
        <w:t>Ramiz</w:t>
      </w:r>
      <w:proofErr w:type="spellEnd"/>
      <w:r>
        <w:t xml:space="preserve"> Pandžić, Osijek, Marjanska ulica 8/A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4C1957">
        <w:t>12.02</w:t>
      </w:r>
      <w:r w:rsidR="00AF2899">
        <w:t xml:space="preserve">.2019. u </w:t>
      </w:r>
      <w:r w:rsidR="00F3362F">
        <w:t>9</w:t>
      </w:r>
      <w:r w:rsidR="00F001FB">
        <w:t>,</w:t>
      </w:r>
      <w:r w:rsidR="004C1957">
        <w:t>0</w:t>
      </w:r>
      <w:r w:rsidR="00F3362F">
        <w:t>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528" w:rsidR="00DF5528">
      <w:pPr>
        <w:spacing w:after="0"/>
      </w:pPr>
      <w:r>
        <w:separator/>
      </w:r>
    </w:p>
  </w:endnote>
  <w:endnote w:id="0" w:type="continuationSeparator">
    <w:p w:rsidRDefault="00DF5528" w:rsidR="00DF55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528" w:rsidR="001349C2">
    <w:pPr>
      <w:pStyle w:val="Podnoje"/>
    </w:pPr>
  </w:p>
  <w:p w:rsidRDefault="00DF5528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528" w:rsidR="00DF5528">
      <w:pPr>
        <w:spacing w:after="0"/>
      </w:pPr>
      <w:r>
        <w:separator/>
      </w:r>
    </w:p>
  </w:footnote>
  <w:footnote w:id="0" w:type="continuationSeparator">
    <w:p w:rsidRDefault="00DF5528" w:rsidR="00DF55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D74" w:rsidP="00843D74" w:rsidR="00145992">
    <w:pPr>
      <w:pStyle w:val="Zaglavlje"/>
      <w:jc w:val="right"/>
    </w:pPr>
    <w:r>
      <w:t>Poslovni broj: 7 St-926/18-29</w:t>
    </w:r>
  </w:p>
  <w:p w:rsidRDefault="00ED2E54" w:rsidP="00843D74" w:rsidR="00ED2E54" w:rsidRPr="00843D7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1957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43D74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2691E"/>
    <w:rsid w:val="00A542CB"/>
    <w:rsid w:val="00AD3D52"/>
    <w:rsid w:val="00AE4349"/>
    <w:rsid w:val="00AF2899"/>
    <w:rsid w:val="00B012A6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71B7C"/>
    <w:rsid w:val="00D753F4"/>
    <w:rsid w:val="00D86AB7"/>
    <w:rsid w:val="00DE2124"/>
    <w:rsid w:val="00DF5528"/>
    <w:rsid w:val="00E23BEE"/>
    <w:rsid w:val="00E329A9"/>
    <w:rsid w:val="00EA6665"/>
    <w:rsid w:val="00ED0F27"/>
    <w:rsid w:val="00ED2E54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A542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4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2CB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A542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4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2CB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360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41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St-926/2018</izvorni_sadrzaj>
    <derivirana_varijabla naziv="DomainObject.Predmet.OznakaBroj_1">St-926/2018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51 j.d.o.o. za trgovinu i usluge zastupanog po punomoćniku Ramiz Pandžić</izvorni_sadrzaj>
    <derivirana_varijabla naziv="DomainObject.Predmet.ProtustrankaFormated_1">  CRVENO 51 j.d.o.o. za trgovinu i usluge zastupanog po punomoćniku Ramiz Pandžić</derivirana_varijabla>
  </DomainObject.Predmet.ProtustrankaFormated>
  <DomainObject.Predmet.ProtustrankaFormatedOIB>
    <izvorni_sadrzaj>  CRVENO 51 j.d.o.o. za trgovinu i usluge, OIB 49342952591 zastupanog po punomoćniku Ramiz Pandžić</izvorni_sadrzaj>
    <derivirana_varijabla naziv="DomainObject.Predmet.ProtustrankaFormatedOIB_1">  CRVENO 51 j.d.o.o. za trgovinu i usluge, OIB 49342952591 zastupanog po punomoćniku Ramiz Pandžić</derivirana_varijabla>
  </DomainObject.Predmet.ProtustrankaFormatedOIB>
  <DomainObject.Predmet.ProtustrankaFormatedWithAdress>
    <izvorni_sadrzaj> CRVENO 51 j.d.o.o. za trgovinu i usluge, Marjanska ulica 8/A, 31000 Osijek zastupanog po punomoćniku Ramiz Pandžić</izvorni_sadrzaj>
    <derivirana_varijabla naziv="DomainObject.Predmet.ProtustrankaFormatedWithAdress_1"> CRVENO 51 j.d.o.o. za trgovinu i usluge, Marjanska ulica 8/A, 31000 Osijek zastupanog po punomoćniku Ramiz Pandžić</derivirana_varijabla>
  </DomainObject.Predmet.ProtustrankaFormatedWithAdress>
  <DomainObject.Predmet.ProtustrankaFormatedWithAdressOIB>
    <izvorni_sadrzaj> CRVENO 51 j.d.o.o. za trgovinu i usluge, OIB 49342952591, Marjanska ulica 8/A, 31000 Osijek zastupanog po punomoćniku Ramiz Pandžić</izvorni_sadrzaj>
    <derivirana_varijabla naziv="DomainObject.Predmet.ProtustrankaFormatedWithAdressOIB_1"> CRVENO 51 j.d.o.o. za trgovinu i usluge, OIB 49342952591, Marjanska ulica 8/A, 31000 Osijek zastupanog po punomoćniku Ramiz Pandžić</derivirana_varijabla>
  </DomainObject.Predmet.ProtustrankaFormatedWithAdressOIB>
  <DomainObject.Predmet.ProtustrankaWithAdress>
    <izvorni_sadrzaj>CRVENO 51 j.d.o.o. za trgovinu i usluge Marjanska ulica 8/A, 31000 Osijek</izvorni_sadrzaj>
    <derivirana_varijabla naziv="DomainObject.Predmet.ProtustrankaWithAdress_1">CRVENO 51 j.d.o.o. za trgovinu i usluge Marjanska ulica 8/A, 31000 Osijek</derivirana_varijabla>
  </DomainObject.Predmet.ProtustrankaWithAdress>
  <DomainObject.Predmet.ProtustrankaWithAdressOIB>
    <izvorni_sadrzaj>CRVENO 51 j.d.o.o. za trgovinu i usluge, OIB 49342952591, Marjanska ulica 8/A, 31000 Osijek</izvorni_sadrzaj>
    <derivirana_varijabla naziv="DomainObject.Predmet.ProtustrankaWithAdressOIB_1">CRVENO 51 j.d.o.o. za trgovinu i usluge, OIB 49342952591, Marjanska ulica 8/A, 31000 Osijek</derivirana_varijabla>
  </DomainObject.Predmet.ProtustrankaWithAdressOIB>
  <DomainObject.Predmet.ProtustrankaNazivFormated>
    <izvorni_sadrzaj>CRVENO 51 j.d.o.o. za trgovinu i usluge</izvorni_sadrzaj>
    <derivirana_varijabla naziv="DomainObject.Predmet.ProtustrankaNazivFormated_1">CRVENO 51 j.d.o.o. za trgovinu i usluge</derivirana_varijabla>
  </DomainObject.Predmet.ProtustrankaNazivFormated>
  <DomainObject.Predmet.ProtustrankaNazivFormatedOIB>
    <izvorni_sadrzaj>CRVENO 51 j.d.o.o. za trgovinu i usluge, OIB 49342952591</izvorni_sadrzaj>
    <derivirana_varijabla naziv="DomainObject.Predmet.ProtustrankaNazivFormatedOIB_1">CRVENO 51 j.d.o.o. za trgovinu i usluge, OIB 49342952591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CRVENO 51 j.d.o.o. za trgovinu i usluge zastupanog po punomoćniku Ramiz Pandžić</item>
    </izvorni_sadrzaj>
    <derivirana_varijabla naziv="DomainObject.Predmet.ProtuStrankaListFormated_1">
      <item>CRVENO 51 j.d.o.o. za trgovinu i usluge zastupanog po punomoćniku Ramiz Pandžić</item>
    </derivirana_varijabla>
  </DomainObject.Predmet.ProtuStrankaListFormated>
  <DomainObject.Predmet.ProtuStrankaListFormatedOIB>
    <izvorni_sadrzaj>
      <item>CRVENO 51 j.d.o.o. za trgovinu i usluge, OIB 49342952591 zastupanog po punomoćniku Ramiz Pandžić</item>
    </izvorni_sadrzaj>
    <derivirana_varijabla naziv="DomainObject.Predmet.ProtuStrankaListFormatedOIB_1">
      <item>CRVENO 51 j.d.o.o. za trgovinu i usluge, OIB 49342952591 zastupanog po punomoćniku Ramiz Pandžić</item>
    </derivirana_varijabla>
  </DomainObject.Predmet.ProtuStrankaListFormatedOIB>
  <DomainObject.Predmet.ProtuStrankaListFormatedWithAdress>
    <izvorni_sadrzaj>
      <item>CRVENO 51 j.d.o.o. za trgovinu i usluge, Marjanska ulica 8/A, 31000 Osijek zastupanog po punomoćniku Ramiz Pandžić</item>
    </izvorni_sadrzaj>
    <derivirana_varijabla naziv="DomainObject.Predmet.ProtuStrankaListFormatedWithAdress_1">
      <item>CRVENO 51 j.d.o.o. za trgovinu i usluge, Marjanska ulica 8/A, 31000 Osijek zastupanog po punomoćniku Ramiz Pandžić</item>
    </derivirana_varijabla>
  </DomainObject.Predmet.ProtuStrankaListFormatedWithAdress>
  <DomainObject.Predmet.ProtuStrankaListFormatedWithAdressOIB>
    <izvorni_sadrzaj>
      <item>CRVENO 51 j.d.o.o. za trgovinu i usluge, OIB 49342952591, Marjanska ulica 8/A, 31000 Osijek zastupanog po punomoćniku Ramiz Pandžić</item>
    </izvorni_sadrzaj>
    <derivirana_varijabla naziv="DomainObject.Predmet.ProtuStrankaListFormatedWithAdressOIB_1">
      <item>CRVENO 51 j.d.o.o. za trgovinu i usluge, OIB 49342952591, Marjanska ulica 8/A, 31000 Osijek zastupanog po punomoćniku Ramiz Pandžić</item>
    </derivirana_varijabla>
  </DomainObject.Predmet.ProtuStrankaListFormatedWithAdressOIB>
  <DomainObject.Predmet.ProtuStrankaListNazivFormated>
    <izvorni_sadrzaj>
      <item>CRVENO 51 j.d.o.o. za trgovinu i usluge</item>
    </izvorni_sadrzaj>
    <derivirana_varijabla naziv="DomainObject.Predmet.ProtuStrankaListNazivFormated_1">
      <item>CRVENO 51 j.d.o.o. za trgovinu i usluge</item>
    </derivirana_varijabla>
  </DomainObject.Predmet.ProtuStrankaListNazivFormated>
  <DomainObject.Predmet.ProtuStrankaListNazivFormatedOIB>
    <izvorni_sadrzaj>
      <item>CRVENO 51 j.d.o.o. za trgovinu i usluge, OIB 49342952591</item>
    </izvorni_sadrzaj>
    <derivirana_varijabla naziv="DomainObject.Predmet.ProtuStrankaListNazivFormatedOIB_1">
      <item>CRVENO 51 j.d.o.o. za trgovinu i usluge, OIB 49342952591</item>
    </derivirana_varijabla>
  </DomainObject.Predmet.ProtuStrankaListNazivFormatedOIB>
  <DomainObject.Predmet.OstaliListFormated>
    <izvorni_sadrzaj>
      <item>Ramiz Pandžić punomoćnik sudionika u postupku CRVENO 51 j.d.o.o. za trgovinu i usluge</item>
      <item>Županijsko državno odvjetništvo u Osijeku</item>
    </izvorni_sadrzaj>
    <derivirana_varijabla naziv="DomainObject.Predmet.OstaliListFormated_1">
      <item>Ramiz Pandžić punomoćnik sudionika u postupku CRVENO 51 j.d.o.o. za trgovinu i usluge</item>
      <item>Županijsko državno odvjetništvo u Osijeku</item>
    </derivirana_varijabla>
  </DomainObject.Predmet.OstaliListFormated>
  <DomainObject.Predmet.OstaliListFormatedOIB>
    <izvorni_sadrzaj>
      <item>Ramiz Pandžić, OIB 51627878384 punomoćnik sudionika u postupku CRVENO 51 j.d.o.o. za trgovinu i usluge</item>
      <item>Županijsko državno odvjetništvo u Osijeku, OIB 61379160880</item>
    </izvorni_sadrzaj>
    <derivirana_varijabla naziv="DomainObject.Predmet.OstaliListFormatedOIB_1">
      <item>Ramiz Pandžić, OIB 51627878384 punomoćnik sudionika u postupku CRVENO 51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Ramiz Pandžić, Marjanska Ulica 8 A, 31000 Osijek punomoćnik sudionika u postupku CRVENO 51 j.d.o.o. za trgovinu i usluge</item>
      <item>Županijsko državno odvjetništvo u Osijeku, Kapucinska 21, 31000 Osijek</item>
    </izvorni_sadrzaj>
    <derivirana_varijabla naziv="DomainObject.Predmet.OstaliListFormatedWithAdress_1">
      <item>Ramiz Pandžić, Marjanska Ulica 8 A, 31000 Osijek punomoćnik sudionika u postupku CRVENO 51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Ramiz Pandžić, OIB 51627878384, Marjanska Ulica 8 A, 31000 Osijek punomoćnik sudionika u postupku CRVENO 51 j.d.o.o. za trgovinu i usluge</item>
      <item>Županijsko državno odvjetništvo u Osijeku, OIB 61379160880, Kapucinska 21, 31000 Osijek</item>
    </izvorni_sadrzaj>
    <derivirana_varijabla naziv="DomainObject.Predmet.OstaliListFormatedWithAdressOIB_1">
      <item>Ramiz Pandžić, OIB 51627878384, Marjanska Ulica 8 A, 31000 Osijek punomoćnik sudionika u postupku CRVENO 51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Ramiz Pandžić</item>
      <item>Županijsko državno odvjetništvo u Osijeku</item>
    </izvorni_sadrzaj>
    <derivirana_varijabla naziv="DomainObject.Predmet.OstaliListNazivFormated_1">
      <item>Ramiz Pandžić</item>
      <item>Županijsko državno odvjetništvo u Osijeku</item>
    </derivirana_varijabla>
  </DomainObject.Predmet.OstaliListNazivFormated>
  <DomainObject.Predmet.OstaliListNazivFormatedOIB>
    <izvorni_sadrzaj>
      <item>Ramiz Pandžić, OIB 51627878384</item>
      <item>Županijsko državno odvjetništvo u Osijeku, OIB 61379160880</item>
    </izvorni_sadrzaj>
    <derivirana_varijabla naziv="DomainObject.Predmet.OstaliListNazivFormatedOIB_1">
      <item>Ramiz Pandžić, OIB 51627878384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CRVENO 51 j.d.o.o. za trgovinu i usluge</izvorni_sadrzaj>
    <derivirana_varijabla naziv="DomainObject.Predmet.ProtustrankaIDrugi_1">CRVENO 51 j.d.o.o.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CRVENO 51 j.d.o.o. za trgovinu i usluge, OIB 49342952591, Marjanska ulica 8/A, 31000 Osijek</izvorni_sadrzaj>
    <derivirana_varijabla naziv="DomainObject.Predmet.ProtustrankaIDrugiAdressOIB_1">CRVENO 51 j.d.o.o. za trgovinu i usluge, OIB 49342952591, Marjanska ulica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CRVENO 51 j.d.o.o. za trgovinu i usluge</item>
      <item>RH MINISTARSTVO FINANCIJA</item>
      <item>Ramiz Pandžić</item>
      <item>Županijsko državno odvjetništvo u Osijeku</item>
    </izvorni_sadrzaj>
    <derivirana_varijabla naziv="DomainObject.Predmet.SudioniciListNaziv_1">
      <item>CRVENO 51 j.d.o.o. za trgovinu i usluge</item>
      <item>RH MINISTARSTVO FINANCIJA</item>
      <item>Ramiz Pandžić</item>
      <item>Županijsko državno odvjetništvo u Osijeku</item>
    </derivirana_varijabla>
  </DomainObject.Predmet.SudioniciListNaziv>
  <DomainObject.Predmet.SudioniciListAdressOIB>
    <izvorni_sadrzaj>
      <item>CRVENO 51 j.d.o.o. za trgovinu i usluge, OIB 49342952591, Marjanska ulica 8/A,31000 Osijek</item>
      <item>RH MINISTARSTVO FINANCIJA, OIB 52634238587</item>
      <item>Ramiz Pandžić, OIB 51627878384, Marjanska Ulica 8 A,31000 Osijek</item>
      <item>Županijsko državno odvjetništvo u Osijeku, OIB 61379160880, Kapucinska 21,31000 Osijek</item>
    </izvorni_sadrzaj>
    <derivirana_varijabla naziv="DomainObject.Predmet.SudioniciListAdressOIB_1">
      <item>CRVENO 51 j.d.o.o. za trgovinu i usluge, OIB 49342952591, Marjanska ulica 8/A,31000 Osijek</item>
      <item>RH MINISTARSTVO FINANCIJA, OIB 52634238587</item>
      <item>Ramiz Pandžić, OIB 51627878384, Marjanska Ulica 8 A,31000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49342952591</item>
      <item>, OIB 52634238587</item>
      <item>, OIB 51627878384</item>
      <item>, OIB 61379160880</item>
    </izvorni_sadrzaj>
    <derivirana_varijabla naziv="DomainObject.Predmet.SudioniciListNazivOIB_1">
      <item>, OIB 49342952591</item>
      <item>, OIB 52634238587</item>
      <item>, OIB 51627878384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St-926/2018-16</izvorni_sadrzaj>
    <derivirana_varijabla naziv="DomainObject.PredzadnjaOdlukaIzPredmeta.Oznaka_1">St-926/2018-16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C83D9-957E-4EE4-828D-F2AABC488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188</properties:Words>
  <properties:Characters>1065</properties:Characters>
  <properties:Lines>39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2018-12-27T07:28:00Z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(926-18 (-29) ZZ.docx)</vt:lpwstr>
  </prop:property>
  <prop:property name="CC_coloring" pid="5" fmtid="{D5CDD505-2E9C-101B-9397-08002B2CF9AE}">
    <vt:bool>true</vt:bool>
  </prop:property>
</prop:Properties>
</file>