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26f2a" w14:paraId="9526f2a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70. St-</w:t>
      </w:r>
      <w:r w:rsidR="00EB6934">
        <w:rPr>
          <w:rFonts w:cs="Times New Roman" w:hAnsi="Times New Roman" w:ascii="Times New Roman"/>
          <w:sz w:val="24"/>
        </w:rPr>
        <w:t>2274</w:t>
      </w:r>
      <w:r w:rsidR="00F17DC9" w:rsidRPr="00474F77">
        <w:rPr>
          <w:rFonts w:cs="Times New Roman" w:hAnsi="Times New Roman" w:ascii="Times New Roman"/>
          <w:sz w:val="24"/>
        </w:rPr>
        <w:t xml:space="preserve">/2016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454F3F" w:rsidP="00454F3F" w:rsidR="00454F3F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7E5082" w:rsidP="007E5082" w:rsidR="007E5082" w:rsidRPr="007E5082">
      <w:pPr>
        <w:ind w:firstLine="720"/>
        <w:jc w:val="both"/>
        <w:rPr>
          <w:sz w:val="24"/>
          <w:szCs w:val="24"/>
        </w:rPr>
      </w:pPr>
      <w:r w:rsidRPr="007E5082">
        <w:rPr>
          <w:sz w:val="24"/>
          <w:szCs w:val="24"/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7E5082">
        <w:rPr>
          <w:sz w:val="24"/>
          <w:szCs w:val="24"/>
        </w:rPr>
        <w:t>85821130368</w:t>
      </w:r>
      <w:r w:rsidRPr="007E5082">
        <w:rPr>
          <w:sz w:val="24"/>
          <w:szCs w:val="24"/>
          <w:lang w:val="pt-BR"/>
        </w:rPr>
        <w:t xml:space="preserve">, za otvaranje stečajnog postupka nad dužnikom POLYFORM d.o.o., OIB: 19890079539, MBS: 080113351, Zagreb, Ogrizovićeva 34, dana 05. lipnja 2017. 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BA5FB1">
        <w:rPr>
          <w:sz w:val="24"/>
        </w:rPr>
        <w:t xml:space="preserve">Nalaže se osobi </w:t>
      </w:r>
      <w:r w:rsidR="00EB69EE">
        <w:rPr>
          <w:sz w:val="24"/>
        </w:rPr>
        <w:t>o</w:t>
      </w:r>
      <w:r w:rsidR="00BA5FB1">
        <w:rPr>
          <w:sz w:val="24"/>
        </w:rPr>
        <w:t>vlaštenoj</w:t>
      </w:r>
      <w:r w:rsidR="00E25B65">
        <w:rPr>
          <w:sz w:val="24"/>
        </w:rPr>
        <w:t xml:space="preserve"> za zastupanje</w:t>
      </w:r>
      <w:r w:rsidR="009E7794">
        <w:rPr>
          <w:sz w:val="24"/>
        </w:rPr>
        <w:t xml:space="preserve"> </w:t>
      </w:r>
      <w:r w:rsidR="00712972" w:rsidRPr="00712972">
        <w:rPr>
          <w:sz w:val="24"/>
        </w:rPr>
        <w:t xml:space="preserve">Emilijan Drinovac OIB: 66621862873 iz Zagreba, Kulmerska 22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5D5E49">
        <w:rPr>
          <w:sz w:val="24"/>
          <w:szCs w:val="24"/>
        </w:rPr>
        <w:t>-22</w:t>
      </w:r>
      <w:r w:rsidR="00712972">
        <w:rPr>
          <w:sz w:val="24"/>
          <w:szCs w:val="24"/>
        </w:rPr>
        <w:t>74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377434" w:rsidR="00543364">
      <w:pPr>
        <w:ind w:firstLine="708"/>
        <w:jc w:val="both"/>
        <w:rPr>
          <w:sz w:val="24"/>
          <w:szCs w:val="24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E5082">
        <w:rPr>
          <w:sz w:val="24"/>
          <w:szCs w:val="24"/>
          <w:lang w:val="pt-BR"/>
        </w:rPr>
        <w:t xml:space="preserve">dužnikom </w:t>
      </w:r>
      <w:r w:rsidR="007E5082" w:rsidRPr="007E5082">
        <w:rPr>
          <w:sz w:val="24"/>
          <w:szCs w:val="24"/>
          <w:lang w:val="pt-BR"/>
        </w:rPr>
        <w:t>POLYFORM d.o.o., OIB: 19890079539, MBS: 080113351, Zagreb, Ogrizovićeva 34</w:t>
      </w:r>
      <w:r w:rsidR="007E5082">
        <w:rPr>
          <w:sz w:val="24"/>
          <w:szCs w:val="24"/>
          <w:lang w:val="pt-BR"/>
        </w:rPr>
        <w:t>.</w:t>
      </w:r>
    </w:p>
    <w:p w:rsidRDefault="00E25B65" w:rsidP="00377434" w:rsidR="00E25B65">
      <w:pPr>
        <w:ind w:firstLine="708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</w:t>
      </w:r>
      <w:r w:rsidR="007A03BE">
        <w:rPr>
          <w:sz w:val="24"/>
          <w:szCs w:val="24"/>
        </w:rPr>
        <w:t xml:space="preserve"> u neprekinutom razdoblju od </w:t>
      </w:r>
      <w:r w:rsidR="00220D51">
        <w:rPr>
          <w:sz w:val="24"/>
          <w:szCs w:val="24"/>
        </w:rPr>
        <w:t>1007</w:t>
      </w:r>
      <w:r w:rsidR="004D1FAD">
        <w:rPr>
          <w:sz w:val="24"/>
          <w:szCs w:val="24"/>
        </w:rPr>
        <w:t xml:space="preserve"> </w:t>
      </w:r>
      <w:r w:rsidR="00525878" w:rsidRPr="00525878">
        <w:rPr>
          <w:sz w:val="24"/>
          <w:szCs w:val="24"/>
        </w:rPr>
        <w:t>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03400E">
        <w:rPr>
          <w:sz w:val="24"/>
          <w:szCs w:val="24"/>
        </w:rPr>
        <w:t xml:space="preserve">1843 </w:t>
      </w:r>
      <w:r w:rsidRPr="00F53100">
        <w:rPr>
          <w:sz w:val="24"/>
          <w:szCs w:val="24"/>
        </w:rPr>
        <w:t>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</w:t>
      </w:r>
      <w:r w:rsidR="00743173">
        <w:rPr>
          <w:sz w:val="24"/>
        </w:rPr>
        <w:t xml:space="preserve">d </w:t>
      </w:r>
      <w:r w:rsidR="0003400E">
        <w:rPr>
          <w:sz w:val="24"/>
        </w:rPr>
        <w:t>1843</w:t>
      </w:r>
      <w:r w:rsidR="00F40313">
        <w:rPr>
          <w:sz w:val="24"/>
        </w:rPr>
        <w:t xml:space="preserve"> </w:t>
      </w:r>
      <w:r w:rsidR="00FC5F00" w:rsidRPr="00FC5F00">
        <w:rPr>
          <w:sz w:val="24"/>
        </w:rPr>
        <w:t>dana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7E5082">
        <w:rPr>
          <w:sz w:val="24"/>
        </w:rPr>
        <w:t xml:space="preserve"> 05. lipnja </w:t>
      </w:r>
      <w:r w:rsidR="00543364">
        <w:rPr>
          <w:sz w:val="24"/>
        </w:rPr>
        <w:t xml:space="preserve"> </w:t>
      </w:r>
      <w:r w:rsidR="00F024E8">
        <w:rPr>
          <w:sz w:val="24"/>
        </w:rPr>
        <w:t>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56003D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56003D" w:rsidP="00445BA5" w:rsidR="0056003D" w:rsidRPr="0056003D">
      <w:pPr>
        <w:jc w:val="right"/>
        <w:rPr>
          <w:sz w:val="24"/>
          <w:szCs w:val="24"/>
        </w:rPr>
      </w:pPr>
      <w:r w:rsidRPr="0056003D">
        <w:rPr>
          <w:sz w:val="24"/>
          <w:szCs w:val="24"/>
        </w:rPr>
        <w:t>Za točnost otpravka-</w:t>
      </w:r>
    </w:p>
    <w:p w:rsidRDefault="0056003D" w:rsidP="00445BA5" w:rsidR="0056003D" w:rsidRPr="0056003D">
      <w:pPr>
        <w:jc w:val="right"/>
        <w:rPr>
          <w:sz w:val="24"/>
          <w:szCs w:val="24"/>
        </w:rPr>
      </w:pPr>
      <w:r w:rsidRPr="0056003D">
        <w:rPr>
          <w:sz w:val="24"/>
          <w:szCs w:val="24"/>
        </w:rPr>
        <w:t>ovlašteni službenik</w:t>
      </w:r>
    </w:p>
    <w:p w:rsidRDefault="0056003D" w:rsidP="00445BA5" w:rsidR="0056003D" w:rsidRPr="0056003D">
      <w:pPr>
        <w:jc w:val="right"/>
        <w:rPr>
          <w:sz w:val="24"/>
          <w:szCs w:val="24"/>
        </w:rPr>
      </w:pPr>
      <w:r w:rsidRPr="0056003D">
        <w:rPr>
          <w:sz w:val="24"/>
          <w:szCs w:val="24"/>
        </w:rPr>
        <w:t xml:space="preserve">Mirjana Gašparić </w:t>
      </w:r>
    </w:p>
    <w:p w:rsidRDefault="008979AC" w:rsidP="00DB582D" w:rsidR="008979AC" w:rsidRPr="0056003D">
      <w:pPr>
        <w:jc w:val="both"/>
        <w:rPr>
          <w:sz w:val="24"/>
          <w:szCs w:val="24"/>
        </w:rPr>
      </w:pPr>
    </w:p>
    <w:sectPr w:rsidSect="00491CF2" w:rsidR="008979AC" w:rsidRPr="0056003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6003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5D5E49">
      <w:rPr>
        <w:sz w:val="24"/>
        <w:szCs w:val="24"/>
      </w:rPr>
      <w:t>22</w:t>
    </w:r>
    <w:r w:rsidR="0003400E">
      <w:rPr>
        <w:sz w:val="24"/>
        <w:szCs w:val="24"/>
      </w:rPr>
      <w:t>74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3400E"/>
    <w:rsid w:val="00055DD4"/>
    <w:rsid w:val="00074771"/>
    <w:rsid w:val="000921AE"/>
    <w:rsid w:val="00095973"/>
    <w:rsid w:val="000A487A"/>
    <w:rsid w:val="000C40E3"/>
    <w:rsid w:val="000C5877"/>
    <w:rsid w:val="001048F4"/>
    <w:rsid w:val="00135A44"/>
    <w:rsid w:val="0013643E"/>
    <w:rsid w:val="00136566"/>
    <w:rsid w:val="00140662"/>
    <w:rsid w:val="00155CD9"/>
    <w:rsid w:val="00161012"/>
    <w:rsid w:val="001747B2"/>
    <w:rsid w:val="00175C02"/>
    <w:rsid w:val="00181F38"/>
    <w:rsid w:val="001B5B36"/>
    <w:rsid w:val="001B7669"/>
    <w:rsid w:val="001C17FC"/>
    <w:rsid w:val="001E53FF"/>
    <w:rsid w:val="001F1E1B"/>
    <w:rsid w:val="00202D07"/>
    <w:rsid w:val="0021367A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25C5"/>
    <w:rsid w:val="002970EC"/>
    <w:rsid w:val="002B17BF"/>
    <w:rsid w:val="002B1D7A"/>
    <w:rsid w:val="002B44E3"/>
    <w:rsid w:val="002B6D27"/>
    <w:rsid w:val="002D07EB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77434"/>
    <w:rsid w:val="00397B61"/>
    <w:rsid w:val="003B70D5"/>
    <w:rsid w:val="003C1D9D"/>
    <w:rsid w:val="00426703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1FAD"/>
    <w:rsid w:val="004D5C6D"/>
    <w:rsid w:val="004E1140"/>
    <w:rsid w:val="004E1F91"/>
    <w:rsid w:val="004F1C11"/>
    <w:rsid w:val="00500D56"/>
    <w:rsid w:val="00510B72"/>
    <w:rsid w:val="00525878"/>
    <w:rsid w:val="005372D7"/>
    <w:rsid w:val="00543364"/>
    <w:rsid w:val="0056003D"/>
    <w:rsid w:val="0056060C"/>
    <w:rsid w:val="005621C8"/>
    <w:rsid w:val="00570C57"/>
    <w:rsid w:val="005A4711"/>
    <w:rsid w:val="005D295B"/>
    <w:rsid w:val="005D5E49"/>
    <w:rsid w:val="005E3E61"/>
    <w:rsid w:val="005E7C19"/>
    <w:rsid w:val="0061102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F34CD"/>
    <w:rsid w:val="007020AA"/>
    <w:rsid w:val="00712972"/>
    <w:rsid w:val="00713FA8"/>
    <w:rsid w:val="00714A3C"/>
    <w:rsid w:val="00734DB3"/>
    <w:rsid w:val="00743173"/>
    <w:rsid w:val="00746F8C"/>
    <w:rsid w:val="00752674"/>
    <w:rsid w:val="00756DBA"/>
    <w:rsid w:val="00763D4F"/>
    <w:rsid w:val="00772DC7"/>
    <w:rsid w:val="00793CFC"/>
    <w:rsid w:val="007A03BE"/>
    <w:rsid w:val="007E15FF"/>
    <w:rsid w:val="007E5082"/>
    <w:rsid w:val="007F6CCD"/>
    <w:rsid w:val="0080172B"/>
    <w:rsid w:val="00831448"/>
    <w:rsid w:val="008375F1"/>
    <w:rsid w:val="00841524"/>
    <w:rsid w:val="008419F3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2E16"/>
    <w:rsid w:val="009E34A3"/>
    <w:rsid w:val="009E7794"/>
    <w:rsid w:val="00A118F5"/>
    <w:rsid w:val="00A221A7"/>
    <w:rsid w:val="00A264BF"/>
    <w:rsid w:val="00A35B1E"/>
    <w:rsid w:val="00A42F2F"/>
    <w:rsid w:val="00A50B6E"/>
    <w:rsid w:val="00A547D0"/>
    <w:rsid w:val="00A625BD"/>
    <w:rsid w:val="00A63C2D"/>
    <w:rsid w:val="00A839C3"/>
    <w:rsid w:val="00A93D80"/>
    <w:rsid w:val="00A9669C"/>
    <w:rsid w:val="00AA68BD"/>
    <w:rsid w:val="00AC2EFA"/>
    <w:rsid w:val="00AD540C"/>
    <w:rsid w:val="00AE48DE"/>
    <w:rsid w:val="00B02445"/>
    <w:rsid w:val="00B06B1E"/>
    <w:rsid w:val="00B10919"/>
    <w:rsid w:val="00B10FA9"/>
    <w:rsid w:val="00B1379F"/>
    <w:rsid w:val="00B263D5"/>
    <w:rsid w:val="00B35394"/>
    <w:rsid w:val="00B651CD"/>
    <w:rsid w:val="00B83B46"/>
    <w:rsid w:val="00B91E9B"/>
    <w:rsid w:val="00BA1C77"/>
    <w:rsid w:val="00BA5FB1"/>
    <w:rsid w:val="00BB59E2"/>
    <w:rsid w:val="00BB6B92"/>
    <w:rsid w:val="00BB7AD5"/>
    <w:rsid w:val="00BC0BA4"/>
    <w:rsid w:val="00BD2041"/>
    <w:rsid w:val="00BF07C0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1512B"/>
    <w:rsid w:val="00D31553"/>
    <w:rsid w:val="00D63ED2"/>
    <w:rsid w:val="00D71FD5"/>
    <w:rsid w:val="00D842CC"/>
    <w:rsid w:val="00D97A40"/>
    <w:rsid w:val="00DA655B"/>
    <w:rsid w:val="00DA6CA0"/>
    <w:rsid w:val="00DB4FF9"/>
    <w:rsid w:val="00DB582D"/>
    <w:rsid w:val="00DB66BC"/>
    <w:rsid w:val="00DC4FF7"/>
    <w:rsid w:val="00DE0CE1"/>
    <w:rsid w:val="00DE2AF0"/>
    <w:rsid w:val="00DE31DD"/>
    <w:rsid w:val="00DE5170"/>
    <w:rsid w:val="00DE5570"/>
    <w:rsid w:val="00DF4C92"/>
    <w:rsid w:val="00E14F12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B6934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0313"/>
    <w:rsid w:val="00F445D9"/>
    <w:rsid w:val="00F5123B"/>
    <w:rsid w:val="00F54044"/>
    <w:rsid w:val="00F632E1"/>
    <w:rsid w:val="00F65CAA"/>
    <w:rsid w:val="00F705E6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60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0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03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0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0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60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0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03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0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0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St-2274/2016</izvorni_sadrzaj>
    <derivirana_varijabla naziv="DomainObject.Predmet.OznakaBroj_1">St-2274/2016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POLYFORM d.o.o. za trgovinu i građevinarstvo zastupanog po punomoćniku Emilijan Drinovac</izvorni_sadrzaj>
    <derivirana_varijabla naziv="DomainObject.Predmet.ProtustrankaFormated_1">  POLYFORM d.o.o. za trgovinu i građevinarstvo zastupanog po punomoćniku Emilijan Drinovac</derivirana_varijabla>
  </DomainObject.Predmet.ProtustrankaFormated>
  <DomainObject.Predmet.ProtustrankaFormatedOIB>
    <izvorni_sadrzaj>  POLYFORM d.o.o. za trgovinu i građevinarstvo, OIB 19890079539 zastupanog po punomoćniku Emilijan Drinovac</izvorni_sadrzaj>
    <derivirana_varijabla naziv="DomainObject.Predmet.ProtustrankaFormatedOIB_1">  POLYFORM d.o.o. za trgovinu i građevinarstvo, OIB 19890079539 zastupanog po punomoćniku Emilijan Drinovac</derivirana_varijabla>
  </DomainObject.Predmet.ProtustrankaFormatedOIB>
  <DomainObject.Predmet.ProtustrankaFormatedWithAdress>
    <izvorni_sadrzaj> POLYFORM d.o.o. za trgovinu i građevinarstvo, Ogrizovićeva 34/I, 10000 Zagreb zastupanog po punomoćniku Emilijan Drinovac</izvorni_sadrzaj>
    <derivirana_varijabla naziv="DomainObject.Predmet.ProtustrankaFormatedWithAdress_1"> POLYFORM d.o.o. za trgovinu i građevinarstvo, Ogrizovićeva 34/I, 10000 Zagreb zastupanog po punomoćniku Emilijan Drinovac</derivirana_varijabla>
  </DomainObject.Predmet.ProtustrankaFormatedWithAdress>
  <DomainObject.Predmet.ProtustrankaFormatedWithAdressOIB>
    <izvorni_sadrzaj> POLYFORM d.o.o. za trgovinu i građevinarstvo, OIB 19890079539, Ogrizovićeva 34/I, 10000 Zagreb zastupanog po punomoćniku Emilijan Drinovac</izvorni_sadrzaj>
    <derivirana_varijabla naziv="DomainObject.Predmet.ProtustrankaFormatedWithAdressOIB_1"> POLYFORM d.o.o. za trgovinu i građevinarstvo, OIB 19890079539, Ogrizovićeva 34/I, 10000 Zagreb zastupanog po punomoćniku Emilijan Drinovac</derivirana_varijabla>
  </DomainObject.Predmet.ProtustrankaFormatedWithAdressOIB>
  <DomainObject.Predmet.ProtustrankaWithAdress>
    <izvorni_sadrzaj>POLYFORM d.o.o. za trgovinu i građevinarstvo Ogrizovićeva 34/I, 10000 Zagreb</izvorni_sadrzaj>
    <derivirana_varijabla naziv="DomainObject.Predmet.ProtustrankaWithAdress_1">POLYFORM d.o.o. za trgovinu i građevinarstvo Ogrizovićeva 34/I, 10000 Zagreb</derivirana_varijabla>
  </DomainObject.Predmet.ProtustrankaWithAdress>
  <DomainObject.Predmet.ProtustrankaWithAdressOIB>
    <izvorni_sadrzaj>POLYFORM d.o.o. za trgovinu i građevinarstvo, OIB 19890079539, Ogrizovićeva 34/I, 10000 Zagreb</izvorni_sadrzaj>
    <derivirana_varijabla naziv="DomainObject.Predmet.ProtustrankaWithAdressOIB_1">POLYFORM d.o.o. za trgovinu i građevinarstvo, OIB 19890079539, Ogrizovićeva 34/I, 10000 Zagreb</derivirana_varijabla>
  </DomainObject.Predmet.ProtustrankaWithAdressOIB>
  <DomainObject.Predmet.ProtustrankaNazivFormated>
    <izvorni_sadrzaj>POLYFORM d.o.o. za trgovinu i građevinarstvo</izvorni_sadrzaj>
    <derivirana_varijabla naziv="DomainObject.Predmet.ProtustrankaNazivFormated_1">POLYFORM d.o.o. za trgovinu i građevinarstvo</derivirana_varijabla>
  </DomainObject.Predmet.ProtustrankaNazivFormated>
  <DomainObject.Predmet.ProtustrankaNazivFormatedOIB>
    <izvorni_sadrzaj>POLYFORM d.o.o. za trgovinu i građevinarstvo, OIB 19890079539</izvorni_sadrzaj>
    <derivirana_varijabla naziv="DomainObject.Predmet.ProtustrankaNazivFormatedOIB_1">POLYFORM d.o.o. za trgovinu i građevinarstvo, OIB 19890079539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POLYFORM d.o.o. za trgovinu i građevinarstvo zastupanog po punomoćniku Emilijan Drinovac</item>
    </izvorni_sadrzaj>
    <derivirana_varijabla naziv="DomainObject.Predmet.ProtuStrankaListFormated_1">
      <item>POLYFORM d.o.o. za trgovinu i građevinarstvo zastupanog po punomoćniku Emilijan Drinovac</item>
    </derivirana_varijabla>
  </DomainObject.Predmet.ProtuStrankaListFormated>
  <DomainObject.Predmet.ProtuStrankaListFormatedOIB>
    <izvorni_sadrzaj>
      <item>POLYFORM d.o.o. za trgovinu i građevinarstvo, OIB 19890079539 zastupanog po punomoćniku Emilijan Drinovac</item>
    </izvorni_sadrzaj>
    <derivirana_varijabla naziv="DomainObject.Predmet.ProtuStrankaListFormatedOIB_1">
      <item>POLYFORM d.o.o. za trgovinu i građevinarstvo, OIB 19890079539 zastupanog po punomoćniku Emilijan Drinovac</item>
    </derivirana_varijabla>
  </DomainObject.Predmet.ProtuStrankaListFormatedOIB>
  <DomainObject.Predmet.ProtuStrankaListFormatedWithAdress>
    <izvorni_sadrzaj>
      <item>POLYFORM d.o.o. za trgovinu i građevinarstvo, Ogrizovićeva 34/I, 10000 Zagreb zastupanog po punomoćniku Emilijan Drinovac</item>
    </izvorni_sadrzaj>
    <derivirana_varijabla naziv="DomainObject.Predmet.ProtuStrankaListFormatedWithAdress_1">
      <item>POLYFORM d.o.o. za trgovinu i građevinarstvo, Ogrizovićeva 34/I, 10000 Zagreb zastupanog po punomoćniku Emilijan Drinovac</item>
    </derivirana_varijabla>
  </DomainObject.Predmet.ProtuStrankaListFormatedWithAdress>
  <DomainObject.Predmet.ProtuStrankaListFormatedWithAdressOIB>
    <izvorni_sadrzaj>
      <item>POLYFORM d.o.o. za trgovinu i građevinarstvo, OIB 19890079539, Ogrizovićeva 34/I, 10000 Zagreb zastupanog po punomoćniku Emilijan Drinovac</item>
    </izvorni_sadrzaj>
    <derivirana_varijabla naziv="DomainObject.Predmet.ProtuStrankaListFormatedWithAdressOIB_1">
      <item>POLYFORM d.o.o. za trgovinu i građevinarstvo, OIB 19890079539, Ogrizovićeva 34/I, 10000 Zagreb zastupanog po punomoćniku Emilijan Drinovac</item>
    </derivirana_varijabla>
  </DomainObject.Predmet.ProtuStrankaListFormatedWithAdressOIB>
  <DomainObject.Predmet.ProtuStrankaListNazivFormated>
    <izvorni_sadrzaj>
      <item>POLYFORM d.o.o. za trgovinu i građevinarstvo</item>
    </izvorni_sadrzaj>
    <derivirana_varijabla naziv="DomainObject.Predmet.ProtuStrankaListNazivFormated_1">
      <item>POLYFORM d.o.o. za trgovinu i građevinarstvo</item>
    </derivirana_varijabla>
  </DomainObject.Predmet.ProtuStrankaListNazivFormated>
  <DomainObject.Predmet.ProtuStrankaListNazivFormatedOIB>
    <izvorni_sadrzaj>
      <item>POLYFORM d.o.o. za trgovinu i građevinarstvo, OIB 19890079539</item>
    </izvorni_sadrzaj>
    <derivirana_varijabla naziv="DomainObject.Predmet.ProtuStrankaListNazivFormatedOIB_1">
      <item>POLYFORM d.o.o. za trgovinu i građevinarstvo, OIB 19890079539</item>
    </derivirana_varijabla>
  </DomainObject.Predmet.ProtuStrankaListNazivFormatedOIB>
  <DomainObject.Predmet.OstaliListFormated>
    <izvorni_sadrzaj>
      <item>Emilijan Drinovac punomoćnik sudionika u postupku POLYFORM d.o.o. za trgovinu i građevinarstvo</item>
    </izvorni_sadrzaj>
    <derivirana_varijabla naziv="DomainObject.Predmet.OstaliListFormated_1">
      <item>Emilijan Drinovac punomoćnik sudionika u postupku POLYFORM d.o.o. za trgovinu i građevinarstvo</item>
    </derivirana_varijabla>
  </DomainObject.Predmet.OstaliListFormated>
  <DomainObject.Predmet.OstaliListFormatedOIB>
    <izvorni_sadrzaj>
      <item>Emilijan Drinovac, OIB 66621862873 punomoćnik sudionika u postupku POLYFORM d.o.o. za trgovinu i građevinarstvo</item>
    </izvorni_sadrzaj>
    <derivirana_varijabla naziv="DomainObject.Predmet.OstaliListFormatedOIB_1">
      <item>Emilijan Drinovac, OIB 66621862873 punomoćnik sudionika u postupku POLYFORM d.o.o. za trgovinu i građevinarstvo</item>
    </derivirana_varijabla>
  </DomainObject.Predmet.OstaliListFormatedOIB>
  <DomainObject.Predmet.OstaliListFormatedWithAdress>
    <izvorni_sadrzaj>
      <item>Emilijan Drinovac, Gramača 5e, 10000 Zagreb punomoćnik sudionika u postupku POLYFORM d.o.o. za trgovinu i građevinarstvo</item>
    </izvorni_sadrzaj>
    <derivirana_varijabla naziv="DomainObject.Predmet.OstaliListFormatedWithAdress_1">
      <item>Emilijan Drinovac, Gramača 5e, 10000 Zagreb punomoćnik sudionika u postupku POLYFORM d.o.o. za trgovinu i građevinarstvo</item>
    </derivirana_varijabla>
  </DomainObject.Predmet.OstaliListFormatedWithAdress>
  <DomainObject.Predmet.OstaliListFormatedWithAdressOIB>
    <izvorni_sadrzaj>
      <item>Emilijan Drinovac, OIB 66621862873, Gramača 5e, 10000 Zagreb punomoćnik sudionika u postupku POLYFORM d.o.o. za trgovinu i građevinarstvo</item>
    </izvorni_sadrzaj>
    <derivirana_varijabla naziv="DomainObject.Predmet.OstaliListFormatedWithAdressOIB_1">
      <item>Emilijan Drinovac, OIB 66621862873, Gramača 5e, 10000 Zagreb punomoćnik sudionika u postupku POLYFORM d.o.o. za trgovinu i građevinarstvo</item>
    </derivirana_varijabla>
  </DomainObject.Predmet.OstaliListFormatedWithAdressOIB>
  <DomainObject.Predmet.OstaliListNazivFormated>
    <izvorni_sadrzaj>
      <item>Emilijan Drinovac</item>
    </izvorni_sadrzaj>
    <derivirana_varijabla naziv="DomainObject.Predmet.OstaliListNazivFormated_1">
      <item>Emilijan Drinovac</item>
    </derivirana_varijabla>
  </DomainObject.Predmet.OstaliListNazivFormated>
  <DomainObject.Predmet.OstaliListNazivFormatedOIB>
    <izvorni_sadrzaj>
      <item>Emilijan Drinovac, OIB 66621862873</item>
    </izvorni_sadrzaj>
    <derivirana_varijabla naziv="DomainObject.Predmet.OstaliListNazivFormatedOIB_1">
      <item>Emilijan Drinovac, OIB 66621862873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POLYFORM d.o.o. za trgovinu i građevinarstvo</izvorni_sadrzaj>
    <derivirana_varijabla naziv="DomainObject.Predmet.ProtustrankaIDrugi_1">POLYFORM d.o.o. za trgovinu i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POLYFORM d.o.o. za trgovinu i građevinarstvo, OIB 19890079539, Ogrizovićeva 34/I, 10000 Zagreb</izvorni_sadrzaj>
    <derivirana_varijabla naziv="DomainObject.Predmet.ProtustrankaIDrugiAdressOIB_1">POLYFORM d.o.o. za trgovinu i građevinarstvo, OIB 19890079539, Ogrizovićeva 34/I,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POLYFORM d.o.o. za trgovinu i građevinarstvo</item>
      <item>Emilijan Drinovac</item>
    </izvorni_sadrzaj>
    <derivirana_varijabla naziv="DomainObject.Predmet.SudioniciListNaziv_1">
      <item>FINA Regionalni centar Zagreb</item>
      <item>POLYFORM d.o.o. za trgovinu i građevinarstvo</item>
      <item>Emilijan Drinovac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POLYFORM d.o.o. za trgovinu i građevinarstvo, OIB 19890079539, Ogrizovićeva 34/I,10000 Zagreb</item>
      <item>Emilijan Drinovac, OIB 66621862873, Gramača 5e,10000 Zagreb</item>
    </izvorni_sadrzaj>
    <derivirana_varijabla naziv="DomainObject.Predmet.SudioniciListAdressOIB_1">
      <item>FINA Regionalni centar Zagreb, OIB 85821130368, Trg svibanjskih žrtava 1995. br. 1,10000 Zagreb</item>
      <item>POLYFORM d.o.o. za trgovinu i građevinarstvo, OIB 19890079539, Ogrizovićeva 34/I,10000 Zagreb</item>
      <item>Emilijan Drinovac, OIB 66621862873, Gramača 5e,10000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19890079539</item>
      <item>, OIB 66621862873</item>
    </izvorni_sadrzaj>
    <derivirana_varijabla naziv="DomainObject.Predmet.SudioniciListNazivOIB_1">
      <item>, OIB 85821130368</item>
      <item>, OIB 19890079539</item>
      <item>, OIB 66621862873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500</properties:Words>
  <properties:Characters>2627</properties:Characters>
  <properties:Lines>74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2017-06-05T07:42:00Z</dcterms:created>
  <dc:creator>ilukac</dc:creator>
  <cp:lastModifiedBy>Mirjana Gašparić</cp:lastModifiedBy>
  <cp:lastPrinted>2017-03-20T07:29:00Z</cp:lastPrinted>
  <dcterms:modified xmlns:xsi="http://www.w3.org/2001/XMLSchema-instance" xsi:type="dcterms:W3CDTF">2017-06-05T11:04:00Z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