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7bae" w14:paraId="a5b7bae" w:rsidRDefault="00021632" w:rsidP="00021632" w:rsidR="0002163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1632" w:rsidP="00021632" w:rsidR="0002163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21632" w:rsidP="00021632" w:rsidR="000216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21632" w:rsidP="00021632" w:rsidR="000216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21632" w:rsidP="00021632" w:rsidR="0002163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21632" w:rsidP="00021632" w:rsidR="0002163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21632" w:rsidP="00021632" w:rsidR="00021632" w:rsidRPr="005D578C">
      <w:pPr>
        <w:jc w:val="center"/>
        <w:rPr>
          <w:rFonts w:cs="Times New Roman" w:eastAsia="Times New Roman"/>
          <w:szCs w:val="24"/>
        </w:rPr>
      </w:pPr>
    </w:p>
    <w:p w:rsidRDefault="00021632" w:rsidP="00021632" w:rsidR="000216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21632" w:rsidP="00021632" w:rsidR="00021632" w:rsidRPr="005D578C">
      <w:pPr>
        <w:rPr>
          <w:rFonts w:cs="Times New Roman" w:eastAsia="Times New Roman"/>
          <w:szCs w:val="24"/>
        </w:rPr>
      </w:pPr>
    </w:p>
    <w:p w:rsidRDefault="003F5BDC" w:rsidP="00021632" w:rsidR="00021632">
      <w:pPr>
        <w:ind w:firstLine="708"/>
        <w:rPr>
          <w:rFonts w:cs="Times New Roman" w:eastAsia="Times New Roman"/>
          <w:szCs w:val="24"/>
        </w:rPr>
      </w:pPr>
      <w:r w:rsidRPr="003F5BDC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021632" w:rsidRPr="003F5BDC">
        <w:rPr>
          <w:rFonts w:cs="Times New Roman" w:eastAsia="Times New Roman"/>
          <w:szCs w:val="24"/>
        </w:rPr>
        <w:t>,</w:t>
      </w:r>
      <w:r w:rsidR="00021632" w:rsidRPr="003F5BDC">
        <w:t xml:space="preserve"> </w:t>
      </w:r>
      <w:r w:rsidR="00021632" w:rsidRPr="003F5BDC">
        <w:rPr>
          <w:rFonts w:cs="Times New Roman" w:eastAsia="Times New Roman"/>
          <w:szCs w:val="24"/>
        </w:rPr>
        <w:t>u skraćenom stečajnom postupku nad pravnom osobom (dužnikom) NOVICIUS SPES d. o. o. Poreč,</w:t>
      </w:r>
      <w:r w:rsidR="00021632">
        <w:rPr>
          <w:rFonts w:cs="Times New Roman" w:eastAsia="Times New Roman"/>
          <w:szCs w:val="24"/>
        </w:rPr>
        <w:t xml:space="preserve"> Dinka Trinajstića 19, OIB 14632727241</w:t>
      </w:r>
      <w:r w:rsidR="00021632" w:rsidRPr="00D04320">
        <w:rPr>
          <w:rFonts w:cs="Times New Roman" w:eastAsia="Times New Roman"/>
          <w:szCs w:val="24"/>
        </w:rPr>
        <w:t>,</w:t>
      </w:r>
      <w:r w:rsidR="00021632">
        <w:rPr>
          <w:rFonts w:cs="Times New Roman" w:eastAsia="Times New Roman"/>
          <w:szCs w:val="24"/>
        </w:rPr>
        <w:t xml:space="preserve"> MBS 040277308, povodom zahtjeva </w:t>
      </w:r>
      <w:r w:rsidR="00021632" w:rsidRPr="008C0525">
        <w:rPr>
          <w:rFonts w:cs="Times New Roman" w:eastAsia="Times New Roman"/>
          <w:szCs w:val="24"/>
        </w:rPr>
        <w:t xml:space="preserve">Financijske agencije, </w:t>
      </w:r>
      <w:r w:rsidR="00021632">
        <w:rPr>
          <w:rFonts w:cs="Times New Roman" w:eastAsia="Times New Roman"/>
          <w:szCs w:val="24"/>
        </w:rPr>
        <w:t xml:space="preserve">OIB 85821130368, </w:t>
      </w:r>
      <w:r w:rsidR="00021632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021632">
        <w:rPr>
          <w:rFonts w:cs="Times New Roman" w:eastAsia="Times New Roman"/>
          <w:szCs w:val="24"/>
        </w:rPr>
        <w:t xml:space="preserve">Pula, </w:t>
      </w:r>
      <w:r w:rsidR="00021632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18</w:t>
      </w:r>
      <w:r w:rsidR="00021632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021632">
        <w:rPr>
          <w:rFonts w:cs="Times New Roman" w:eastAsia="Times New Roman"/>
          <w:szCs w:val="24"/>
        </w:rPr>
        <w:t xml:space="preserve"> 2016.</w:t>
      </w:r>
    </w:p>
    <w:p w:rsidRDefault="00021632" w:rsidP="00021632" w:rsidR="00021632" w:rsidRPr="005D578C">
      <w:pPr>
        <w:rPr>
          <w:rFonts w:cs="Times New Roman" w:eastAsia="Times New Roman"/>
          <w:szCs w:val="24"/>
        </w:rPr>
      </w:pPr>
    </w:p>
    <w:p w:rsidRDefault="00021632" w:rsidP="00021632" w:rsidR="000216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21632" w:rsidP="00021632" w:rsidR="00021632" w:rsidRPr="005D578C">
      <w:pPr>
        <w:rPr>
          <w:rFonts w:cs="Times New Roman" w:eastAsia="Times New Roman"/>
          <w:szCs w:val="24"/>
        </w:rPr>
      </w:pPr>
    </w:p>
    <w:p w:rsidRDefault="00021632" w:rsidP="00021632" w:rsidR="0002163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NOVICIUS SPES d. o. o. Poreč, Dinka Trinajstića 19, OIB 14632727241</w:t>
      </w:r>
      <w:r w:rsidRPr="00D04320">
        <w:rPr>
          <w:rFonts w:cs="Times New Roman" w:eastAsia="Times New Roman"/>
          <w:szCs w:val="24"/>
        </w:rPr>
        <w:t>,</w:t>
      </w:r>
      <w:r w:rsidR="0017482A">
        <w:rPr>
          <w:rFonts w:cs="Times New Roman" w:eastAsia="Times New Roman"/>
          <w:szCs w:val="24"/>
        </w:rPr>
        <w:t xml:space="preserve"> MBS 040277308.</w:t>
      </w:r>
    </w:p>
    <w:p w:rsidRDefault="00021632" w:rsidP="00021632" w:rsidR="00021632" w:rsidRPr="005D578C">
      <w:pPr>
        <w:rPr>
          <w:rFonts w:cs="Times New Roman" w:eastAsia="Times New Roman"/>
          <w:szCs w:val="24"/>
        </w:rPr>
      </w:pPr>
    </w:p>
    <w:p w:rsidRDefault="00021632" w:rsidP="00021632" w:rsidR="0002163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021632" w:rsidP="00021632" w:rsidR="00021632">
      <w:pPr>
        <w:rPr>
          <w:rFonts w:cs="Times New Roman" w:eastAsia="Times New Roman"/>
          <w:szCs w:val="20"/>
        </w:rPr>
      </w:pPr>
    </w:p>
    <w:p w:rsidRDefault="00021632" w:rsidP="00021632" w:rsidR="000216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NOVICIUS SPES d. o. o. Poreč, Dinka Trinajstića 19, OIB 14632727241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040277308.</w:t>
      </w:r>
    </w:p>
    <w:p w:rsidRDefault="00021632" w:rsidP="00021632" w:rsidR="00021632">
      <w:pPr>
        <w:ind w:firstLine="709"/>
        <w:rPr>
          <w:rFonts w:cs="Times New Roman" w:eastAsia="Times New Roman"/>
          <w:szCs w:val="24"/>
        </w:rPr>
      </w:pPr>
    </w:p>
    <w:p w:rsidRDefault="00021632" w:rsidP="00021632" w:rsidR="000216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NOVICIUS SPES d. o. o. Poreč, Dinka Trinajstića 19, OIB 14632727241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040277308.</w:t>
      </w:r>
    </w:p>
    <w:p w:rsidRDefault="00021632" w:rsidP="00021632" w:rsidR="00021632">
      <w:pPr>
        <w:rPr>
          <w:rFonts w:cs="Times New Roman" w:eastAsia="Times New Roman"/>
          <w:szCs w:val="24"/>
        </w:rPr>
      </w:pPr>
    </w:p>
    <w:p w:rsidRDefault="00021632" w:rsidP="00021632" w:rsidR="00021632" w:rsidRPr="005D578C">
      <w:pPr>
        <w:rPr>
          <w:rFonts w:cs="Times New Roman" w:eastAsia="Times New Roman"/>
          <w:szCs w:val="24"/>
        </w:rPr>
      </w:pPr>
    </w:p>
    <w:p w:rsidRDefault="00021632" w:rsidP="00021632" w:rsidR="0002163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21632" w:rsidP="00021632" w:rsidR="00021632">
      <w:pPr>
        <w:ind w:firstLine="708"/>
        <w:rPr>
          <w:rFonts w:cs="Times New Roman" w:eastAsia="Times New Roman"/>
          <w:szCs w:val="24"/>
        </w:rPr>
      </w:pPr>
    </w:p>
    <w:p w:rsidRDefault="00021632" w:rsidP="00021632" w:rsidR="000216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NOVICIUS SPES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E41384">
        <w:rPr>
          <w:rFonts w:cs="Times New Roman" w:eastAsia="Times New Roman"/>
          <w:szCs w:val="24"/>
        </w:rPr>
        <w:t>837</w:t>
      </w:r>
      <w:r>
        <w:rPr>
          <w:rFonts w:cs="Times New Roman" w:eastAsia="Times New Roman"/>
          <w:szCs w:val="24"/>
        </w:rPr>
        <w:t>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21632" w:rsidP="00021632" w:rsidR="0002163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21632" w:rsidP="00021632" w:rsidR="00021632" w:rsidRPr="005D578C">
      <w:pPr>
        <w:rPr>
          <w:rFonts w:cs="Times New Roman" w:eastAsia="Times New Roman"/>
          <w:szCs w:val="24"/>
        </w:rPr>
      </w:pPr>
    </w:p>
    <w:p w:rsidRDefault="00021632" w:rsidP="00021632" w:rsidR="000216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7482A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17482A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21632" w:rsidP="00021632" w:rsidR="00021632">
      <w:pPr>
        <w:rPr>
          <w:rFonts w:cs="Times New Roman" w:eastAsia="Times New Roman"/>
          <w:szCs w:val="24"/>
        </w:rPr>
      </w:pPr>
    </w:p>
    <w:p w:rsidRDefault="00021632" w:rsidP="00021632" w:rsidR="000216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21632" w:rsidP="00021632" w:rsidR="000216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CD50BC">
        <w:rPr>
          <w:rFonts w:cs="Times New Roman" w:eastAsia="Times New Roman"/>
          <w:szCs w:val="24"/>
        </w:rPr>
        <w:t>, v.r.</w:t>
      </w:r>
    </w:p>
    <w:p w:rsidRDefault="00021632" w:rsidP="00021632" w:rsidR="00021632">
      <w:pPr>
        <w:jc w:val="left"/>
        <w:rPr>
          <w:rFonts w:cs="Times New Roman" w:eastAsia="Times New Roman"/>
          <w:szCs w:val="24"/>
        </w:rPr>
      </w:pPr>
    </w:p>
    <w:p w:rsidRDefault="00021632" w:rsidP="00021632" w:rsidR="00021632" w:rsidRPr="005D578C">
      <w:pPr>
        <w:jc w:val="left"/>
        <w:rPr>
          <w:rFonts w:cs="Times New Roman" w:eastAsia="Times New Roman"/>
          <w:szCs w:val="24"/>
        </w:rPr>
      </w:pPr>
    </w:p>
    <w:p w:rsidRDefault="00021632" w:rsidP="00021632" w:rsidR="000216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C70D3" w:rsidP="004C70D3" w:rsidR="004C70D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4C70D3" w:rsidP="004C70D3" w:rsidR="004C70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21632" w:rsidP="00021632" w:rsidR="00021632">
      <w:pPr>
        <w:rPr>
          <w:rFonts w:cs="Times New Roman" w:eastAsia="Times New Roman"/>
          <w:szCs w:val="24"/>
        </w:rPr>
      </w:pPr>
    </w:p>
    <w:p w:rsidRDefault="00021632" w:rsidP="00021632" w:rsidR="00021632" w:rsidRPr="005D578C">
      <w:pPr>
        <w:rPr>
          <w:rFonts w:cs="Times New Roman" w:eastAsia="Times New Roman"/>
          <w:szCs w:val="24"/>
        </w:rPr>
      </w:pPr>
    </w:p>
    <w:p w:rsidRDefault="00021632" w:rsidP="00021632" w:rsidR="000216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21632" w:rsidP="00021632" w:rsidR="000216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21632" w:rsidP="00021632" w:rsidR="000216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NOVICIUS SPES d. o. o. Poreč, Dinka Trinajstića 19,</w:t>
      </w:r>
    </w:p>
    <w:p w:rsidRDefault="00021632" w:rsidP="00021632" w:rsidR="000216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Loris Marigo, R. Italija, Mira (VE), Via XXV Aprile 15/F. INT 1, </w:t>
      </w:r>
    </w:p>
    <w:p w:rsidRDefault="00021632" w:rsidP="00021632" w:rsidR="0002163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021632" w:rsidP="00021632" w:rsidR="000216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21632" w:rsidP="00021632" w:rsidR="0002163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021632" w:rsidP="00021632" w:rsidR="0002163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21632" w:rsidP="00021632" w:rsidR="000216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21632" w:rsidP="00021632" w:rsidR="000216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21632" w:rsidP="00021632" w:rsidR="00021632"/>
    <w:p w:rsidRDefault="00021632" w:rsidP="00021632" w:rsidR="00021632"/>
    <w:p w:rsidRDefault="00021632" w:rsidP="00021632" w:rsidR="00021632"/>
    <w:p w:rsidRDefault="00CD50BC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632" w:rsidP="00021632" w:rsidR="00021632">
      <w:r>
        <w:separator/>
      </w:r>
    </w:p>
  </w:endnote>
  <w:endnote w:id="0" w:type="continuationSeparator">
    <w:p w:rsidRDefault="00021632" w:rsidP="00021632" w:rsidR="00021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632" w:rsidP="00021632" w:rsidR="00021632">
      <w:r>
        <w:separator/>
      </w:r>
    </w:p>
  </w:footnote>
  <w:footnote w:id="0" w:type="continuationSeparator">
    <w:p w:rsidRDefault="00021632" w:rsidP="00021632" w:rsidR="00021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632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D50B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St-837/2015-5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632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St-837/2015-5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07AD"/>
    <w:rsid w:val="00021632"/>
    <w:rsid w:val="0017482A"/>
    <w:rsid w:val="003F5BDC"/>
    <w:rsid w:val="004C70D3"/>
    <w:rsid w:val="0075528E"/>
    <w:rsid w:val="0079403F"/>
    <w:rsid w:val="00CD50BC"/>
    <w:rsid w:val="00D007AD"/>
    <w:rsid w:val="00E4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163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16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2163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1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163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16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163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0B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D50B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D50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D50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163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16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2163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1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163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16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163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0B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D50B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D50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D50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St-837/2015</izvorni_sadrzaj>
    <derivirana_varijabla naziv="DomainObject.Predmet.OznakaBroj_1">St-837/2015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NOVICIUS SPES d.o.o. POREČ</izvorni_sadrzaj>
    <derivirana_varijabla naziv="DomainObject.Predmet.ProtustrankaFormated_1">  NOVICIUS SPES d.o.o. POREČ</derivirana_varijabla>
  </DomainObject.Predmet.ProtustrankaFormated>
  <DomainObject.Predmet.ProtustrankaFormatedOIB>
    <izvorni_sadrzaj>  NOVICIUS SPES d.o.o. POREČ, OIB 14632727241</izvorni_sadrzaj>
    <derivirana_varijabla naziv="DomainObject.Predmet.ProtustrankaFormatedOIB_1">  NOVICIUS SPES d.o.o. POREČ, OIB 14632727241</derivirana_varijabla>
  </DomainObject.Predmet.ProtustrankaFormatedOIB>
  <DomainObject.Predmet.ProtustrankaFormatedWithAdress>
    <izvorni_sadrzaj> NOVICIUS SPES d.o.o. POREČ, Dinka Trinajstića 19, 52440 Poreč</izvorni_sadrzaj>
    <derivirana_varijabla naziv="DomainObject.Predmet.ProtustrankaFormatedWithAdress_1"> NOVICIUS SPES d.o.o. POREČ, Dinka Trinajstića 19, 52440 Poreč</derivirana_varijabla>
  </DomainObject.Predmet.ProtustrankaFormatedWithAdress>
  <DomainObject.Predmet.ProtustrankaFormatedWithAdressOIB>
    <izvorni_sadrzaj> NOVICIUS SPES d.o.o. POREČ, OIB 14632727241, Dinka Trinajstića 19, 52440 Poreč</izvorni_sadrzaj>
    <derivirana_varijabla naziv="DomainObject.Predmet.ProtustrankaFormatedWithAdressOIB_1"> NOVICIUS SPES d.o.o. POREČ, OIB 14632727241, Dinka Trinajstića 19, 52440 Poreč</derivirana_varijabla>
  </DomainObject.Predmet.ProtustrankaFormatedWithAdressOIB>
  <DomainObject.Predmet.ProtustrankaWithAdress>
    <izvorni_sadrzaj>NOVICIUS SPES d.o.o. POREČ Dinka Trinajstića 19, 52440 Poreč</izvorni_sadrzaj>
    <derivirana_varijabla naziv="DomainObject.Predmet.ProtustrankaWithAdress_1">NOVICIUS SPES d.o.o. POREČ Dinka Trinajstića 19, 52440 Poreč</derivirana_varijabla>
  </DomainObject.Predmet.ProtustrankaWithAdress>
  <DomainObject.Predmet.ProtustrankaWithAdressOIB>
    <izvorni_sadrzaj>NOVICIUS SPES d.o.o. POREČ, OIB 14632727241, Dinka Trinajstića 19, 52440 Poreč</izvorni_sadrzaj>
    <derivirana_varijabla naziv="DomainObject.Predmet.ProtustrankaWithAdressOIB_1">NOVICIUS SPES d.o.o. POREČ, OIB 14632727241, Dinka Trinajstića 19, 52440 Poreč</derivirana_varijabla>
  </DomainObject.Predmet.ProtustrankaWithAdressOIB>
  <DomainObject.Predmet.ProtustrankaNazivFormated>
    <izvorni_sadrzaj>NOVICIUS SPES d.o.o. POREČ</izvorni_sadrzaj>
    <derivirana_varijabla naziv="DomainObject.Predmet.ProtustrankaNazivFormated_1">NOVICIUS SPES d.o.o. POREČ</derivirana_varijabla>
  </DomainObject.Predmet.ProtustrankaNazivFormated>
  <DomainObject.Predmet.ProtustrankaNazivFormatedOIB>
    <izvorni_sadrzaj>NOVICIUS SPES d.o.o. POREČ, OIB 14632727241</izvorni_sadrzaj>
    <derivirana_varijabla naziv="DomainObject.Predmet.ProtustrankaNazivFormatedOIB_1">NOVICIUS SPES d.o.o. POREČ, OIB 14632727241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321.88</izvorni_sadrzaj>
    <derivirana_varijabla naziv="DomainObject.Predmet.TrenutnaVrijednost_1">321.88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NOVICIUS SPES d.o.o. POREČ</item>
    </izvorni_sadrzaj>
    <derivirana_varijabla naziv="DomainObject.Predmet.ProtuStrankaListFormated_1">
      <item>NOVICIUS SPES d.o.o. POREČ</item>
    </derivirana_varijabla>
  </DomainObject.Predmet.ProtuStrankaListFormated>
  <DomainObject.Predmet.ProtuStrankaListFormatedOIB>
    <izvorni_sadrzaj>
      <item>NOVICIUS SPES d.o.o. POREČ, OIB 14632727241</item>
    </izvorni_sadrzaj>
    <derivirana_varijabla naziv="DomainObject.Predmet.ProtuStrankaListFormatedOIB_1">
      <item>NOVICIUS SPES d.o.o. POREČ, OIB 14632727241</item>
    </derivirana_varijabla>
  </DomainObject.Predmet.ProtuStrankaListFormatedOIB>
  <DomainObject.Predmet.ProtuStrankaListFormatedWithAdress>
    <izvorni_sadrzaj>
      <item>NOVICIUS SPES d.o.o. POREČ, Dinka Trinajstića 19, 52440 Poreč</item>
    </izvorni_sadrzaj>
    <derivirana_varijabla naziv="DomainObject.Predmet.ProtuStrankaListFormatedWithAdress_1">
      <item>NOVICIUS SPES d.o.o. POREČ, Dinka Trinajstića 19, 52440 Poreč</item>
    </derivirana_varijabla>
  </DomainObject.Predmet.ProtuStrankaListFormatedWithAdress>
  <DomainObject.Predmet.ProtuStrankaListFormatedWithAdressOIB>
    <izvorni_sadrzaj>
      <item>NOVICIUS SPES d.o.o. POREČ, OIB 14632727241, Dinka Trinajstića 19, 52440 Poreč</item>
    </izvorni_sadrzaj>
    <derivirana_varijabla naziv="DomainObject.Predmet.ProtuStrankaListFormatedWithAdressOIB_1">
      <item>NOVICIUS SPES d.o.o. POREČ, OIB 14632727241, Dinka Trinajstića 19, 52440 Poreč</item>
    </derivirana_varijabla>
  </DomainObject.Predmet.ProtuStrankaListFormatedWithAdressOIB>
  <DomainObject.Predmet.ProtuStrankaListNazivFormated>
    <izvorni_sadrzaj>
      <item>NOVICIUS SPES d.o.o. POREČ</item>
    </izvorni_sadrzaj>
    <derivirana_varijabla naziv="DomainObject.Predmet.ProtuStrankaListNazivFormated_1">
      <item>NOVICIUS SPES d.o.o. POREČ</item>
    </derivirana_varijabla>
  </DomainObject.Predmet.ProtuStrankaListNazivFormated>
  <DomainObject.Predmet.ProtuStrankaListNazivFormatedOIB>
    <izvorni_sadrzaj>
      <item>NOVICIUS SPES d.o.o. POREČ, OIB 14632727241</item>
    </izvorni_sadrzaj>
    <derivirana_varijabla naziv="DomainObject.Predmet.ProtuStrankaListNazivFormatedOIB_1">
      <item>NOVICIUS SPES d.o.o. POREČ, OIB 14632727241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NOVICIUS SPES d.o.o. POREČ</izvorni_sadrzaj>
    <derivirana_varijabla naziv="DomainObject.Predmet.ProtustrankaIDrugi_1">NOVICIUS SPES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NOVICIUS SPES d.o.o. POREČ, OIB 14632727241, Dinka Trinajstića 19, 52440 Poreč</izvorni_sadrzaj>
    <derivirana_varijabla naziv="DomainObject.Predmet.ProtustrankaIDrugiAdressOIB_1">NOVICIUS SPES d.o.o. POREČ, OIB 14632727241, Dinka Trinajstića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NOVICIUS SPES d.o.o. POREČ</item>
    </izvorni_sadrzaj>
    <derivirana_varijabla naziv="DomainObject.Predmet.SudioniciListNaziv_1">
      <item>FINANCIJSKA AGENCIJA, RC RIJEKA, PODRUŽNICA PULA, PULA</item>
      <item>NOVICIUS SPES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NOVICIUS SPES d.o.o. POREČ, OIB 14632727241, Dinka Trinajstića 19,52440 Poreč</item>
    </izvorni_sadrzaj>
    <derivirana_varijabla naziv="DomainObject.Predmet.SudioniciListAdressOIB_1">
      <item>FINANCIJSKA AGENCIJA, RC RIJEKA, PODRUŽNICA PULA, PULA, OIB 85821130368, GIARDINI 5,52100 Pula</item>
      <item>NOVICIUS SPES d.o.o. POREČ, OIB 14632727241, Dinka Trinajstića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14632727241</item>
    </izvorni_sadrzaj>
    <derivirana_varijabla naziv="DomainObject.Predmet.SudioniciListNazivOIB_1">
      <item>, OIB 85821130368</item>
      <item>, OIB 14632727241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3125</properties:Characters>
  <properties:Lines>80</properties:Lines>
  <properties:Paragraphs>30</properties:Paragraphs>
  <properties:TotalTime>5</properties:TotalTime>
  <properties:ScaleCrop>false</properties:ScaleCrop>
  <properties:LinksUpToDate>false</properties:LinksUpToDate>
  <properties:CharactersWithSpaces>3730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2016-03-21T12:45:00Z</dcterms:created>
  <dc:creator>Mihaela Kaligari</dc:creator>
  <dc:description/>
  <cp:keywords/>
  <cp:lastModifiedBy>Ana Jeromela</cp:lastModifiedBy>
  <cp:lastPrinted>2016-04-18T07:10:00Z</cp:lastPrinted>
  <dcterms:modified xmlns:xsi="http://www.w3.org/2001/XMLSchema-instance" xsi:type="dcterms:W3CDTF">2016-04-18T07:10:00Z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