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76303" w14:paraId="e576303"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5E2498">
        <w:tab/>
      </w:r>
      <w:r w:rsidR="005E2498">
        <w:tab/>
        <w:t>31-St</w:t>
      </w:r>
      <w:r w:rsidR="00ED6590">
        <w:t>-</w:t>
      </w:r>
      <w:r w:rsidR="00BD55C1">
        <w:t>649/12-300</w:t>
      </w:r>
    </w:p>
    <w:p w:rsidRDefault="001E0E34" w:rsidP="00C862FE" w:rsidR="00C862FE" w:rsidRPr="00F47E3D">
      <w:pPr>
        <w:jc w:val="cente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0D30BD">
        <w:t>STONČICA</w:t>
      </w:r>
      <w:r w:rsidR="000D30BD" w:rsidRPr="00253688">
        <w:t xml:space="preserve"> d.o.o. – u stečaju, Zagreb, I Pile br. 1 </w:t>
      </w:r>
      <w:r w:rsidR="00D51C43" w:rsidRPr="00F47E3D">
        <w:t xml:space="preserve">dana </w:t>
      </w:r>
      <w:r w:rsidR="00B777B5">
        <w:t>19</w:t>
      </w:r>
      <w:r w:rsidR="005E2498">
        <w:t>. listopada</w:t>
      </w:r>
      <w:r w:rsidR="00C95037">
        <w:t xml:space="preserve"> 2017</w:t>
      </w:r>
      <w:r w:rsidR="006C17DB">
        <w:t xml:space="preserve">. </w:t>
      </w:r>
      <w:r w:rsidR="00D51C43" w:rsidRPr="00F47E3D">
        <w:t xml:space="preserve">godine </w:t>
      </w:r>
      <w:r w:rsidR="001E0E34" w:rsidRPr="00F47E3D">
        <w:t xml:space="preserve">donio je slijedeći </w:t>
      </w:r>
    </w:p>
    <w:p w:rsidRDefault="000D30BD" w:rsidP="001E0E34" w:rsidR="000D30BD"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DA38E9" w:rsidR="00DA38E9"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BA3155" w:rsidRPr="0033515F">
        <w:t>MAL-DERIVATI d.o.o.</w:t>
      </w:r>
      <w:r w:rsidR="00BA3155">
        <w:t xml:space="preserve">, Zagreb, Biševska 22, OIB: </w:t>
      </w:r>
      <w:r w:rsidR="00BA3155" w:rsidRPr="0033515F">
        <w:t>11481760765</w:t>
      </w:r>
      <w:r w:rsidR="00BA3155">
        <w:t xml:space="preserve"> </w:t>
      </w:r>
      <w:r w:rsidR="00DA38E9" w:rsidRPr="00CB2F04">
        <w:t xml:space="preserve">nekretnine vlasništvo stečajnog dužnika </w:t>
      </w:r>
      <w:r w:rsidR="00DA38E9">
        <w:rPr>
          <w:bCs/>
        </w:rPr>
        <w:t>što u naravi čini:</w:t>
      </w:r>
    </w:p>
    <w:p w:rsidRDefault="00BA3155" w:rsidP="00BA3155" w:rsidR="00BA3155">
      <w:pPr>
        <w:ind w:firstLine="708"/>
        <w:jc w:val="both"/>
        <w:rPr>
          <w:bCs/>
        </w:rPr>
      </w:pPr>
      <w:r>
        <w:rPr>
          <w:bCs/>
        </w:rPr>
        <w:t xml:space="preserve">1) </w:t>
      </w:r>
      <w:r w:rsidRPr="00E628DB">
        <w:rPr>
          <w:bCs/>
        </w:rPr>
        <w:t xml:space="preserve"> - 61/1000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w:t>
      </w:r>
    </w:p>
    <w:p w:rsidRDefault="00BA3155" w:rsidP="00BA3155" w:rsidR="00BA3155">
      <w:pPr>
        <w:jc w:val="both"/>
        <w:rPr>
          <w:bCs/>
        </w:rPr>
      </w:pPr>
      <w:r>
        <w:rPr>
          <w:bCs/>
        </w:rPr>
        <w:tab/>
        <w:t xml:space="preserve">2) -  </w:t>
      </w:r>
      <w:r w:rsidRPr="00E628DB">
        <w:rPr>
          <w:bCs/>
        </w:rPr>
        <w:t>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w:t>
      </w:r>
      <w:r>
        <w:rPr>
          <w:bCs/>
        </w:rPr>
        <w:t xml:space="preserve"> </w:t>
      </w:r>
    </w:p>
    <w:p w:rsidRDefault="001E0E34" w:rsidP="004E2FA1" w:rsidR="001E0E34" w:rsidRPr="00F47E3D">
      <w:pPr>
        <w:ind w:firstLine="708"/>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A38E9">
        <w:t>649/12</w:t>
      </w:r>
      <w:r w:rsidR="00ED6590">
        <w:t xml:space="preserve"> </w:t>
      </w:r>
      <w:r w:rsidR="00D51C43" w:rsidRPr="00F47E3D">
        <w:t xml:space="preserve"> od </w:t>
      </w:r>
      <w:r w:rsidR="00C95037">
        <w:t>19</w:t>
      </w:r>
      <w:r w:rsidR="005E2498">
        <w:t>. rujna</w:t>
      </w:r>
      <w:r w:rsidR="00C95037">
        <w:t xml:space="preserve"> 2017</w:t>
      </w:r>
      <w:r w:rsidR="006C17DB">
        <w:t>.</w:t>
      </w:r>
      <w:r w:rsidR="00ED6590">
        <w:t xml:space="preserve"> </w:t>
      </w:r>
      <w:r w:rsidR="00D51C43" w:rsidRPr="00F47E3D">
        <w:t xml:space="preserve"> godine </w:t>
      </w:r>
      <w:r w:rsidRPr="00F47E3D">
        <w:t>postalo je pravomoćno dana</w:t>
      </w:r>
      <w:r w:rsidR="00A20C7D">
        <w:t xml:space="preserve"> </w:t>
      </w:r>
      <w:r w:rsidR="00BA3155">
        <w:t>6</w:t>
      </w:r>
      <w:r w:rsidR="00C95037">
        <w:t>. listopada 2017.</w:t>
      </w:r>
      <w:r w:rsidR="006C17DB">
        <w:t xml:space="preserve">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C95037">
        <w:t>19. rujna 2017.</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705BD0">
        <w:t>19</w:t>
      </w:r>
      <w:r w:rsidR="005E2498">
        <w:t>. listopada</w:t>
      </w:r>
      <w:r w:rsidR="00C95037">
        <w:t xml:space="preserve"> 2017</w:t>
      </w:r>
      <w:r w:rsidR="006C17DB">
        <w:t xml:space="preserve">.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213554">
      <w:r w:rsidRPr="00F47E3D">
        <w:tab/>
      </w:r>
      <w:r w:rsidRPr="00F47E3D">
        <w:tab/>
      </w:r>
      <w:r w:rsidRPr="00F47E3D">
        <w:tab/>
      </w:r>
      <w:r w:rsidRPr="00F47E3D">
        <w:tab/>
      </w:r>
      <w:r w:rsidRPr="00F47E3D">
        <w:tab/>
      </w:r>
      <w:r w:rsidRPr="00F47E3D">
        <w:tab/>
      </w:r>
      <w:r w:rsidRPr="00F47E3D">
        <w:tab/>
      </w:r>
      <w:r w:rsidRPr="00F47E3D">
        <w:tab/>
      </w:r>
      <w:r w:rsidR="003D69DE" w:rsidRPr="00F47E3D">
        <w:tab/>
      </w:r>
      <w:r w:rsidR="00213554">
        <w:t>Nada Kraljić</w:t>
      </w:r>
      <w:r w:rsidR="00766D28">
        <w:t>,v.r.</w:t>
      </w:r>
    </w:p>
    <w:p w:rsidRDefault="00F71DF6" w:rsidP="00F71DF6" w:rsidR="00F71DF6">
      <w:pPr>
        <w:ind w:left="360"/>
      </w:pPr>
    </w:p>
    <w:p w:rsidRDefault="00766D28" w:rsidR="00766D28">
      <w:r>
        <w:tab/>
      </w:r>
      <w:r>
        <w:tab/>
      </w:r>
      <w:r>
        <w:tab/>
      </w:r>
      <w:r>
        <w:tab/>
      </w:r>
      <w:r>
        <w:tab/>
      </w:r>
      <w:r>
        <w:tab/>
      </w:r>
      <w:r>
        <w:tab/>
      </w:r>
      <w:r>
        <w:tab/>
        <w:t>Za točnost otpravka-ovl.službenik</w:t>
      </w:r>
    </w:p>
    <w:p w:rsidRDefault="00766D28" w:rsidP="00766D28" w:rsidR="00766D28">
      <w:pPr>
        <w:ind w:firstLine="708" w:left="5664"/>
      </w:pPr>
      <w:r>
        <w:t>Vinka Mihalinčić</w:t>
      </w:r>
    </w:p>
    <w:p w:rsidRDefault="00766D28" w:rsidP="00F71DF6" w:rsidR="00766D28" w:rsidRPr="00F47E3D">
      <w:pPr>
        <w:ind w:left="360"/>
      </w:pPr>
    </w:p>
    <w:sectPr w:rsidSect="00213554" w:rsidR="00766D28" w:rsidRPr="00F47E3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D30BD"/>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3554"/>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E2FA1"/>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2498"/>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17DB"/>
    <w:rsid w:val="006C48A9"/>
    <w:rsid w:val="006D7383"/>
    <w:rsid w:val="006E65A1"/>
    <w:rsid w:val="006F15D5"/>
    <w:rsid w:val="006F22E2"/>
    <w:rsid w:val="006F4760"/>
    <w:rsid w:val="006F6BED"/>
    <w:rsid w:val="00705BD0"/>
    <w:rsid w:val="00711433"/>
    <w:rsid w:val="0071189A"/>
    <w:rsid w:val="00721F26"/>
    <w:rsid w:val="00730147"/>
    <w:rsid w:val="00766D28"/>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0C7D"/>
    <w:rsid w:val="00A22EF4"/>
    <w:rsid w:val="00A53241"/>
    <w:rsid w:val="00A7444F"/>
    <w:rsid w:val="00A76EBB"/>
    <w:rsid w:val="00A873FA"/>
    <w:rsid w:val="00A9454B"/>
    <w:rsid w:val="00AA7E0A"/>
    <w:rsid w:val="00AB386F"/>
    <w:rsid w:val="00AB516A"/>
    <w:rsid w:val="00AB7CE1"/>
    <w:rsid w:val="00AC7A97"/>
    <w:rsid w:val="00AE5FE3"/>
    <w:rsid w:val="00AF21A8"/>
    <w:rsid w:val="00B017EB"/>
    <w:rsid w:val="00B13A35"/>
    <w:rsid w:val="00B17A89"/>
    <w:rsid w:val="00B251FE"/>
    <w:rsid w:val="00B27198"/>
    <w:rsid w:val="00B4186D"/>
    <w:rsid w:val="00B53AF1"/>
    <w:rsid w:val="00B56BC8"/>
    <w:rsid w:val="00B71A96"/>
    <w:rsid w:val="00B747F6"/>
    <w:rsid w:val="00B777B5"/>
    <w:rsid w:val="00B827F7"/>
    <w:rsid w:val="00B92339"/>
    <w:rsid w:val="00BA3155"/>
    <w:rsid w:val="00BA4850"/>
    <w:rsid w:val="00BB13B8"/>
    <w:rsid w:val="00BB254B"/>
    <w:rsid w:val="00BB5ECD"/>
    <w:rsid w:val="00BB68C6"/>
    <w:rsid w:val="00BB7EE2"/>
    <w:rsid w:val="00BC1EEE"/>
    <w:rsid w:val="00BC451B"/>
    <w:rsid w:val="00BC4DCB"/>
    <w:rsid w:val="00BC577E"/>
    <w:rsid w:val="00BC61E3"/>
    <w:rsid w:val="00BD55C1"/>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5037"/>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8E9"/>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66D28"/>
    <w:rPr>
      <w:color w:val="808080"/>
      <w:bdr w:space="0" w:sz="0" w:color="auto" w:val="none"/>
      <w:shd w:fill="auto" w:color="auto" w:val="clear"/>
    </w:rPr>
  </w:style>
  <w:style w:customStyle="true" w:styleId="eSPISCCParagraphDefaultFont" w:type="character">
    <w:name w:val="eSPIS_CC_Paragraph Default Font"/>
    <w:basedOn w:val="Zadanifontodlomka"/>
    <w:rsid w:val="00766D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6D28"/>
    <w:rPr>
      <w:bdr w:space="0" w:sz="0" w:color="auto" w:val="none"/>
      <w:shd w:fill="FFFFCC" w:color="auto" w:val="clear"/>
      <w:lang w:val="hr-HR"/>
    </w:rPr>
  </w:style>
  <w:style w:customStyle="true" w:styleId="PozadinaSvijetloCrvena" w:type="character">
    <w:name w:val="Pozadina_SvijetloCrvena"/>
    <w:basedOn w:val="eSPISCCParagraphDefaultFont"/>
    <w:rsid w:val="00766D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6D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66D28"/>
    <w:rPr>
      <w:color w:val="808080"/>
      <w:bdr w:color="auto" w:space="0" w:sz="0" w:val="none"/>
      <w:shd w:color="auto" w:fill="auto" w:val="clear"/>
    </w:rPr>
  </w:style>
  <w:style w:customStyle="1" w:styleId="eSPISCCParagraphDefaultFont" w:type="character">
    <w:name w:val="eSPIS_CC_Paragraph Default Font"/>
    <w:basedOn w:val="Zadanifontodlomka"/>
    <w:rsid w:val="00766D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6D28"/>
    <w:rPr>
      <w:bdr w:color="auto" w:space="0" w:sz="0" w:val="none"/>
      <w:shd w:color="auto" w:fill="FFFFCC" w:val="clear"/>
      <w:lang w:val="hr-HR"/>
    </w:rPr>
  </w:style>
  <w:style w:customStyle="1" w:styleId="PozadinaSvijetloCrvena" w:type="character">
    <w:name w:val="Pozadina_SvijetloCrvena"/>
    <w:basedOn w:val="eSPISCCParagraphDefaultFont"/>
    <w:rsid w:val="00766D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6D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249</properties:Words>
  <properties:Characters>1372</properties:Characters>
  <properties:Lines>38</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2017-10-19T08:00:00Z</dcterms:created>
  <dc:creator>kraljicn</dc:creator>
  <cp:lastModifiedBy>Vinka Mihalinčić</cp:lastModifiedBy>
  <cp:lastPrinted>2015-07-01T08:52:00Z</cp:lastPrinted>
  <dcterms:modified xmlns:xsi="http://www.w3.org/2001/XMLSchema-instance" xsi:type="dcterms:W3CDTF">2017-10-19T08:03:00Z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