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B65B3" w:rsidR="00264D45" w:rsidRPr="00444090">
        <w:tc>
          <w:tcPr>
            <w:tcW w:type="dxa" w:w="2985"/>
            <w:hideMark/>
          </w:tcPr>
          <w:p w:rsidRDefault="00264D45" w:rsidP="00FB65B3" w:rsidR="00264D45" w:rsidRPr="0044409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444090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64D45" w:rsidP="00FB65B3" w:rsidR="00264D45" w:rsidRPr="0044409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444090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264D45" w:rsidP="00FB65B3" w:rsidR="00264D45" w:rsidRPr="0044409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444090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264D45" w:rsidP="00FB65B3" w:rsidR="00264D45" w:rsidRPr="0044409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444090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f53685" w14:paraId="cf53685" w:rsidRDefault="00264D45" w:rsidP="00264D45" w:rsidR="00264D45" w:rsidRPr="00444090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B65B3" w:rsidR="00264D45" w:rsidRPr="00444090">
        <w:trPr>
          <w:jc w:val="right"/>
        </w:trPr>
        <w:tc>
          <w:tcPr>
            <w:tcW w:type="dxa" w:w="4320"/>
            <w:hideMark/>
          </w:tcPr>
          <w:p w:rsidRDefault="00264D45" w:rsidP="008A7D15" w:rsidR="00264D45" w:rsidRPr="004440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8A7D1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85/2008-91</w:t>
            </w:r>
          </w:p>
        </w:tc>
      </w:tr>
    </w:tbl>
    <w:p w:rsidRDefault="000F79AA" w:rsidP="00264D45" w:rsidR="000F79AA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264D45" w:rsidP="00264D45" w:rsidR="00264D45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264D45" w:rsidP="00264D45" w:rsidR="00264D45" w:rsidRPr="00264D45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264D45" w:rsidP="005166FC" w:rsidR="009C33CB" w:rsidRPr="008A7D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A7D15">
        <w:rPr>
          <w:rFonts w:cs="Times New Roman" w:hAnsi="Times New Roman" w:ascii="Times New Roman"/>
          <w:sz w:val="24"/>
          <w:szCs w:val="24"/>
        </w:rPr>
        <w:t xml:space="preserve">Trgovački sud u Varaždinu, </w:t>
      </w:r>
      <w:r w:rsidR="00100F4F" w:rsidRPr="008A7D15">
        <w:rPr>
          <w:rFonts w:cs="Times New Roman" w:hAnsi="Times New Roman" w:ascii="Times New Roman"/>
          <w:sz w:val="24"/>
          <w:szCs w:val="24"/>
        </w:rPr>
        <w:t>p</w:t>
      </w:r>
      <w:r w:rsidR="005166FC" w:rsidRPr="008A7D15">
        <w:rPr>
          <w:rFonts w:cs="Times New Roman" w:hAnsi="Times New Roman" w:ascii="Times New Roman"/>
          <w:sz w:val="24"/>
          <w:szCs w:val="24"/>
        </w:rPr>
        <w:t>o sucu toga suda Kseniji Flack-</w:t>
      </w:r>
      <w:r w:rsidR="00100F4F" w:rsidRPr="008A7D15">
        <w:rPr>
          <w:rFonts w:cs="Times New Roman" w:hAnsi="Times New Roman" w:ascii="Times New Roman"/>
          <w:sz w:val="24"/>
          <w:szCs w:val="24"/>
        </w:rPr>
        <w:t>Makitan, u stečajnom postupku koji se vodi nad</w:t>
      </w:r>
      <w:r w:rsidRPr="008A7D15">
        <w:rPr>
          <w:rFonts w:cs="Times New Roman" w:hAnsi="Times New Roman" w:ascii="Times New Roman"/>
          <w:sz w:val="24"/>
          <w:szCs w:val="24"/>
        </w:rPr>
        <w:t xml:space="preserve"> </w:t>
      </w:r>
      <w:r w:rsidR="008A7D15" w:rsidRPr="008A7D15">
        <w:rPr>
          <w:rFonts w:hAnsi="Times New Roman" w:ascii="Times New Roman"/>
          <w:sz w:val="24"/>
          <w:szCs w:val="24"/>
        </w:rPr>
        <w:t xml:space="preserve">stečajnom masom iza CHEMOSAN d.o.o. u stečaju, Čakovec, I. Braće </w:t>
      </w:r>
      <w:proofErr w:type="spellStart"/>
      <w:r w:rsidR="008A7D15" w:rsidRPr="008A7D15">
        <w:rPr>
          <w:rFonts w:hAnsi="Times New Roman" w:ascii="Times New Roman"/>
          <w:sz w:val="24"/>
          <w:szCs w:val="24"/>
        </w:rPr>
        <w:t>Graner</w:t>
      </w:r>
      <w:proofErr w:type="spellEnd"/>
      <w:r w:rsidR="008A7D15" w:rsidRPr="008A7D15">
        <w:rPr>
          <w:rFonts w:hAnsi="Times New Roman" w:ascii="Times New Roman"/>
          <w:sz w:val="24"/>
          <w:szCs w:val="24"/>
        </w:rPr>
        <w:t xml:space="preserve"> 8, OIB: 71745582708</w:t>
      </w:r>
      <w:r w:rsidRPr="008A7D15">
        <w:rPr>
          <w:rFonts w:cs="Times New Roman" w:hAnsi="Times New Roman" w:ascii="Times New Roman"/>
          <w:sz w:val="24"/>
          <w:szCs w:val="24"/>
        </w:rPr>
        <w:t xml:space="preserve">, </w:t>
      </w:r>
      <w:r w:rsidR="008A7D15" w:rsidRPr="008A7D15">
        <w:rPr>
          <w:rFonts w:cs="Times New Roman" w:hAnsi="Times New Roman" w:ascii="Times New Roman"/>
          <w:sz w:val="24"/>
          <w:szCs w:val="24"/>
        </w:rPr>
        <w:t>4. veljače 2019</w:t>
      </w:r>
      <w:r w:rsidRPr="008A7D15">
        <w:rPr>
          <w:rFonts w:cs="Times New Roman" w:hAnsi="Times New Roman" w:ascii="Times New Roman"/>
          <w:sz w:val="24"/>
          <w:szCs w:val="24"/>
        </w:rPr>
        <w:t>.</w:t>
      </w:r>
      <w:r w:rsidR="008A7D15">
        <w:rPr>
          <w:rFonts w:cs="Times New Roman" w:hAnsi="Times New Roman" w:ascii="Times New Roman"/>
          <w:sz w:val="24"/>
          <w:szCs w:val="24"/>
        </w:rPr>
        <w:t xml:space="preserve"> donio je sljedeći</w:t>
      </w:r>
    </w:p>
    <w:p w:rsidRDefault="000F79AA" w:rsidP="00CE3AE4" w:rsidR="000F79AA" w:rsidRPr="008A7D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A7D15" w:rsidP="004C505B" w:rsidR="004C505B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4C505B" w:rsidP="004C505B" w:rsidR="004C505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505B" w:rsidP="008A7D15" w:rsidR="004C505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25FC">
        <w:rPr>
          <w:rFonts w:cs="Times New Roman" w:hAnsi="Times New Roman" w:ascii="Times New Roman"/>
          <w:sz w:val="24"/>
          <w:szCs w:val="24"/>
        </w:rPr>
        <w:t>Nalaže se sudskom registru ovoga s</w:t>
      </w:r>
      <w:r w:rsidR="008A7D15">
        <w:rPr>
          <w:rFonts w:cs="Times New Roman" w:hAnsi="Times New Roman" w:ascii="Times New Roman"/>
          <w:sz w:val="24"/>
          <w:szCs w:val="24"/>
        </w:rPr>
        <w:t xml:space="preserve">uda da na temelju rješenja </w:t>
      </w:r>
      <w:r w:rsidR="008A7D15" w:rsidRPr="007325FC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8A7D15">
        <w:rPr>
          <w:rFonts w:cs="Times New Roman" w:hAnsi="Times New Roman" w:ascii="Times New Roman"/>
          <w:sz w:val="24"/>
          <w:szCs w:val="24"/>
        </w:rPr>
        <w:t>1. veljače 2019., poslovni broj S</w:t>
      </w:r>
      <w:r w:rsidR="00246697">
        <w:rPr>
          <w:rFonts w:cs="Times New Roman" w:hAnsi="Times New Roman" w:ascii="Times New Roman"/>
          <w:sz w:val="24"/>
          <w:szCs w:val="24"/>
        </w:rPr>
        <w:t xml:space="preserve">t-85/2008-90 </w:t>
      </w:r>
      <w:r w:rsidR="008A7D15">
        <w:rPr>
          <w:rFonts w:cs="Times New Roman" w:hAnsi="Times New Roman" w:ascii="Times New Roman"/>
          <w:sz w:val="24"/>
          <w:szCs w:val="24"/>
        </w:rPr>
        <w:t xml:space="preserve">briše </w:t>
      </w:r>
      <w:r w:rsidR="00246697">
        <w:rPr>
          <w:rFonts w:cs="Times New Roman" w:hAnsi="Times New Roman" w:ascii="Times New Roman"/>
          <w:sz w:val="24"/>
          <w:szCs w:val="24"/>
        </w:rPr>
        <w:t xml:space="preserve">iz sudskog registra </w:t>
      </w:r>
      <w:r w:rsidR="008A7D15">
        <w:rPr>
          <w:rFonts w:cs="Times New Roman" w:hAnsi="Times New Roman" w:ascii="Times New Roman"/>
          <w:sz w:val="24"/>
          <w:szCs w:val="24"/>
        </w:rPr>
        <w:t xml:space="preserve">stečajnog upravitelja Velimira </w:t>
      </w:r>
      <w:proofErr w:type="spellStart"/>
      <w:r w:rsidR="008A7D15">
        <w:rPr>
          <w:rFonts w:cs="Times New Roman" w:hAnsi="Times New Roman" w:ascii="Times New Roman"/>
          <w:sz w:val="24"/>
          <w:szCs w:val="24"/>
        </w:rPr>
        <w:t>Slamar</w:t>
      </w:r>
      <w:proofErr w:type="spellEnd"/>
      <w:r w:rsidR="008A7D15">
        <w:rPr>
          <w:rFonts w:cs="Times New Roman" w:hAnsi="Times New Roman" w:ascii="Times New Roman"/>
          <w:sz w:val="24"/>
          <w:szCs w:val="24"/>
        </w:rPr>
        <w:t xml:space="preserve"> iz Varaždina, i upiše novoimenovanog stečajnog upravitelja Želimira </w:t>
      </w:r>
      <w:proofErr w:type="spellStart"/>
      <w:r w:rsidR="008A7D15">
        <w:rPr>
          <w:rFonts w:cs="Times New Roman" w:hAnsi="Times New Roman" w:ascii="Times New Roman"/>
          <w:sz w:val="24"/>
          <w:szCs w:val="24"/>
        </w:rPr>
        <w:t>Uršulin</w:t>
      </w:r>
      <w:proofErr w:type="spellEnd"/>
      <w:r w:rsidR="008A7D15">
        <w:rPr>
          <w:rFonts w:cs="Times New Roman" w:hAnsi="Times New Roman" w:ascii="Times New Roman"/>
          <w:sz w:val="24"/>
          <w:szCs w:val="24"/>
        </w:rPr>
        <w:t xml:space="preserve"> iz Ivanca, Trg hrvatskih </w:t>
      </w:r>
      <w:proofErr w:type="spellStart"/>
      <w:r w:rsidR="008A7D15">
        <w:rPr>
          <w:rFonts w:cs="Times New Roman" w:hAnsi="Times New Roman" w:ascii="Times New Roman"/>
          <w:sz w:val="24"/>
          <w:szCs w:val="24"/>
        </w:rPr>
        <w:t>ivanovaca</w:t>
      </w:r>
      <w:proofErr w:type="spellEnd"/>
      <w:r w:rsidR="008A7D15">
        <w:rPr>
          <w:rFonts w:cs="Times New Roman" w:hAnsi="Times New Roman" w:ascii="Times New Roman"/>
          <w:sz w:val="24"/>
          <w:szCs w:val="24"/>
        </w:rPr>
        <w:t xml:space="preserve"> 9, OIB: 03842320752.</w:t>
      </w:r>
    </w:p>
    <w:p w:rsidRDefault="008A7D15" w:rsidP="008A7D15" w:rsidR="008A7D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CE3AE4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8A7D15">
        <w:rPr>
          <w:rFonts w:cs="Times New Roman" w:hAnsi="Times New Roman" w:ascii="Times New Roman"/>
          <w:sz w:val="24"/>
          <w:szCs w:val="24"/>
        </w:rPr>
        <w:t>4. veljače 2019</w:t>
      </w:r>
      <w:r w:rsidR="004C505B">
        <w:rPr>
          <w:rFonts w:cs="Times New Roman" w:hAnsi="Times New Roman" w:ascii="Times New Roman"/>
          <w:sz w:val="24"/>
          <w:szCs w:val="24"/>
        </w:rPr>
        <w:t>.</w:t>
      </w:r>
    </w:p>
    <w:p w:rsidRDefault="009C33CB" w:rsidP="009C33CB" w:rsidR="009C33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F5703" w:rsidP="001F5703" w:rsidR="001F5703" w:rsidRPr="001F5703">
      <w:pPr>
        <w:spacing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F5703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1F5703" w:rsidP="001F5703" w:rsidR="001F5703" w:rsidRPr="001F5703">
      <w:pPr>
        <w:spacing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F5703" w:rsidP="001F5703" w:rsidR="001F5703" w:rsidRPr="001F5703">
      <w:pPr>
        <w:spacing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F5703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1F5703" w:rsidP="001F5703" w:rsidR="001F5703" w:rsidRPr="001F5703">
      <w:pPr>
        <w:spacing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F5703" w:rsidP="001F5703" w:rsidR="001F5703" w:rsidRPr="001F5703">
      <w:pPr>
        <w:spacing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F5703" w:rsidP="001F5703" w:rsidR="001F5703" w:rsidRPr="001F5703">
      <w:pPr>
        <w:spacing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F5703">
        <w:rPr>
          <w:rFonts w:cs="Times New Roman" w:eastAsia="Calibri" w:hAnsi="Times New Roman" w:ascii="Times New Roman"/>
          <w:sz w:val="24"/>
          <w:szCs w:val="24"/>
        </w:rPr>
        <w:t xml:space="preserve">Za točnost </w:t>
      </w:r>
      <w:proofErr w:type="spellStart"/>
      <w:r w:rsidRPr="001F5703">
        <w:rPr>
          <w:rFonts w:cs="Times New Roman" w:eastAsia="Calibri" w:hAnsi="Times New Roman" w:ascii="Times New Roman"/>
          <w:sz w:val="24"/>
          <w:szCs w:val="24"/>
        </w:rPr>
        <w:t>otpravka</w:t>
      </w:r>
      <w:proofErr w:type="spellEnd"/>
      <w:r w:rsidRPr="001F5703">
        <w:rPr>
          <w:rFonts w:cs="Times New Roman" w:eastAsia="Calibri" w:hAnsi="Times New Roman" w:ascii="Times New Roman"/>
          <w:sz w:val="24"/>
          <w:szCs w:val="24"/>
        </w:rPr>
        <w:t xml:space="preserve"> – ovlašteni službenik</w:t>
      </w:r>
    </w:p>
    <w:p w:rsidRDefault="00264D45" w:rsidP="009C33CB" w:rsidR="00264D45" w:rsidRPr="001F57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64D45" w:rsidP="009C33CB" w:rsidR="00264D45" w:rsidRPr="001F57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A7D15" w:rsidP="008A7D15" w:rsidR="008A7D15" w:rsidRPr="001F5703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1F5703">
        <w:rPr>
          <w:rFonts w:cs="Times New Roman"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8A7D15" w:rsidP="008A7D15" w:rsidR="008A7D15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A7D15" w:rsidP="009C33CB" w:rsidR="008A7D15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9C33CB" w:rsidP="009C33CB" w:rsidR="009C33C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8A7D15">
        <w:rPr>
          <w:rFonts w:cs="Times New Roman" w:hAnsi="Times New Roman" w:ascii="Times New Roman"/>
          <w:sz w:val="24"/>
          <w:szCs w:val="24"/>
        </w:rPr>
        <w:t xml:space="preserve">Želimir </w:t>
      </w:r>
      <w:proofErr w:type="spellStart"/>
      <w:r w:rsidR="008A7D15">
        <w:rPr>
          <w:rFonts w:cs="Times New Roman" w:hAnsi="Times New Roman" w:ascii="Times New Roman"/>
          <w:sz w:val="24"/>
          <w:szCs w:val="24"/>
        </w:rPr>
        <w:t>Uršulin</w:t>
      </w:r>
      <w:proofErr w:type="spellEnd"/>
      <w:r w:rsidR="008A7D15">
        <w:rPr>
          <w:rFonts w:cs="Times New Roman" w:hAnsi="Times New Roman" w:ascii="Times New Roman"/>
          <w:sz w:val="24"/>
          <w:szCs w:val="24"/>
        </w:rPr>
        <w:t xml:space="preserve">, Trg hrvatskih </w:t>
      </w:r>
      <w:proofErr w:type="spellStart"/>
      <w:r w:rsidR="008A7D15">
        <w:rPr>
          <w:rFonts w:cs="Times New Roman" w:hAnsi="Times New Roman" w:ascii="Times New Roman"/>
          <w:sz w:val="24"/>
          <w:szCs w:val="24"/>
        </w:rPr>
        <w:t>ivanovaca</w:t>
      </w:r>
      <w:proofErr w:type="spellEnd"/>
      <w:r w:rsidR="008A7D15">
        <w:rPr>
          <w:rFonts w:cs="Times New Roman" w:hAnsi="Times New Roman" w:ascii="Times New Roman"/>
          <w:sz w:val="24"/>
          <w:szCs w:val="24"/>
        </w:rPr>
        <w:t xml:space="preserve"> 9, Ivanec,</w:t>
      </w:r>
    </w:p>
    <w:p w:rsidRDefault="00CE3AE4" w:rsidP="008A7D15" w:rsidR="00CE3AE4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suda,</w:t>
      </w:r>
      <w:r w:rsidR="008A7D15">
        <w:rPr>
          <w:rFonts w:cs="Times New Roman" w:hAnsi="Times New Roman" w:ascii="Times New Roman"/>
          <w:sz w:val="24"/>
          <w:szCs w:val="24"/>
        </w:rPr>
        <w:t xml:space="preserve"> uz rješenje ovoga suda od </w:t>
      </w:r>
      <w:r w:rsidR="008A7D15" w:rsidRPr="008A7D15">
        <w:rPr>
          <w:rFonts w:cs="Times New Roman" w:hAnsi="Times New Roman" w:ascii="Times New Roman"/>
          <w:sz w:val="24"/>
          <w:szCs w:val="24"/>
        </w:rPr>
        <w:t>1. veljače 2019., poslovni broj St-85/2008-90</w:t>
      </w:r>
      <w:r w:rsidR="008A7D15">
        <w:rPr>
          <w:rFonts w:cs="Times New Roman" w:hAnsi="Times New Roman" w:ascii="Times New Roman"/>
          <w:sz w:val="24"/>
          <w:szCs w:val="24"/>
        </w:rPr>
        <w:t>,</w:t>
      </w:r>
    </w:p>
    <w:p w:rsidRDefault="005166FC" w:rsidP="00100F4F" w:rsidR="005366F5" w:rsidRPr="00264D4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9C33CB">
        <w:rPr>
          <w:rFonts w:cs="Times New Roman" w:hAnsi="Times New Roman" w:ascii="Times New Roman"/>
          <w:sz w:val="24"/>
          <w:szCs w:val="24"/>
        </w:rPr>
        <w:t>glasna ploča suda</w:t>
      </w:r>
    </w:p>
    <w:sectPr w:rsidSect="00606E94" w:rsidR="005366F5" w:rsidRPr="00264D45"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A9A" w:rsidP="009C33CB" w:rsidR="00317A9A">
      <w:pPr>
        <w:spacing w:lineRule="auto" w:line="240" w:after="0"/>
      </w:pPr>
      <w:r>
        <w:separator/>
      </w:r>
    </w:p>
  </w:endnote>
  <w:endnote w:id="0" w:type="continuationSeparator">
    <w:p w:rsidRDefault="00317A9A" w:rsidP="009C33CB" w:rsidR="00317A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A9A" w:rsidP="009C33CB" w:rsidR="00317A9A">
      <w:pPr>
        <w:spacing w:lineRule="auto" w:line="240" w:after="0"/>
      </w:pPr>
      <w:r>
        <w:separator/>
      </w:r>
    </w:p>
  </w:footnote>
  <w:footnote w:id="0" w:type="continuationSeparator">
    <w:p w:rsidRDefault="00317A9A" w:rsidP="009C33CB" w:rsidR="00317A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211170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C33CB" w:rsidR="009C33CB" w:rsidRPr="009C33C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C33C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33C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33C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A7D1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C33C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C33CB" w:rsidR="009C33CB">
    <w:pPr>
      <w:pStyle w:val="Zaglavlje"/>
    </w:pPr>
  </w:p>
  <w:p w:rsidRDefault="009C33CB" w:rsidR="009C33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5166FC">
      <w:rPr>
        <w:rFonts w:cs="Times New Roman" w:hAnsi="Times New Roman" w:ascii="Times New Roman"/>
        <w:sz w:val="24"/>
        <w:szCs w:val="24"/>
      </w:rPr>
      <w:t xml:space="preserve">Poslovni broj: 5 </w:t>
    </w:r>
    <w:r w:rsidR="00264D45">
      <w:rPr>
        <w:rFonts w:cs="Times New Roman" w:hAnsi="Times New Roman" w:ascii="Times New Roman"/>
        <w:sz w:val="24"/>
        <w:szCs w:val="24"/>
      </w:rPr>
      <w:t>St-71/17-66</w:t>
    </w:r>
  </w:p>
  <w:p w:rsidRDefault="009C33CB" w:rsidR="009C33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3CB" w:rsidR="009C33CB" w:rsidRPr="009C33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B7395"/>
    <w:multiLevelType w:val="hybridMultilevel"/>
    <w:tmpl w:val="57302CC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B33C6"/>
    <w:multiLevelType w:val="hybridMultilevel"/>
    <w:tmpl w:val="ADA41072"/>
    <w:lvl w:tplc="155E224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71"/>
    <w:rsid w:val="00047800"/>
    <w:rsid w:val="000867CD"/>
    <w:rsid w:val="000F79AA"/>
    <w:rsid w:val="00100F4F"/>
    <w:rsid w:val="00107DE0"/>
    <w:rsid w:val="00151096"/>
    <w:rsid w:val="001A0E35"/>
    <w:rsid w:val="001F5703"/>
    <w:rsid w:val="00246697"/>
    <w:rsid w:val="00264D45"/>
    <w:rsid w:val="0028683F"/>
    <w:rsid w:val="00314243"/>
    <w:rsid w:val="00317A9A"/>
    <w:rsid w:val="00334532"/>
    <w:rsid w:val="003C6B78"/>
    <w:rsid w:val="003F4655"/>
    <w:rsid w:val="00423206"/>
    <w:rsid w:val="00477E7E"/>
    <w:rsid w:val="004C505B"/>
    <w:rsid w:val="005166FC"/>
    <w:rsid w:val="005366F5"/>
    <w:rsid w:val="00606E94"/>
    <w:rsid w:val="007325FC"/>
    <w:rsid w:val="00833971"/>
    <w:rsid w:val="008A7D15"/>
    <w:rsid w:val="008B50B2"/>
    <w:rsid w:val="009C33CB"/>
    <w:rsid w:val="00A121FF"/>
    <w:rsid w:val="00A93400"/>
    <w:rsid w:val="00B33171"/>
    <w:rsid w:val="00B95376"/>
    <w:rsid w:val="00BF6289"/>
    <w:rsid w:val="00CE3AE4"/>
    <w:rsid w:val="00DF5929"/>
    <w:rsid w:val="00E81008"/>
    <w:rsid w:val="00E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33CB"/>
  </w:style>
  <w:style w:styleId="Podnoje" w:type="paragraph">
    <w:name w:val="footer"/>
    <w:basedOn w:val="Normal"/>
    <w:link w:val="PodnojeChar"/>
    <w:uiPriority w:val="99"/>
    <w:unhideWhenUsed/>
    <w:rsid w:val="009C3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33CB"/>
  </w:style>
  <w:style w:styleId="Odlomakpopisa" w:type="paragraph">
    <w:name w:val="List Paragraph"/>
    <w:basedOn w:val="Normal"/>
    <w:uiPriority w:val="34"/>
    <w:qFormat/>
    <w:rsid w:val="009C33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7C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7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6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62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622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62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62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33CB"/>
  </w:style>
  <w:style w:styleId="Podnoje" w:type="paragraph">
    <w:name w:val="footer"/>
    <w:basedOn w:val="Normal"/>
    <w:link w:val="PodnojeChar"/>
    <w:uiPriority w:val="99"/>
    <w:unhideWhenUsed/>
    <w:rsid w:val="009C3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33CB"/>
  </w:style>
  <w:style w:styleId="Odlomakpopisa" w:type="paragraph">
    <w:name w:val="List Paragraph"/>
    <w:basedOn w:val="Normal"/>
    <w:uiPriority w:val="34"/>
    <w:qFormat/>
    <w:rsid w:val="009C33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7C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7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6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62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62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62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62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576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St-85/2008-91</izvorni_sadrzaj>
    <derivirana_varijabla naziv="DomainObject.Oznaka_1">St-85/2008-91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2008.</izvorni_sadrzaj>
    <derivirana_varijabla naziv="DomainObject.Predmet.DatumOsnivanja_1">31. srpnja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siječnja 2015.</izvorni_sadrzaj>
    <derivirana_varijabla naziv="DomainObject.Predmet.DatumRjesavanja_1">22.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24.12.2008. (Rj. St-85/08-17).
Objava: oglasna ploča suda 24.12.2008. i
NN-3/09 od 7.1.2009.</izvorni_sadrzaj>
    <derivirana_varijabla naziv="DomainObject.Predmet.Opis_1">Stečaj otvoren 24.12.2008. (Rj. St-85/08-17).
Objava: oglasna ploča suda 24.12.2008. i
NN-3/09 od 7.1.2009.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St-85/2008</izvorni_sadrzaj>
    <derivirana_varijabla naziv="DomainObject.Predmet.OznakaBroj_1">St-85/2008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CHEMOSAN društvo s ograničenom odgovornošću za promet lijekovima i medicinskom opremom "u stečaju"</izvorni_sadrzaj>
    <derivirana_varijabla naziv="DomainObject.Predmet.ProtustrankaFormated_1">  CHEMOSAN društvo s ograničenom odgovornošću za promet lijekovima i medicinskom opremom "u stečaju"</derivirana_varijabla>
  </DomainObject.Predmet.ProtustrankaFormated>
  <DomainObject.Predmet.ProtustrankaFormatedOIB>
    <izvorni_sadrzaj>  CHEMOSAN društvo s ograničenom odgovornošću za promet lijekovima i medicinskom opremom "u stečaju", OIB 71745582708</izvorni_sadrzaj>
    <derivirana_varijabla naziv="DomainObject.Predmet.ProtustrankaFormatedOIB_1">  CHEMOSAN društvo s ograničenom odgovornošću za promet lijekovima i medicinskom opremom "u stečaju", OIB 71745582708</derivirana_varijabla>
  </DomainObject.Predmet.ProtustrankaFormatedOIB>
  <DomainObject.Predmet.ProtustrankaFormatedWithAdress>
    <izvorni_sadrzaj> CHEMOSAN društvo s ograničenom odgovornošću za promet lijekovima i medicinskom opremom "u stečaju", Braće Graner 8, 40000 Čakovec</izvorni_sadrzaj>
    <derivirana_varijabla naziv="DomainObject.Predmet.ProtustrankaFormatedWithAdress_1"> CHEMOSAN društvo s ograničenom odgovornošću za promet lijekovima i medicinskom opremom "u stečaju", Braće Graner 8, 40000 Čakovec</derivirana_varijabla>
  </DomainObject.Predmet.ProtustrankaFormatedWithAdress>
  <DomainObject.Predmet.ProtustrankaFormatedWithAdressOIB>
    <izvorni_sadrzaj> CHEMOSAN društvo s ograničenom odgovornošću za promet lijekovima i medicinskom opremom "u stečaju", OIB 71745582708, Braće Graner 8, 40000 Čakovec</izvorni_sadrzaj>
    <derivirana_varijabla naziv="DomainObject.Predmet.ProtustrankaFormatedWithAdressOIB_1"> CHEMOSAN društvo s ograničenom odgovornošću za promet lijekovima i medicinskom opremom "u stečaju", OIB 71745582708, Braće Graner 8, 40000 Čakovec</derivirana_varijabla>
  </DomainObject.Predmet.ProtustrankaFormatedWithAdressOIB>
  <DomainObject.Predmet.ProtustrankaWithAdress>
    <izvorni_sadrzaj>CHEMOSAN društvo s ograničenom odgovornošću za promet lijekovima i medicinskom opremom "u stečaju" Braće Graner 8, 40000 Čakovec</izvorni_sadrzaj>
    <derivirana_varijabla naziv="DomainObject.Predmet.ProtustrankaWithAdress_1">CHEMOSAN društvo s ograničenom odgovornošću za promet lijekovima i medicinskom opremom "u stečaju" Braće Graner 8, 40000 Čakovec</derivirana_varijabla>
  </DomainObject.Predmet.ProtustrankaWithAdress>
  <DomainObject.Predmet.ProtustrankaWithAdressOIB>
    <izvorni_sadrzaj>CHEMOSAN društvo s ograničenom odgovornošću za promet lijekovima i medicinskom opremom "u stečaju", OIB 71745582708, Braće Graner 8, 40000 Čakovec</izvorni_sadrzaj>
    <derivirana_varijabla naziv="DomainObject.Predmet.ProtustrankaWithAdressOIB_1">CHEMOSAN društvo s ograničenom odgovornošću za promet lijekovima i medicinskom opremom "u stečaju", OIB 71745582708, Braće Graner 8, 40000 Čakovec</derivirana_varijabla>
  </DomainObject.Predmet.ProtustrankaWithAdressOIB>
  <DomainObject.Predmet.ProtustrankaNazivFormated>
    <izvorni_sadrzaj>CHEMOSAN društvo s ograničenom odgovornošću za promet lijekovima i medicinskom opremom "u stečaju"</izvorni_sadrzaj>
    <derivirana_varijabla naziv="DomainObject.Predmet.ProtustrankaNazivFormated_1">CHEMOSAN društvo s ograničenom odgovornošću za promet lijekovima i medicinskom opremom "u stečaju"</derivirana_varijabla>
  </DomainObject.Predmet.ProtustrankaNazivFormated>
  <DomainObject.Predmet.ProtustrankaNazivFormatedOIB>
    <izvorni_sadrzaj>CHEMOSAN društvo s ograničenom odgovornošću za promet lijekovima i medicinskom opremom "u stečaju", OIB 71745582708</izvorni_sadrzaj>
    <derivirana_varijabla naziv="DomainObject.Predmet.ProtustrankaNazivFormatedOIB_1">CHEMOSAN društvo s ograničenom odgovornošću za promet lijekovima i medicinskom opremom "u stečaju", OIB 71745582708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Željkica Vincek i Marija Martinez-Ostroški, iz ZOU; Silvijana Petković; Biro plus d.o.o. za računovodstveno - knjigovodstvene usluge; Petra Vojvoda</izvorni_sadrzaj>
    <derivirana_varijabla naziv="DomainObject.Predmet.StrankaFormated_1">  Željkica Vincek i Marija Martinez-Ostroški, iz ZOU; Silvijana Petković; Biro plus d.o.o. za računovodstveno - knjigovodstvene usluge; Petra Vojvoda</derivirana_varijabla>
  </DomainObject.Predmet.StrankaFormated>
  <DomainObject.Predmet.StrankaFormatedOIB>
    <izvorni_sadrzaj>  Željkica Vincek i Marija Martinez-Ostroški, iz ZOU; Silvijana Petković; Biro plus d.o.o. za računovodstveno - knjigovodstvene usluge, OIB 26009173736; Petra Vojvoda</izvorni_sadrzaj>
    <derivirana_varijabla naziv="DomainObject.Predmet.StrankaFormatedOIB_1">  Željkica Vincek i Marija Martinez-Ostroški, iz ZOU; Silvijana Petković; Biro plus d.o.o. za računovodstveno - knjigovodstvene usluge, OIB 26009173736; Petra Vojvoda</derivirana_varijabla>
  </DomainObject.Predmet.StrankaFormatedOIB>
  <DomainObject.Predmet.StrankaFormatedWithAdress>
    <izvorni_sadrzaj> Željkica Vincek i Marija Martinez-Ostroški, iz ZOU, Kratka 6/III, 42000 Varaždin; Silvijana Petković, Vukanovec 70 a, 40306 Macinec; Biro plus d.o.o. za računovodstveno - knjigovodstvene usluge, Dobriše Cesarića 17, Čakovec; Petra Vojvoda, Duga ulica 130, 40329 Kotoriba</izvorni_sadrzaj>
    <derivirana_varijabla naziv="DomainObject.Predmet.StrankaFormatedWithAdress_1"> Željkica Vincek i Marija Martinez-Ostroški, iz ZOU, Kratka 6/III, 42000 Varaždin; Silvijana Petković, Vukanovec 70 a, 40306 Macinec; Biro plus d.o.o. za računovodstveno - knjigovodstvene usluge, Dobriše Cesarića 17, Čakovec; Petra Vojvoda, Duga ulica 130, 40329 Kotoriba</derivirana_varijabla>
  </DomainObject.Predmet.StrankaFormatedWithAdress>
  <DomainObject.Predmet.StrankaFormatedWithAdressOIB>
    <izvorni_sadrzaj> Željkica Vincek i Marija Martinez-Ostroški, iz ZOU, Kratka 6/III, 42000 Varaždin; Silvijana Petković, Vukanovec 70 a, 40306 Macinec; Biro plus d.o.o. za računovodstveno - knjigovodstvene usluge, OIB 26009173736, Dobriše Cesarića 17, Čakovec; Petra Vojvoda, Duga ulica 130, 40329 Kotoriba</izvorni_sadrzaj>
    <derivirana_varijabla naziv="DomainObject.Predmet.StrankaFormatedWithAdressOIB_1"> Željkica Vincek i Marija Martinez-Ostroški, iz ZOU, Kratka 6/III, 42000 Varaždin; Silvijana Petković, Vukanovec 70 a, 40306 Macinec; Biro plus d.o.o. za računovodstveno - knjigovodstvene usluge, OIB 26009173736, Dobriše Cesarića 17, Čakovec; Petra Vojvoda, Duga ulica 130, 40329 Kotoriba</derivirana_varijabla>
  </DomainObject.Predmet.StrankaFormatedWithAdressOIB>
  <DomainObject.Predmet.StrankaWithAdress>
    <izvorni_sadrzaj>Željkica Vincek i Marija Martinez-Ostroški, iz ZOU Kratka 6/III,42000 Varaždin,Silvijana Petković Vukanovec 70 a,40306 Macinec,Biro plus d.o.o. za računovodstveno - knjigovodstvene usluge Dobriše Cesarića 17,Čakovec,Petra Vojvoda Duga ulica 130,40329 Kotoriba</izvorni_sadrzaj>
    <derivirana_varijabla naziv="DomainObject.Predmet.StrankaWithAdress_1">Željkica Vincek i Marija Martinez-Ostroški, iz ZOU Kratka 6/III,42000 Varaždin,Silvijana Petković Vukanovec 70 a,40306 Macinec,Biro plus d.o.o. za računovodstveno - knjigovodstvene usluge Dobriše Cesarića 17,Čakovec,Petra Vojvoda Duga ulica 130,40329 Kotoriba</derivirana_varijabla>
  </DomainObject.Predmet.StrankaWithAdress>
  <DomainObject.Predmet.StrankaWithAdressOIB>
    <izvorni_sadrzaj>Željkica Vincek i Marija Martinez-Ostroški, iz ZOU, Kratka 6/III,42000 Varaždin,Silvijana Petković, Vukanovec 70 a,40306 Macinec,Biro plus d.o.o. za računovodstveno - knjigovodstvene usluge, OIB 26009173736, Dobriše Cesarića 17,Čakovec,Petra Vojvoda, Duga ulica 130,40329 Kotoriba</izvorni_sadrzaj>
    <derivirana_varijabla naziv="DomainObject.Predmet.StrankaWithAdressOIB_1">Željkica Vincek i Marija Martinez-Ostroški, iz ZOU, Kratka 6/III,42000 Varaždin,Silvijana Petković, Vukanovec 70 a,40306 Macinec,Biro plus d.o.o. za računovodstveno - knjigovodstvene usluge, OIB 26009173736, Dobriše Cesarića 17,Čakovec,Petra Vojvoda, Duga ulica 130,40329 Kotoriba</derivirana_varijabla>
  </DomainObject.Predmet.StrankaWithAdressOIB>
  <DomainObject.Predmet.StrankaNazivFormated>
    <izvorni_sadrzaj>Željkica Vincek i Marija Martinez-Ostroški, iz ZOU,Silvijana Petković,Biro plus d.o.o. za računovodstveno - knjigovodstvene usluge,Petra Vojvoda</izvorni_sadrzaj>
    <derivirana_varijabla naziv="DomainObject.Predmet.StrankaNazivFormated_1">Željkica Vincek i Marija Martinez-Ostroški, iz ZOU,Silvijana Petković,Biro plus d.o.o. za računovodstveno - knjigovodstvene usluge,Petra Vojvoda</derivirana_varijabla>
  </DomainObject.Predmet.StrankaNazivFormated>
  <DomainObject.Predmet.StrankaNazivFormatedOIB>
    <izvorni_sadrzaj>Željkica Vincek i Marija Martinez-Ostroški, iz ZOU,Silvijana Petković,Biro plus d.o.o. za računovodstveno - knjigovodstvene usluge, OIB 26009173736,Petra Vojvoda</izvorni_sadrzaj>
    <derivirana_varijabla naziv="DomainObject.Predmet.StrankaNazivFormatedOIB_1">Željkica Vincek i Marija Martinez-Ostroški, iz ZOU,Silvijana Petković,Biro plus d.o.o. za računovodstveno - knjigovodstvene usluge, OIB 26009173736,Petra Vojvoda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Željkica Vincek i Marija Martinez-Ostroški, iz ZOU</item>
      <item>Silvijana Petković</item>
      <item>Biro plus d.o.o. za računovodstveno - knjigovodstvene usluge</item>
      <item>Petra Vojvoda</item>
    </izvorni_sadrzaj>
    <derivirana_varijabla naziv="DomainObject.Predmet.StrankaListFormated_1">
      <item>Željkica Vincek i Marija Martinez-Ostroški, iz ZOU</item>
      <item>Silvijana Petković</item>
      <item>Biro plus d.o.o. za računovodstveno - knjigovodstvene usluge</item>
      <item>Petra Vojvoda</item>
    </derivirana_varijabla>
  </DomainObject.Predmet.StrankaListFormated>
  <DomainObject.Predmet.StrankaListFormatedOIB>
    <izvorni_sadrzaj>
      <item>Željkica Vincek i Marija Martinez-Ostroški, iz ZOU</item>
      <item>Silvijana Petković</item>
      <item>Biro plus d.o.o. za računovodstveno - knjigovodstvene usluge, OIB 26009173736</item>
      <item>Petra Vojvoda</item>
    </izvorni_sadrzaj>
    <derivirana_varijabla naziv="DomainObject.Predmet.StrankaListFormatedOIB_1">
      <item>Željkica Vincek i Marija Martinez-Ostroški, iz ZOU</item>
      <item>Silvijana Petković</item>
      <item>Biro plus d.o.o. za računovodstveno - knjigovodstvene usluge, OIB 26009173736</item>
      <item>Petra Vojvoda</item>
    </derivirana_varijabla>
  </DomainObject.Predmet.StrankaListFormatedOIB>
  <DomainObject.Predmet.StrankaListFormatedWithAdress>
    <izvorni_sadrzaj>
      <item>Željkica Vincek i Marija Martinez-Ostroški, iz ZOU, Kratka 6/III, 42000 Varaždin</item>
      <item>Silvijana Petković, Vukanovec 70 a, 40306 Macinec</item>
      <item>Biro plus d.o.o. za računovodstveno - knjigovodstvene usluge, Dobriše Cesarića 17, Čakovec</item>
      <item>Petra Vojvoda, Duga ulica 130, 40329 Kotoriba</item>
    </izvorni_sadrzaj>
    <derivirana_varijabla naziv="DomainObject.Predmet.StrankaListFormatedWithAdress_1">
      <item>Željkica Vincek i Marija Martinez-Ostroški, iz ZOU, Kratka 6/III, 42000 Varaždin</item>
      <item>Silvijana Petković, Vukanovec 70 a, 40306 Macinec</item>
      <item>Biro plus d.o.o. za računovodstveno - knjigovodstvene usluge, Dobriše Cesarića 17, Čakovec</item>
      <item>Petra Vojvoda, Duga ulica 130, 40329 Kotoriba</item>
    </derivirana_varijabla>
  </DomainObject.Predmet.StrankaListFormatedWithAdress>
  <DomainObject.Predmet.StrankaListFormatedWithAdressOIB>
    <izvorni_sadrzaj>
      <item>Željkica Vincek i Marija Martinez-Ostroški, iz ZOU, Kratka 6/III, 42000 Varaždin</item>
      <item>Silvijana Petković, Vukanovec 70 a, 40306 Macinec</item>
      <item>Biro plus d.o.o. za računovodstveno - knjigovodstvene usluge, OIB 26009173736, Dobriše Cesarića 17, Čakovec</item>
      <item>Petra Vojvoda, Duga ulica 130, 40329 Kotoriba</item>
    </izvorni_sadrzaj>
    <derivirana_varijabla naziv="DomainObject.Predmet.StrankaListFormatedWithAdressOIB_1">
      <item>Željkica Vincek i Marija Martinez-Ostroški, iz ZOU, Kratka 6/III, 42000 Varaždin</item>
      <item>Silvijana Petković, Vukanovec 70 a, 40306 Macinec</item>
      <item>Biro plus d.o.o. za računovodstveno - knjigovodstvene usluge, OIB 26009173736, Dobriše Cesarića 17, Čakovec</item>
      <item>Petra Vojvoda, Duga ulica 130, 40329 Kotoriba</item>
    </derivirana_varijabla>
  </DomainObject.Predmet.StrankaListFormatedWithAdressOIB>
  <DomainObject.Predmet.StrankaListNazivFormated>
    <izvorni_sadrzaj>
      <item>Željkica Vincek i Marija Martinez-Ostroški, iz ZOU</item>
      <item>Silvijana Petković</item>
      <item>Biro plus d.o.o. za računovodstveno - knjigovodstvene usluge</item>
      <item>Petra Vojvoda</item>
    </izvorni_sadrzaj>
    <derivirana_varijabla naziv="DomainObject.Predmet.StrankaListNazivFormated_1">
      <item>Željkica Vincek i Marija Martinez-Ostroški, iz ZOU</item>
      <item>Silvijana Petković</item>
      <item>Biro plus d.o.o. za računovodstveno - knjigovodstvene usluge</item>
      <item>Petra Vojvoda</item>
    </derivirana_varijabla>
  </DomainObject.Predmet.StrankaListNazivFormated>
  <DomainObject.Predmet.StrankaListNazivFormatedOIB>
    <izvorni_sadrzaj>
      <item>Željkica Vincek i Marija Martinez-Ostroški, iz ZOU</item>
      <item>Silvijana Petković</item>
      <item>Biro plus d.o.o. za računovodstveno - knjigovodstvene usluge, OIB 26009173736</item>
      <item>Petra Vojvoda</item>
    </izvorni_sadrzaj>
    <derivirana_varijabla naziv="DomainObject.Predmet.StrankaListNazivFormatedOIB_1">
      <item>Željkica Vincek i Marija Martinez-Ostroški, iz ZOU</item>
      <item>Silvijana Petković</item>
      <item>Biro plus d.o.o. za računovodstveno - knjigovodstvene usluge, OIB 26009173736</item>
      <item>Petra Vojvoda</item>
    </derivirana_varijabla>
  </DomainObject.Predmet.StrankaListNazivFormatedOIB>
  <DomainObject.Predmet.ProtuStrankaListFormated>
    <izvorni_sadrzaj>
      <item>CHEMOSAN društvo s ograničenom odgovornošću za promet lijekovima i medicinskom opremom "u stečaju"</item>
    </izvorni_sadrzaj>
    <derivirana_varijabla naziv="DomainObject.Predmet.ProtuStrankaListFormated_1">
      <item>CHEMOSAN društvo s ograničenom odgovornošću za promet lijekovima i medicinskom opremom "u stečaju"</item>
    </derivirana_varijabla>
  </DomainObject.Predmet.ProtuStrankaListFormated>
  <DomainObject.Predmet.ProtuStrankaListFormatedOIB>
    <izvorni_sadrzaj>
      <item>CHEMOSAN društvo s ograničenom odgovornošću za promet lijekovima i medicinskom opremom "u stečaju", OIB 71745582708</item>
    </izvorni_sadrzaj>
    <derivirana_varijabla naziv="DomainObject.Predmet.ProtuStrankaListFormatedOIB_1">
      <item>CHEMOSAN društvo s ograničenom odgovornošću za promet lijekovima i medicinskom opremom "u stečaju", OIB 71745582708</item>
    </derivirana_varijabla>
  </DomainObject.Predmet.ProtuStrankaListFormatedOIB>
  <DomainObject.Predmet.ProtuStrankaListFormatedWithAdress>
    <izvorni_sadrzaj>
      <item>CHEMOSAN društvo s ograničenom odgovornošću za promet lijekovima i medicinskom opremom "u stečaju", Braće Graner 8, 40000 Čakovec</item>
    </izvorni_sadrzaj>
    <derivirana_varijabla naziv="DomainObject.Predmet.ProtuStrankaListFormatedWithAdress_1">
      <item>CHEMOSAN društvo s ograničenom odgovornošću za promet lijekovima i medicinskom opremom "u stečaju", Braće Graner 8, 40000 Čakovec</item>
    </derivirana_varijabla>
  </DomainObject.Predmet.ProtuStrankaListFormatedWithAdress>
  <DomainObject.Predmet.ProtuStrankaListFormatedWithAdressOIB>
    <izvorni_sadrzaj>
      <item>CHEMOSAN društvo s ograničenom odgovornošću za promet lijekovima i medicinskom opremom "u stečaju", OIB 71745582708, Braće Graner 8, 40000 Čakovec</item>
    </izvorni_sadrzaj>
    <derivirana_varijabla naziv="DomainObject.Predmet.ProtuStrankaListFormatedWithAdressOIB_1">
      <item>CHEMOSAN društvo s ograničenom odgovornošću za promet lijekovima i medicinskom opremom "u stečaju", OIB 71745582708, Braće Graner 8, 40000 Čakovec</item>
    </derivirana_varijabla>
  </DomainObject.Predmet.ProtuStrankaListFormatedWithAdressOIB>
  <DomainObject.Predmet.ProtuStrankaListNazivFormated>
    <izvorni_sadrzaj>
      <item>CHEMOSAN društvo s ograničenom odgovornošću za promet lijekovima i medicinskom opremom "u stečaju"</item>
    </izvorni_sadrzaj>
    <derivirana_varijabla naziv="DomainObject.Predmet.ProtuStrankaListNazivFormated_1">
      <item>CHEMOSAN društvo s ograničenom odgovornošću za promet lijekovima i medicinskom opremom "u stečaju"</item>
    </derivirana_varijabla>
  </DomainObject.Predmet.ProtuStrankaListNazivFormated>
  <DomainObject.Predmet.ProtuStrankaListNazivFormatedOIB>
    <izvorni_sadrzaj>
      <item>CHEMOSAN društvo s ograničenom odgovornošću za promet lijekovima i medicinskom opremom "u stečaju", OIB 71745582708</item>
    </izvorni_sadrzaj>
    <derivirana_varijabla naziv="DomainObject.Predmet.ProtuStrankaListNazivFormatedOIB_1">
      <item>CHEMOSAN društvo s ograničenom odgovornošću za promet lijekovima i medicinskom opremom "u stečaju", OIB 71745582708</item>
    </derivirana_varijabla>
  </DomainObject.Predmet.ProtuStrankaListNazivFormatedOIB>
  <DomainObject.Predmet.OstaliListFormated>
    <izvorni_sadrzaj>
      <item>ŽDO Građansko-upravni odjel u Čakovcu</item>
      <item>HYPO ALPE-ADRIA-BANK dioničko društvo</item>
      <item>Nenad Slunjski i Rajko Rudnički iz OD</item>
      <item>Velimir Slamar</item>
      <item>S IMMORENT JOTA društvo s ograničenom odgovornošću za poslovanje nekretninama</item>
      <item>Beata Adrianna Glinska i Tea Viduč iz OD Glinska &amp; MIšković d.o.o.</item>
      <item>ERSTE&amp;STEIERMÄRKISCHE BANKA dioničko društvo</item>
      <item>PODRAVSKA BANKA dioničko društvo</item>
      <item>Melita Ranilović-Ferenc i Darko Ranilović iz ZOU</item>
      <item>NARODNE NOVINE, dioničko društvo za izdavanje i tiskanje Službenog lista Republike Hrvatske, službenih i drugih obrazaca te </item>
      <item>MEDICAL INTERTRADE d.o.o.</item>
      <item>Općinsko državno odvjetništvo u Samoboru</item>
      <item>Općinski sud u Čakovcu</item>
    </izvorni_sadrzaj>
    <derivirana_varijabla naziv="DomainObject.Predmet.OstaliListFormated_1">
      <item>ŽDO Građansko-upravni odjel u Čakovcu</item>
      <item>HYPO ALPE-ADRIA-BANK dioničko društvo</item>
      <item>Nenad Slunjski i Rajko Rudnički iz OD</item>
      <item>Velimir Slamar</item>
      <item>S IMMORENT JOTA društvo s ograničenom odgovornošću za poslovanje nekretninama</item>
      <item>Beata Adrianna Glinska i Tea Viduč iz OD Glinska &amp; MIšković d.o.o.</item>
      <item>ERSTE&amp;STEIERMÄRKISCHE BANKA dioničko društvo</item>
      <item>PODRAVSKA BANKA dioničko društvo</item>
      <item>Melita Ranilović-Ferenc i Darko Ranilović iz ZOU</item>
      <item>NARODNE NOVINE, dioničko društvo za izdavanje i tiskanje Službenog lista Republike Hrvatske, službenih i drugih obrazaca te </item>
      <item>MEDICAL INTERTRADE d.o.o.</item>
      <item>Općinsko državno odvjetništvo u Samoboru</item>
      <item>Općinski sud u Čakovcu</item>
    </derivirana_varijabla>
  </DomainObject.Predmet.OstaliListFormated>
  <DomainObject.Predmet.OstaliListFormatedOIB>
    <izvorni_sadrzaj>
      <item>ŽDO Građansko-upravni odjel u Čakovcu</item>
      <item>HYPO ALPE-ADRIA-BANK dioničko društvo, OIB 14036333877</item>
      <item>Nenad Slunjski i Rajko Rudnički iz OD</item>
      <item>Velimir Slamar, OIB 69715502514</item>
      <item>S IMMORENT JOTA društvo s ograničenom odgovornošću za poslovanje nekretninama, OIB 75077592211</item>
      <item>Beata Adrianna Glinska i Tea Viduč iz OD Glinska &amp; MIšković d.o.o.</item>
      <item>ERSTE&amp;STEIERMÄRKISCHE BANKA dioničko društvo, OIB 23057039320</item>
      <item>PODRAVSKA BANKA dioničko društvo, OIB 97326283154</item>
      <item>Melita Ranilović-Ferenc i Darko Ranilović iz ZOU</item>
      <item>NARODNE NOVINE, dioničko društvo za izdavanje i tiskanje Službenog lista Republike Hrvatske, službenih i drugih obrazaca te , OIB 64546066176</item>
      <item>MEDICAL INTERTRADE d.o.o., OIB 04492664153</item>
      <item>Općinsko državno odvjetništvo u Samoboru</item>
      <item>Općinski sud u Čakovcu</item>
    </izvorni_sadrzaj>
    <derivirana_varijabla naziv="DomainObject.Predmet.OstaliListFormatedOIB_1">
      <item>ŽDO Građansko-upravni odjel u Čakovcu</item>
      <item>HYPO ALPE-ADRIA-BANK dioničko društvo, OIB 14036333877</item>
      <item>Nenad Slunjski i Rajko Rudnički iz OD</item>
      <item>Velimir Slamar, OIB 69715502514</item>
      <item>S IMMORENT JOTA društvo s ograničenom odgovornošću za poslovanje nekretninama, OIB 75077592211</item>
      <item>Beata Adrianna Glinska i Tea Viduč iz OD Glinska &amp; MIšković d.o.o.</item>
      <item>ERSTE&amp;STEIERMÄRKISCHE BANKA dioničko društvo, OIB 23057039320</item>
      <item>PODRAVSKA BANKA dioničko društvo, OIB 97326283154</item>
      <item>Melita Ranilović-Ferenc i Darko Ranilović iz ZOU</item>
      <item>NARODNE NOVINE, dioničko društvo za izdavanje i tiskanje Službenog lista Republike Hrvatske, službenih i drugih obrazaca te , OIB 64546066176</item>
      <item>MEDICAL INTERTRADE d.o.o., OIB 04492664153</item>
      <item>Općinsko državno odvjetništvo u Samoboru</item>
      <item>Općinski sud u Čakovcu</item>
    </derivirana_varijabla>
  </DomainObject.Predmet.OstaliListFormatedOIB>
  <DomainObject.Predmet.OstaliListFormatedWithAdress>
    <izvorni_sadrzaj>
      <item>ŽDO Građansko-upravni odjel u Čakovcu, B. Radić 2, 42 000 Varaždin</item>
      <item>HYPO ALPE-ADRIA-BANK dioničko društvo, Slavonska avenija 6, 10000 Zagreb</item>
      <item>Nenad Slunjski i Rajko Rudnički iz OD, Kratka 2, 42000 Varaždin</item>
      <item>Velimir Slamar, Ul. M. Krleže 1/1, 42000 Varaždin</item>
      <item>S IMMORENT JOTA društvo s ograničenom odgovornošću za poslovanje nekretninama, Ivana Lučića 2A, 10000 Zagreb</item>
      <item>Beata Adrianna Glinska i Tea Viduč iz OD Glinska &amp; MIšković d.o.o., Ivana Lučića 2A, 10000 Zagreb</item>
      <item>ERSTE&amp;STEIERMÄRKISCHE BANKA dioničko društvo, Jadranski Trg 3/a, Rijeka</item>
      <item>PODRAVSKA BANKA dioničko društvo, Opatička 3, Koprivnica</item>
      <item>Melita Ranilović-Ferenc i Darko Ranilović iz ZOU, Vijećnićka 4, 48000 KOPRIVNICA</item>
      <item>NARODNE NOVINE, dioničko društvo za izdavanje i tiskanje Službenog lista Republike Hrvatske, službenih i drugih obrazaca te , Savski Gaj XIII. put 6, 10000 Zagreb</item>
      <item>MEDICAL INTERTRADE d.o.o., Dr. Franje Tuđmana 3, 10 431 Sveta Nedelja</item>
      <item>Općinsko državno odvjetništvo u Samoboru, Samobor</item>
      <item>Općinski sud u Čakovcu, R.Boškovića 18, 40000 Čakovec</item>
    </izvorni_sadrzaj>
    <derivirana_varijabla naziv="DomainObject.Predmet.OstaliListFormatedWithAdress_1">
      <item>ŽDO Građansko-upravni odjel u Čakovcu, B. Radić 2, 42 000 Varaždin</item>
      <item>HYPO ALPE-ADRIA-BANK dioničko društvo, Slavonska avenija 6, 10000 Zagreb</item>
      <item>Nenad Slunjski i Rajko Rudnički iz OD, Kratka 2, 42000 Varaždin</item>
      <item>Velimir Slamar, Ul. M. Krleže 1/1, 42000 Varaždin</item>
      <item>S IMMORENT JOTA društvo s ograničenom odgovornošću za poslovanje nekretninama, Ivana Lučića 2A, 10000 Zagreb</item>
      <item>Beata Adrianna Glinska i Tea Viduč iz OD Glinska &amp; MIšković d.o.o., Ivana Lučića 2A, 10000 Zagreb</item>
      <item>ERSTE&amp;STEIERMÄRKISCHE BANKA dioničko društvo, Jadranski Trg 3/a, Rijeka</item>
      <item>PODRAVSKA BANKA dioničko društvo, Opatička 3, Koprivnica</item>
      <item>Melita Ranilović-Ferenc i Darko Ranilović iz ZOU, Vijećnićka 4, 48000 KOPRIVNICA</item>
      <item>NARODNE NOVINE, dioničko društvo za izdavanje i tiskanje Službenog lista Republike Hrvatske, službenih i drugih obrazaca te , Savski Gaj XIII. put 6, 10000 Zagreb</item>
      <item>MEDICAL INTERTRADE d.o.o., Dr. Franje Tuđmana 3, 10 431 Sveta Nedelja</item>
      <item>Općinsko državno odvjetništvo u Samoboru, Samobor</item>
      <item>Općinski sud u Čakovcu, R.Boškovića 18, 40000 Čakovec</item>
    </derivirana_varijabla>
  </DomainObject.Predmet.OstaliListFormatedWithAdress>
  <DomainObject.Predmet.OstaliListFormatedWithAdressOIB>
    <izvorni_sadrzaj>
      <item>ŽDO Građansko-upravni odjel u Čakovcu, B. Radić 2, 42 000 Varaždin</item>
      <item>HYPO ALPE-ADRIA-BANK dioničko društvo, OIB 14036333877, Slavonska avenija 6, 10000 Zagreb</item>
      <item>Nenad Slunjski i Rajko Rudnički iz OD, Kratka 2, 42000 Varaždin</item>
      <item>Velimir Slamar, OIB 69715502514, Ul. M. Krleže 1/1, 42000 Varaždin</item>
      <item>S IMMORENT JOTA društvo s ograničenom odgovornošću za poslovanje nekretninama, OIB 75077592211, Ivana Lučića 2A, 10000 Zagreb</item>
      <item>Beata Adrianna Glinska i Tea Viduč iz OD Glinska &amp; MIšković d.o.o., Ivana Lučića 2A, 10000 Zagreb</item>
      <item>ERSTE&amp;STEIERMÄRKISCHE BANKA dioničko društvo, OIB 23057039320, Jadranski Trg 3/a, Rijeka</item>
      <item>PODRAVSKA BANKA dioničko društvo, OIB 97326283154, Opatička 3, Koprivnica</item>
      <item>Melita Ranilović-Ferenc i Darko Ranilović iz ZOU, Vijećnićka 4, 48000 KOPRIVNICA</item>
      <item>NARODNE NOVINE, dioničko društvo za izdavanje i tiskanje Službenog lista Republike Hrvatske, službenih i drugih obrazaca te , OIB 64546066176, Savski Gaj XIII. put 6, 10000 Zagreb</item>
      <item>MEDICAL INTERTRADE d.o.o., OIB 04492664153, Dr. Franje Tuđmana 3, 10 431 Sveta Nedelja</item>
      <item>Općinsko državno odvjetništvo u Samoboru, Samobor</item>
      <item>Općinski sud u Čakovcu, R.Boškovića 18, 40000 Čakovec</item>
    </izvorni_sadrzaj>
    <derivirana_varijabla naziv="DomainObject.Predmet.OstaliListFormatedWithAdressOIB_1">
      <item>ŽDO Građansko-upravni odjel u Čakovcu, B. Radić 2, 42 000 Varaždin</item>
      <item>HYPO ALPE-ADRIA-BANK dioničko društvo, OIB 14036333877, Slavonska avenija 6, 10000 Zagreb</item>
      <item>Nenad Slunjski i Rajko Rudnički iz OD, Kratka 2, 42000 Varaždin</item>
      <item>Velimir Slamar, OIB 69715502514, Ul. M. Krleže 1/1, 42000 Varaždin</item>
      <item>S IMMORENT JOTA društvo s ograničenom odgovornošću za poslovanje nekretninama, OIB 75077592211, Ivana Lučića 2A, 10000 Zagreb</item>
      <item>Beata Adrianna Glinska i Tea Viduč iz OD Glinska &amp; MIšković d.o.o., Ivana Lučića 2A, 10000 Zagreb</item>
      <item>ERSTE&amp;STEIERMÄRKISCHE BANKA dioničko društvo, OIB 23057039320, Jadranski Trg 3/a, Rijeka</item>
      <item>PODRAVSKA BANKA dioničko društvo, OIB 97326283154, Opatička 3, Koprivnica</item>
      <item>Melita Ranilović-Ferenc i Darko Ranilović iz ZOU, Vijećnićka 4, 48000 KOPRIVNICA</item>
      <item>NARODNE NOVINE, dioničko društvo za izdavanje i tiskanje Službenog lista Republike Hrvatske, službenih i drugih obrazaca te , OIB 64546066176, Savski Gaj XIII. put 6, 10000 Zagreb</item>
      <item>MEDICAL INTERTRADE d.o.o., OIB 04492664153, Dr. Franje Tuđmana 3, 10 431 Sveta Nedelja</item>
      <item>Općinsko državno odvjetništvo u Samoboru, Samobor</item>
      <item>Općinski sud u Čakovcu, R.Boškovića 18, 40000 Čakovec</item>
    </derivirana_varijabla>
  </DomainObject.Predmet.OstaliListFormatedWithAdressOIB>
  <DomainObject.Predmet.OstaliListNazivFormated>
    <izvorni_sadrzaj>
      <item>ŽDO Građansko-upravni odjel u Čakovcu</item>
      <item>HYPO ALPE-ADRIA-BANK dioničko društvo</item>
      <item>Nenad Slunjski i Rajko Rudnički iz OD</item>
      <item>Velimir Slamar</item>
      <item>S IMMORENT JOTA društvo s ograničenom odgovornošću za poslovanje nekretninama</item>
      <item>Beata Adrianna Glinska i Tea Viduč iz OD Glinska &amp; MIšković d.o.o.</item>
      <item>ERSTE&amp;STEIERMÄRKISCHE BANKA dioničko društvo</item>
      <item>PODRAVSKA BANKA dioničko društvo</item>
      <item>Melita Ranilović-Ferenc i Darko Ranilović iz ZOU</item>
      <item>NARODNE NOVINE, dioničko društvo za izdavanje i tiskanje Službenog lista Republike Hrvatske, službenih i drugih obrazaca te </item>
      <item>MEDICAL INTERTRADE d.o.o.</item>
      <item>Općinsko državno odvjetništvo u Samoboru</item>
      <item>Općinski sud u Čakovcu</item>
    </izvorni_sadrzaj>
    <derivirana_varijabla naziv="DomainObject.Predmet.OstaliListNazivFormated_1">
      <item>ŽDO Građansko-upravni odjel u Čakovcu</item>
      <item>HYPO ALPE-ADRIA-BANK dioničko društvo</item>
      <item>Nenad Slunjski i Rajko Rudnički iz OD</item>
      <item>Velimir Slamar</item>
      <item>S IMMORENT JOTA društvo s ograničenom odgovornošću za poslovanje nekretninama</item>
      <item>Beata Adrianna Glinska i Tea Viduč iz OD Glinska &amp; MIšković d.o.o.</item>
      <item>ERSTE&amp;STEIERMÄRKISCHE BANKA dioničko društvo</item>
      <item>PODRAVSKA BANKA dioničko društvo</item>
      <item>Melita Ranilović-Ferenc i Darko Ranilović iz ZOU</item>
      <item>NARODNE NOVINE, dioničko društvo za izdavanje i tiskanje Službenog lista Republike Hrvatske, službenih i drugih obrazaca te </item>
      <item>MEDICAL INTERTRADE d.o.o.</item>
      <item>Općinsko državno odvjetništvo u Samoboru</item>
      <item>Općinski sud u Čakovcu</item>
    </derivirana_varijabla>
  </DomainObject.Predmet.OstaliListNazivFormated>
  <DomainObject.Predmet.OstaliListNazivFormatedOIB>
    <izvorni_sadrzaj>
      <item>ŽDO Građansko-upravni odjel u Čakovcu</item>
      <item>HYPO ALPE-ADRIA-BANK dioničko društvo, OIB 14036333877</item>
      <item>Nenad Slunjski i Rajko Rudnički iz OD</item>
      <item>Velimir Slamar, OIB 69715502514</item>
      <item>S IMMORENT JOTA društvo s ograničenom odgovornošću za poslovanje nekretninama, OIB 75077592211</item>
      <item>Beata Adrianna Glinska i Tea Viduč iz OD Glinska &amp; MIšković d.o.o.</item>
      <item>ERSTE&amp;STEIERMÄRKISCHE BANKA dioničko društvo, OIB 23057039320</item>
      <item>PODRAVSKA BANKA dioničko društvo, OIB 97326283154</item>
      <item>Melita Ranilović-Ferenc i Darko Ranilović iz ZOU</item>
      <item>NARODNE NOVINE, dioničko društvo za izdavanje i tiskanje Službenog lista Republike Hrvatske, službenih i drugih obrazaca te , OIB 64546066176</item>
      <item>MEDICAL INTERTRADE d.o.o., OIB 04492664153</item>
      <item>Općinsko državno odvjetništvo u Samoboru</item>
      <item>Općinski sud u Čakovcu</item>
    </izvorni_sadrzaj>
    <derivirana_varijabla naziv="DomainObject.Predmet.OstaliListNazivFormatedOIB_1">
      <item>ŽDO Građansko-upravni odjel u Čakovcu</item>
      <item>HYPO ALPE-ADRIA-BANK dioničko društvo, OIB 14036333877</item>
      <item>Nenad Slunjski i Rajko Rudnički iz OD</item>
      <item>Velimir Slamar, OIB 69715502514</item>
      <item>S IMMORENT JOTA društvo s ograničenom odgovornošću za poslovanje nekretninama, OIB 75077592211</item>
      <item>Beata Adrianna Glinska i Tea Viduč iz OD Glinska &amp; MIšković d.o.o.</item>
      <item>ERSTE&amp;STEIERMÄRKISCHE BANKA dioničko društvo, OIB 23057039320</item>
      <item>PODRAVSKA BANKA dioničko društvo, OIB 97326283154</item>
      <item>Melita Ranilović-Ferenc i Darko Ranilović iz ZOU</item>
      <item>NARODNE NOVINE, dioničko društvo za izdavanje i tiskanje Službenog lista Republike Hrvatske, službenih i drugih obrazaca te , OIB 64546066176</item>
      <item>MEDICAL INTERTRADE d.o.o., OIB 04492664153</item>
      <item>Općinsko državno odvjetništvo u Samoboru</item>
      <item>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St-85/2008-91</izvorni_sadrzaj>
    <derivirana_varijabla naziv="DomainObject.PoslovniBrojDokumenta_1">St-85/2008-91</derivirana_varijabla>
  </DomainObject.PoslovniBrojDokumenta>
  <DomainObject.Predmet.StrankaIDrugi>
    <izvorni_sadrzaj>Biro plus d.o.o. za računovodstveno - knjigovodstvene usluge i dr.</izvorni_sadrzaj>
    <derivirana_varijabla naziv="DomainObject.Predmet.StrankaIDrugi_1">Biro plus d.o.o. za računovodstveno - knjigovodstvene usluge i dr.</derivirana_varijabla>
  </DomainObject.Predmet.StrankaIDrugi>
  <DomainObject.Predmet.ProtustrankaIDrugi>
    <izvorni_sadrzaj>CHEMOSAN društvo s ograničenom odgovornošću za promet lijekovima i medicinskom opremom "u stečaju"</izvorni_sadrzaj>
    <derivirana_varijabla naziv="DomainObject.Predmet.ProtustrankaIDrugi_1">CHEMOSAN društvo s ograničenom odgovornošću za promet lijekovima i medicinskom opremom "u stečaju"</derivirana_varijabla>
  </DomainObject.Predmet.ProtustrankaIDrugi>
  <DomainObject.Predmet.StrankaIDrugiAdressOIB>
    <izvorni_sadrzaj>Biro plus d.o.o. za računovodstveno - knjigovodstvene usluge, OIB 26009173736, Dobriše Cesarića 17, Čakovec i dr.</izvorni_sadrzaj>
    <derivirana_varijabla naziv="DomainObject.Predmet.StrankaIDrugiAdressOIB_1">Biro plus d.o.o. za računovodstveno - knjigovodstvene usluge, OIB 26009173736, Dobriše Cesarića 17, Čakovec i dr.</derivirana_varijabla>
  </DomainObject.Predmet.StrankaIDrugiAdressOIB>
  <DomainObject.Predmet.ProtustrankaIDrugiAdressOIB>
    <izvorni_sadrzaj>CHEMOSAN društvo s ograničenom odgovornošću za promet lijekovima i medicinskom opremom "u stečaju", OIB 71745582708, Braće Graner 8, 40000 Čakovec</izvorni_sadrzaj>
    <derivirana_varijabla naziv="DomainObject.Predmet.ProtustrankaIDrugiAdressOIB_1">CHEMOSAN društvo s ograničenom odgovornošću za promet lijekovima i medicinskom opremom "u stečaju", OIB 71745582708, Braće Graner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siječnja 2015.</izvorni_sadrzaj>
    <derivirana_varijabla naziv="DomainObject.Predmet.OdlukaRjesenje.DatumDonosenjaOdluke_1">22. siječnja 2015.</derivirana_varijabla>
  </DomainObject.Predmet.OdlukaRjesenje.DatumDonosenjaOdluke>
  <DomainObject.Predmet.OdlukaRjesenje.DatumPravomocnosti>
    <izvorni_sadrzaj>10. veljače 2015.</izvorni_sadrzaj>
    <derivirana_varijabla naziv="DomainObject.Predmet.OdlukaRjesenje.DatumPravomocnosti_1">10. veljače 2015.</derivirana_varijabla>
  </DomainObject.Predmet.OdlukaRjesenje.DatumPravomocnosti>
  <DomainObject.Predmet.OdlukaRjesenje.Oznaka>
    <izvorni_sadrzaj>St-85/2008-77</izvorni_sadrzaj>
    <derivirana_varijabla naziv="DomainObject.Predmet.OdlukaRjesenje.Oznaka_1">St-85/2008-77</derivirana_varijabla>
  </DomainObject.Predmet.OdlukaRjesenje.Oznaka>
  <DomainObject.Predmet.SudioniciListNaziv>
    <izvorni_sadrzaj>
      <item>ŽDO Građansko-upravni odjel u Čakovcu</item>
      <item>Željkica Vincek i Marija Martinez-Ostroški, iz ZOU</item>
      <item>Silvijana Petković</item>
      <item>HYPO ALPE-ADRIA-BANK dioničko društvo</item>
      <item>Nenad Slunjski i Rajko Rudnički iz OD</item>
      <item>Biro plus d.o.o. za računovodstveno - knjigovodstvene usluge</item>
      <item>Velimir Slamar</item>
      <item>S IMMORENT JOTA društvo s ograničenom odgovornošću za poslovanje nekretninama</item>
      <item>Beata Adrianna Glinska i Tea Viduč iz OD Glinska &amp; MIšković d.o.o.</item>
      <item>ERSTE&amp;STEIERMÄRKISCHE BANKA dioničko društvo</item>
      <item>CHEMOSAN društvo s ograničenom odgovornošću za promet lijekovima i medicinskom opremom "u stečaju"</item>
      <item>PODRAVSKA BANKA dioničko društvo</item>
      <item>Petra Vojvoda</item>
      <item>Melita Ranilović-Ferenc i Darko Ranilović iz ZOU</item>
      <item>NARODNE NOVINE, dioničko društvo za izdavanje i tiskanje Službenog lista Republike Hrvatske, službenih i drugih obrazaca te </item>
      <item>MEDICAL INTERTRADE d.o.o.</item>
      <item>Općinsko državno odvjetništvo u Samoboru</item>
      <item>Općinski sud u Čakovcu</item>
    </izvorni_sadrzaj>
    <derivirana_varijabla naziv="DomainObject.Predmet.SudioniciListNaziv_1">
      <item>ŽDO Građansko-upravni odjel u Čakovcu</item>
      <item>Željkica Vincek i Marija Martinez-Ostroški, iz ZOU</item>
      <item>Silvijana Petković</item>
      <item>HYPO ALPE-ADRIA-BANK dioničko društvo</item>
      <item>Nenad Slunjski i Rajko Rudnički iz OD</item>
      <item>Biro plus d.o.o. za računovodstveno - knjigovodstvene usluge</item>
      <item>Velimir Slamar</item>
      <item>S IMMORENT JOTA društvo s ograničenom odgovornošću za poslovanje nekretninama</item>
      <item>Beata Adrianna Glinska i Tea Viduč iz OD Glinska &amp; MIšković d.o.o.</item>
      <item>ERSTE&amp;STEIERMÄRKISCHE BANKA dioničko društvo</item>
      <item>CHEMOSAN društvo s ograničenom odgovornošću za promet lijekovima i medicinskom opremom "u stečaju"</item>
      <item>PODRAVSKA BANKA dioničko društvo</item>
      <item>Petra Vojvoda</item>
      <item>Melita Ranilović-Ferenc i Darko Ranilović iz ZOU</item>
      <item>NARODNE NOVINE, dioničko društvo za izdavanje i tiskanje Službenog lista Republike Hrvatske, službenih i drugih obrazaca te </item>
      <item>MEDICAL INTERTRADE d.o.o.</item>
      <item>Općinsko državno odvjetništvo u Samoboru</item>
      <item>Općinski sud u Čakovcu</item>
    </derivirana_varijabla>
  </DomainObject.Predmet.SudioniciListNaziv>
  <DomainObject.Predmet.SudioniciListAdressOIB>
    <izvorni_sadrzaj>
      <item>ŽDO Građansko-upravni odjel u Čakovcu, B. Radić 2,42 000 Varaždin</item>
      <item>Željkica Vincek i Marija Martinez-Ostroški, iz ZOU, Kratka 6/III,42000 Varaždin</item>
      <item>Silvijana Petković, Vukanovec 70 a,40306 Macinec</item>
      <item>HYPO ALPE-ADRIA-BANK dioničko društvo, OIB 14036333877, Slavonska avenija 6,10000 Zagreb</item>
      <item>Nenad Slunjski i Rajko Rudnički iz OD, Kratka 2,42000 Varaždin</item>
      <item>Biro plus d.o.o. za računovodstveno - knjigovodstvene usluge, OIB 26009173736, Dobriše Cesarića 17,Čakovec</item>
      <item>Velimir Slamar, OIB 69715502514, Ul. M. Krleže 1/1,42000 Varaždin</item>
      <item>S IMMORENT JOTA društvo s ograničenom odgovornošću za poslovanje nekretninama, OIB 75077592211, Ivana Lučića 2A,10000 Zagreb</item>
      <item>Beata Adrianna Glinska i Tea Viduč iz OD Glinska &amp; MIšković d.o.o., Ivana Lučića 2A,10000 Zagreb</item>
      <item>ERSTE&amp;STEIERMÄRKISCHE BANKA dioničko društvo, OIB 23057039320, Jadranski Trg 3/a,Rijeka</item>
      <item>CHEMOSAN društvo s ograničenom odgovornošću za promet lijekovima i medicinskom opremom "u stečaju", OIB 71745582708, Braće Graner 8,40000 Čakovec</item>
      <item>PODRAVSKA BANKA dioničko društvo, OIB 97326283154, Opatička 3,Koprivnica</item>
      <item>Petra Vojvoda, Duga ulica 130,40329 Kotoriba</item>
      <item>Melita Ranilović-Ferenc i Darko Ranilović iz ZOU, Vijećnićka 4,48000 KOPRIVNICA</item>
      <item>NARODNE NOVINE, dioničko društvo za izdavanje i tiskanje Službenog lista Republike Hrvatske, službenih i drugih obrazaca te , OIB 64546066176, Savski Gaj XIII. put 6,10000 Zagreb</item>
      <item>MEDICAL INTERTRADE d.o.o., OIB 04492664153, Dr. Franje Tuđmana 3,10 431 Sveta Nedelja</item>
      <item>Općinsko državno odvjetništvo u Samoboru, Samobor</item>
      <item>Općinski sud u Čakovcu, R.Boškovića 18,40000 Čakovec</item>
    </izvorni_sadrzaj>
    <derivirana_varijabla naziv="DomainObject.Predmet.SudioniciListAdressOIB_1">
      <item>ŽDO Građansko-upravni odjel u Čakovcu, B. Radić 2,42 000 Varaždin</item>
      <item>Željkica Vincek i Marija Martinez-Ostroški, iz ZOU, Kratka 6/III,42000 Varaždin</item>
      <item>Silvijana Petković, Vukanovec 70 a,40306 Macinec</item>
      <item>HYPO ALPE-ADRIA-BANK dioničko društvo, OIB 14036333877, Slavonska avenija 6,10000 Zagreb</item>
      <item>Nenad Slunjski i Rajko Rudnički iz OD, Kratka 2,42000 Varaždin</item>
      <item>Biro plus d.o.o. za računovodstveno - knjigovodstvene usluge, OIB 26009173736, Dobriše Cesarića 17,Čakovec</item>
      <item>Velimir Slamar, OIB 69715502514, Ul. M. Krleže 1/1,42000 Varaždin</item>
      <item>S IMMORENT JOTA društvo s ograničenom odgovornošću za poslovanje nekretninama, OIB 75077592211, Ivana Lučića 2A,10000 Zagreb</item>
      <item>Beata Adrianna Glinska i Tea Viduč iz OD Glinska &amp; MIšković d.o.o., Ivana Lučića 2A,10000 Zagreb</item>
      <item>ERSTE&amp;STEIERMÄRKISCHE BANKA dioničko društvo, OIB 23057039320, Jadranski Trg 3/a,Rijeka</item>
      <item>CHEMOSAN društvo s ograničenom odgovornošću za promet lijekovima i medicinskom opremom "u stečaju", OIB 71745582708, Braće Graner 8,40000 Čakovec</item>
      <item>PODRAVSKA BANKA dioničko društvo, OIB 97326283154, Opatička 3,Koprivnica</item>
      <item>Petra Vojvoda, Duga ulica 130,40329 Kotoriba</item>
      <item>Melita Ranilović-Ferenc i Darko Ranilović iz ZOU, Vijećnićka 4,48000 KOPRIVNICA</item>
      <item>NARODNE NOVINE, dioničko društvo za izdavanje i tiskanje Službenog lista Republike Hrvatske, službenih i drugih obrazaca te , OIB 64546066176, Savski Gaj XIII. put 6,10000 Zagreb</item>
      <item>MEDICAL INTERTRADE d.o.o., OIB 04492664153, Dr. Franje Tuđmana 3,10 431 Sveta Nedelja</item>
      <item>Općinsko državno odvjetništvo u Samoboru, Samobor</item>
      <item>Općinski sud u Čakovcu, R.Boškovića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14036333877</item>
      <item>, OIB null</item>
      <item>, OIB 26009173736</item>
      <item>, OIB 69715502514</item>
      <item>, OIB 75077592211</item>
      <item>, OIB null</item>
      <item>, OIB 23057039320</item>
      <item>, OIB 71745582708</item>
      <item>, OIB 97326283154</item>
      <item>, OIB null</item>
      <item>, OIB null</item>
      <item>, OIB 64546066176</item>
      <item>, OIB 04492664153</item>
      <item>, OIB null</item>
      <item>, OIB null</item>
    </izvorni_sadrzaj>
    <derivirana_varijabla naziv="DomainObject.Predmet.SudioniciListNazivOIB_1">
      <item>, OIB null</item>
      <item>, OIB null</item>
      <item>, OIB null</item>
      <item>, OIB 14036333877</item>
      <item>, OIB null</item>
      <item>, OIB 26009173736</item>
      <item>, OIB 69715502514</item>
      <item>, OIB 75077592211</item>
      <item>, OIB null</item>
      <item>, OIB 23057039320</item>
      <item>, OIB 71745582708</item>
      <item>, OIB 97326283154</item>
      <item>, OIB null</item>
      <item>, OIB null</item>
      <item>, OIB 64546066176</item>
      <item>, OIB 04492664153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siječnja 2015.</izvorni_sadrzaj>
    <derivirana_varijabla naziv="DomainObject.Predmet.DatumZadnjeOdrzaneSudskeRadnje_1">19. siječnja 2015.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St-85/2008-90</izvorni_sadrzaj>
    <derivirana_varijabla naziv="DomainObject.PredzadnjaOdlukaIzPredmeta.Oznaka_1">St-85/2008-90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3C05F-5044-4B30-9C8E-6101498F1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920</properties:Characters>
  <properties:Lines>40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2018-04-19T11:33:00Z</dcterms:created>
  <dc:creator>Ksenija Flack Makitan</dc:creator>
  <cp:lastModifiedBy>Lea Rogina</cp:lastModifiedBy>
  <cp:lastPrinted>2019-02-04T12:07:00Z</cp:lastPrinted>
  <dcterms:modified xmlns:xsi="http://www.w3.org/2001/XMLSchema-instance" xsi:type="dcterms:W3CDTF">2019-02-04T12:20:00Z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St-85/2008-91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