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1b06" w14:paraId="5721b06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C7570A">
        <w:t>854</w:t>
      </w:r>
      <w:r w:rsidR="006E7865">
        <w:t>/16-</w:t>
      </w:r>
      <w:r w:rsidR="00C7570A">
        <w:t>8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</w:t>
      </w:r>
      <w:proofErr w:type="spellStart"/>
      <w:r w:rsidR="00A00F83">
        <w:t>Jagera</w:t>
      </w:r>
      <w:proofErr w:type="spellEnd"/>
      <w:r w:rsidR="00A00F83">
        <w:t xml:space="preserve"> 3 za otvaranje stečajnog postupka nad dužnikom </w:t>
      </w:r>
      <w:proofErr w:type="spellStart"/>
      <w:r w:rsidR="00C7570A">
        <w:rPr>
          <w:b/>
        </w:rPr>
        <w:t>D.M</w:t>
      </w:r>
      <w:proofErr w:type="spellEnd"/>
      <w:r w:rsidR="00C7570A">
        <w:rPr>
          <w:b/>
        </w:rPr>
        <w:t xml:space="preserve">. METALI d.o.o., Osijek, </w:t>
      </w:r>
      <w:proofErr w:type="spellStart"/>
      <w:r w:rsidR="00C7570A">
        <w:rPr>
          <w:b/>
        </w:rPr>
        <w:t>Donjodravska</w:t>
      </w:r>
      <w:proofErr w:type="spellEnd"/>
      <w:r w:rsidR="00C7570A">
        <w:rPr>
          <w:b/>
        </w:rPr>
        <w:t xml:space="preserve"> obala 38, MBS: 030087695</w:t>
      </w:r>
      <w:r w:rsidR="00C7570A">
        <w:t xml:space="preserve">, </w:t>
      </w:r>
      <w:r w:rsidR="00C7570A">
        <w:rPr>
          <w:b/>
        </w:rPr>
        <w:t>OIB: 70858058624</w:t>
      </w:r>
      <w:r w:rsidR="00686ACA">
        <w:t xml:space="preserve">, </w:t>
      </w:r>
      <w:r w:rsidR="003B4C28">
        <w:t xml:space="preserve">dana </w:t>
      </w:r>
      <w:r w:rsidR="00C7570A">
        <w:t>10</w:t>
      </w:r>
      <w:r w:rsidR="008F2EFA">
        <w:t xml:space="preserve">. </w:t>
      </w:r>
      <w:r w:rsidR="00C7570A">
        <w:t>ožujka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C7570A">
        <w:rPr>
          <w:b/>
        </w:rPr>
        <w:t xml:space="preserve">Damir Stanković, OIB: 00272569421, Osijek, </w:t>
      </w:r>
      <w:proofErr w:type="spellStart"/>
      <w:r w:rsidR="00C7570A">
        <w:rPr>
          <w:b/>
        </w:rPr>
        <w:t>Donjodravska</w:t>
      </w:r>
      <w:proofErr w:type="spellEnd"/>
      <w:r w:rsidR="00C7570A">
        <w:rPr>
          <w:b/>
        </w:rPr>
        <w:t xml:space="preserve"> obala 38</w:t>
      </w:r>
      <w:r w:rsidR="00C7570A">
        <w:t>,</w:t>
      </w:r>
      <w:r w:rsidR="00A07B94" w:rsidRPr="00A07B94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A0143C">
        <w:t>3</w:t>
      </w:r>
      <w:r w:rsidR="006E7865">
        <w:t>.</w:t>
      </w:r>
      <w:r w:rsidR="00A07B94">
        <w:t>5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A0143C">
        <w:t>854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A07B94">
        <w:t xml:space="preserve">dužnikom </w:t>
      </w:r>
      <w:proofErr w:type="spellStart"/>
      <w:r w:rsidR="00A0143C" w:rsidRPr="00A0143C">
        <w:rPr>
          <w:b/>
        </w:rPr>
        <w:t>D.M</w:t>
      </w:r>
      <w:proofErr w:type="spellEnd"/>
      <w:r w:rsidR="00A0143C" w:rsidRPr="00A0143C">
        <w:rPr>
          <w:b/>
        </w:rPr>
        <w:t xml:space="preserve">. METALI d.o.o., Osijek, </w:t>
      </w:r>
      <w:proofErr w:type="spellStart"/>
      <w:r w:rsidR="00A0143C" w:rsidRPr="00A0143C">
        <w:rPr>
          <w:b/>
        </w:rPr>
        <w:t>Donjodravska</w:t>
      </w:r>
      <w:proofErr w:type="spellEnd"/>
      <w:r w:rsidR="00A0143C" w:rsidRPr="00A0143C">
        <w:rPr>
          <w:b/>
        </w:rPr>
        <w:t xml:space="preserve"> obala 38, MBS: 030087695</w:t>
      </w:r>
      <w:r w:rsidR="00A0143C" w:rsidRPr="00A0143C">
        <w:t xml:space="preserve">, </w:t>
      </w:r>
      <w:r w:rsidR="00A0143C" w:rsidRPr="00A0143C">
        <w:rPr>
          <w:b/>
        </w:rPr>
        <w:t>OIB: 70858058624</w:t>
      </w:r>
      <w:r w:rsidR="00A07B94"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A0143C">
        <w:rPr>
          <w:b/>
        </w:rPr>
        <w:t xml:space="preserve">Damir Stanković, OIB: 00272569421, Osijek, </w:t>
      </w:r>
      <w:proofErr w:type="spellStart"/>
      <w:r w:rsidR="00A0143C">
        <w:rPr>
          <w:b/>
        </w:rPr>
        <w:t>Donjodravska</w:t>
      </w:r>
      <w:proofErr w:type="spellEnd"/>
      <w:r w:rsidR="00A0143C">
        <w:rPr>
          <w:b/>
        </w:rPr>
        <w:t xml:space="preserve"> obala 38</w:t>
      </w:r>
      <w:r w:rsidR="00A0143C">
        <w:t>,</w:t>
      </w:r>
      <w:r w:rsidR="00EF23B3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0143C">
        <w:t>10</w:t>
      </w:r>
      <w:r w:rsidR="008F2EFA">
        <w:t xml:space="preserve">. </w:t>
      </w:r>
      <w:r w:rsidR="00A0143C">
        <w:t>ožujka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07B94">
        <w:t>Snježana Markotić Jurić</w:t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A0143C">
        <w:t>k 10/3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723" w:rsidR="00862723">
      <w:r>
        <w:separator/>
      </w:r>
    </w:p>
  </w:endnote>
  <w:endnote w:id="0" w:type="continuationSeparator">
    <w:p w:rsidRDefault="00862723" w:rsidR="00862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723" w:rsidR="00862723">
      <w:r>
        <w:separator/>
      </w:r>
    </w:p>
  </w:footnote>
  <w:footnote w:id="0" w:type="continuationSeparator">
    <w:p w:rsidRDefault="00862723" w:rsidR="008627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5CF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282E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25CFE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B2FE1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62723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143C"/>
    <w:rsid w:val="00A025E8"/>
    <w:rsid w:val="00A07AC6"/>
    <w:rsid w:val="00A07B94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7570A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EF23B3"/>
    <w:rsid w:val="00F23FA1"/>
    <w:rsid w:val="00F258AD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25C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5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25C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5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D.M. METALI d.o.o. za strojnu obradu materijala</izvorni_sadrzaj>
    <derivirana_varijabla naziv="DomainObject.Predmet.ProtustrankaFormated_1">  D.M. METALI d.o.o. za strojnu obradu materijala</derivirana_varijabla>
  </DomainObject.Predmet.ProtustrankaFormated>
  <DomainObject.Predmet.ProtustrankaFormatedOIB>
    <izvorni_sadrzaj>  D.M. METALI d.o.o. za strojnu obradu materijala, OIB 70858058624</izvorni_sadrzaj>
    <derivirana_varijabla naziv="DomainObject.Predmet.ProtustrankaFormatedOIB_1">  D.M. METALI d.o.o. za strojnu obradu materijala, OIB 70858058624</derivirana_varijabla>
  </DomainObject.Predmet.ProtustrankaFormatedOIB>
  <DomainObject.Predmet.ProtustrankaFormatedWithAdress>
    <izvorni_sadrzaj> D.M. METALI d.o.o. za strojnu obradu materijala, Donjodravska obala 38, 31000 Osijek</izvorni_sadrzaj>
    <derivirana_varijabla naziv="DomainObject.Predmet.ProtustrankaFormatedWithAdress_1"> D.M. METALI d.o.o. za strojnu obradu materijala, Donjodravska obala 38, 31000 Osijek</derivirana_varijabla>
  </DomainObject.Predmet.ProtustrankaFormatedWithAdress>
  <DomainObject.Predmet.ProtustrankaFormatedWithAdressOIB>
    <izvorni_sadrzaj> D.M. METALI d.o.o. za strojnu obradu materijala, OIB 70858058624, Donjodravska obala 38, 31000 Osijek</izvorni_sadrzaj>
    <derivirana_varijabla naziv="DomainObject.Predmet.ProtustrankaFormatedWithAdressOIB_1"> D.M. METALI d.o.o. za strojnu obradu materijala, OIB 70858058624, Donjodravska obala 38, 31000 Osijek</derivirana_varijabla>
  </DomainObject.Predmet.ProtustrankaFormatedWithAdressOIB>
  <DomainObject.Predmet.ProtustrankaWithAdress>
    <izvorni_sadrzaj>D.M. METALI d.o.o. za strojnu obradu materijala Donjodravska obala 38, 31000 Osijek</izvorni_sadrzaj>
    <derivirana_varijabla naziv="DomainObject.Predmet.ProtustrankaWithAdress_1">D.M. METALI d.o.o. za strojnu obradu materijala Donjodravska obala 38, 31000 Osijek</derivirana_varijabla>
  </DomainObject.Predmet.ProtustrankaWithAdress>
  <DomainObject.Predmet.ProtustrankaWithAdressOIB>
    <izvorni_sadrzaj>D.M. METALI d.o.o. za strojnu obradu materijala, OIB 70858058624, Donjodravska obala 38, 31000 Osijek</izvorni_sadrzaj>
    <derivirana_varijabla naziv="DomainObject.Predmet.ProtustrankaWithAdressOIB_1">D.M. METALI d.o.o. za strojnu obradu materijala, OIB 70858058624, Donjodravska obala 38, 31000 Osijek</derivirana_varijabla>
  </DomainObject.Predmet.ProtustrankaWithAdressOIB>
  <DomainObject.Predmet.ProtustrankaNazivFormated>
    <izvorni_sadrzaj>D.M. METALI d.o.o. za strojnu obradu materijala</izvorni_sadrzaj>
    <derivirana_varijabla naziv="DomainObject.Predmet.ProtustrankaNazivFormated_1">D.M. METALI d.o.o. za strojnu obradu materijala</derivirana_varijabla>
  </DomainObject.Predmet.ProtustrankaNazivFormated>
  <DomainObject.Predmet.ProtustrankaNazivFormatedOIB>
    <izvorni_sadrzaj>D.M. METALI d.o.o. za strojnu obradu materijala, OIB 70858058624</izvorni_sadrzaj>
    <derivirana_varijabla naziv="DomainObject.Predmet.ProtustrankaNazivFormatedOIB_1">D.M. METALI d.o.o. za strojnu obradu materijala, OIB 70858058624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D.M. METALI d.o.o. za strojnu obradu materijala</item>
    </izvorni_sadrzaj>
    <derivirana_varijabla naziv="DomainObject.Predmet.ProtuStrankaListFormated_1">
      <item>D.M. METALI d.o.o. za strojnu obradu materijala</item>
    </derivirana_varijabla>
  </DomainObject.Predmet.ProtuStrankaListFormated>
  <DomainObject.Predmet.ProtuStrankaListFormatedOIB>
    <izvorni_sadrzaj>
      <item>D.M. METALI d.o.o. za strojnu obradu materijala, OIB 70858058624</item>
    </izvorni_sadrzaj>
    <derivirana_varijabla naziv="DomainObject.Predmet.ProtuStrankaListFormatedOIB_1">
      <item>D.M. METALI d.o.o. za strojnu obradu materijala, OIB 70858058624</item>
    </derivirana_varijabla>
  </DomainObject.Predmet.ProtuStrankaListFormatedOIB>
  <DomainObject.Predmet.ProtuStrankaListFormatedWithAdress>
    <izvorni_sadrzaj>
      <item>D.M. METALI d.o.o. za strojnu obradu materijala, Donjodravska obala 38, 31000 Osijek</item>
    </izvorni_sadrzaj>
    <derivirana_varijabla naziv="DomainObject.Predmet.ProtuStrankaListFormatedWithAdress_1">
      <item>D.M. METALI d.o.o. za strojnu obradu materijala, Donjodravska obala 38, 31000 Osijek</item>
    </derivirana_varijabla>
  </DomainObject.Predmet.ProtuStrankaListFormatedWithAdress>
  <DomainObject.Predmet.ProtuStrankaListFormatedWithAdressOIB>
    <izvorni_sadrzaj>
      <item>D.M. METALI d.o.o. za strojnu obradu materijala, OIB 70858058624, Donjodravska obala 38, 31000 Osijek</item>
    </izvorni_sadrzaj>
    <derivirana_varijabla naziv="DomainObject.Predmet.ProtuStrankaListFormatedWithAdressOIB_1">
      <item>D.M. METALI d.o.o. za strojnu obradu materijala, OIB 70858058624, Donjodravska obala 38, 31000 Osijek</item>
    </derivirana_varijabla>
  </DomainObject.Predmet.ProtuStrankaListFormatedWithAdressOIB>
  <DomainObject.Predmet.ProtuStrankaListNazivFormated>
    <izvorni_sadrzaj>
      <item>D.M. METALI d.o.o. za strojnu obradu materijala</item>
    </izvorni_sadrzaj>
    <derivirana_varijabla naziv="DomainObject.Predmet.ProtuStrankaListNazivFormated_1">
      <item>D.M. METALI d.o.o. za strojnu obradu materijala</item>
    </derivirana_varijabla>
  </DomainObject.Predmet.ProtuStrankaListNazivFormated>
  <DomainObject.Predmet.ProtuStrankaListNazivFormatedOIB>
    <izvorni_sadrzaj>
      <item>D.M. METALI d.o.o. za strojnu obradu materijala, OIB 70858058624</item>
    </izvorni_sadrzaj>
    <derivirana_varijabla naziv="DomainObject.Predmet.ProtuStrankaListNazivFormatedOIB_1">
      <item>D.M. METALI d.o.o. za strojnu obradu materijala, OIB 70858058624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D.M. METALI d.o.o. za strojnu obradu materijala</izvorni_sadrzaj>
    <derivirana_varijabla naziv="DomainObject.Predmet.ProtustrankaIDrugi_1">D.M. METALI d.o.o. za strojnu obradu materijala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D.M. METALI d.o.o. za strojnu obradu materijala, OIB 70858058624, Donjodravska obala 38, 31000 Osijek</izvorni_sadrzaj>
    <derivirana_varijabla naziv="DomainObject.Predmet.ProtustrankaIDrugiAdressOIB_1">D.M. METALI d.o.o. za strojnu obradu materijala, OIB 70858058624, Donjodravska obala 38,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D.M. METALI d.o.o. za strojnu obradu materijala</item>
    </izvorni_sadrzaj>
    <derivirana_varijabla naziv="DomainObject.Predmet.SudioniciListNaziv_1">
      <item>FINA RC OSIJEK</item>
      <item>D.M. METALI d.o.o. za strojnu obradu materijala</item>
    </derivirana_varijabla>
  </DomainObject.Predmet.SudioniciListNaziv>
  <DomainObject.Predmet.SudioniciListAdressOIB>
    <izvorni_sadrzaj>
      <item>FINA RC OSIJEK, OIB 85821130368</item>
      <item>D.M. METALI d.o.o. za strojnu obradu materijala, OIB 70858058624, Donjodravska obala 38,31000 Osijek</item>
    </izvorni_sadrzaj>
    <derivirana_varijabla naziv="DomainObject.Predmet.SudioniciListAdressOIB_1">
      <item>FINA RC OSIJEK, OIB 85821130368</item>
      <item>D.M. METALI d.o.o. za strojnu obradu materijala, OIB 70858058624, Donjodravska obala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70858058624</item>
    </izvorni_sadrzaj>
    <derivirana_varijabla naziv="DomainObject.Predmet.SudioniciListNazivOIB_1">
      <item>, OIB 85821130368</item>
      <item>, OIB 70858058624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4DCCD-7E3D-4505-8C89-0BB9671FB7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1263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2017-03-10T09:54:00Z</dcterms:created>
  <dc:creator>hermanj</dc:creator>
  <cp:lastModifiedBy>Snježana Markotić Jurić</cp:lastModifiedBy>
  <cp:lastPrinted>2017-03-10T09:53:00Z</cp:lastPrinted>
  <dcterms:modified xmlns:xsi="http://www.w3.org/2001/XMLSchema-instance" xsi:type="dcterms:W3CDTF">2017-03-10T09:58:00Z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