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2fe4" w14:paraId="4cb2fe4" w:rsidRDefault="004B452D" w:rsidP="004B452D" w:rsidR="004B452D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452D" w:rsidP="004B452D" w:rsidR="004B452D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4B452D" w:rsidP="004B452D" w:rsidR="004B452D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4B452D" w:rsidP="004B452D" w:rsidR="004B452D">
      <w:pPr>
        <w:spacing w:lineRule="auto" w:line="240" w:after="0"/>
        <w:rPr>
          <w:rFonts w:eastAsia="Calibri"/>
        </w:rPr>
      </w:pPr>
      <w:r>
        <w:rPr>
          <w:rFonts w:eastAsia="Calibri"/>
        </w:rPr>
        <w:t xml:space="preserve"> Varaždin, Braće Radić 2</w:t>
      </w:r>
    </w:p>
    <w:p w:rsidRDefault="004B452D" w:rsidP="004B452D" w:rsidR="004B452D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St-197/2018-4</w:t>
      </w:r>
    </w:p>
    <w:p w:rsidRDefault="004B452D" w:rsidP="004B452D" w:rsidR="004B452D">
      <w:pPr>
        <w:pStyle w:val="Zaglavlje"/>
        <w:jc w:val="center"/>
      </w:pPr>
      <w:r>
        <w:t>Z A K LJ U Č A K</w:t>
      </w:r>
    </w:p>
    <w:p w:rsidRDefault="004B452D" w:rsidP="004B452D" w:rsidR="004B452D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BAGUN zadruga za ekološku proizvodnju, posredovanje i poslovne usluge, Molve, Konačka 14, OIB: 44339275803, 27. rujna 2018.,               </w:t>
      </w:r>
    </w:p>
    <w:p w:rsidRDefault="004B452D" w:rsidP="004B452D" w:rsidR="004B452D">
      <w:pPr>
        <w:spacing w:lineRule="auto" w:line="240" w:after="0"/>
        <w:jc w:val="center"/>
      </w:pPr>
      <w:r>
        <w:t xml:space="preserve">  z a k lj u č i o   j e</w:t>
      </w:r>
    </w:p>
    <w:p w:rsidRDefault="004B452D" w:rsidP="004B452D" w:rsidR="004B452D">
      <w:pPr>
        <w:spacing w:lineRule="auto" w:line="240" w:after="0"/>
        <w:jc w:val="center"/>
      </w:pPr>
    </w:p>
    <w:p w:rsidRDefault="004B452D" w:rsidP="004B452D" w:rsidR="004B452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osobi ovlaštenoj za zastupanje dužnika Marijanu Jakoviću iz Molvi, Konačka 14, OIB: 62469961743,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4B452D" w:rsidP="004B452D" w:rsidR="004B452D">
      <w:pPr>
        <w:spacing w:lineRule="auto" w:line="240" w:after="0"/>
        <w:jc w:val="both"/>
      </w:pPr>
    </w:p>
    <w:p w:rsidRDefault="004B452D" w:rsidP="004B452D" w:rsidR="004B452D">
      <w:pPr>
        <w:spacing w:lineRule="auto" w:line="240" w:after="0"/>
        <w:jc w:val="both"/>
      </w:pPr>
      <w:r>
        <w:t>1. nekretnina i pokretnina dužnika</w:t>
      </w:r>
    </w:p>
    <w:p w:rsidRDefault="004B452D" w:rsidP="004B452D" w:rsidR="004B452D">
      <w:pPr>
        <w:spacing w:lineRule="auto" w:line="240" w:after="0"/>
        <w:jc w:val="both"/>
      </w:pPr>
      <w:r>
        <w:t>2. imovinskih prava dužnika na tuđim stvarima</w:t>
      </w:r>
    </w:p>
    <w:p w:rsidRDefault="004B452D" w:rsidP="004B452D" w:rsidR="004B452D">
      <w:pPr>
        <w:spacing w:lineRule="auto" w:line="240" w:after="0"/>
        <w:jc w:val="both"/>
      </w:pPr>
      <w:r>
        <w:t>3. novčanih i nenovčanih tražbina dužnika</w:t>
      </w:r>
    </w:p>
    <w:p w:rsidRDefault="004B452D" w:rsidP="004B452D" w:rsidR="004B452D">
      <w:pPr>
        <w:spacing w:lineRule="auto" w:line="240" w:after="0"/>
        <w:jc w:val="both"/>
      </w:pPr>
      <w:r>
        <w:t>4. drugih prava koja čine imovinu dužnika</w:t>
      </w:r>
    </w:p>
    <w:p w:rsidRDefault="004B452D" w:rsidP="004B452D" w:rsidR="004B452D">
      <w:pPr>
        <w:spacing w:lineRule="auto" w:line="240" w:after="0"/>
        <w:jc w:val="both"/>
      </w:pPr>
      <w:r>
        <w:t>5. novčanih sredstava na računima</w:t>
      </w:r>
    </w:p>
    <w:p w:rsidRDefault="004B452D" w:rsidP="004B452D" w:rsidR="004B452D">
      <w:pPr>
        <w:spacing w:lineRule="auto" w:line="240" w:after="0"/>
        <w:jc w:val="both"/>
      </w:pPr>
      <w:r>
        <w:t>6. druge imovine dužnika</w:t>
      </w:r>
    </w:p>
    <w:p w:rsidRDefault="004B452D" w:rsidP="004B452D" w:rsidR="004B452D">
      <w:pPr>
        <w:spacing w:lineRule="auto" w:line="240" w:after="0"/>
        <w:jc w:val="both"/>
      </w:pPr>
      <w:r>
        <w:t>7. obveza dužnika unesenih u njegove poslovne knjige</w:t>
      </w:r>
    </w:p>
    <w:p w:rsidRDefault="004B452D" w:rsidP="004B452D" w:rsidR="004B452D">
      <w:pPr>
        <w:spacing w:lineRule="auto" w:line="240" w:after="0"/>
        <w:jc w:val="both"/>
      </w:pPr>
      <w:r>
        <w:t>8. drugih novčanih i nenovčanih obveza dužnika</w:t>
      </w:r>
    </w:p>
    <w:p w:rsidRDefault="004B452D" w:rsidP="004B452D" w:rsidR="004B452D">
      <w:pPr>
        <w:spacing w:lineRule="auto" w:line="240" w:after="0"/>
        <w:jc w:val="both"/>
      </w:pPr>
      <w:r>
        <w:t>9. razlučnih prava na imovini dužnika</w:t>
      </w:r>
    </w:p>
    <w:p w:rsidRDefault="004B452D" w:rsidP="004B452D" w:rsidR="004B452D">
      <w:pPr>
        <w:spacing w:lineRule="auto" w:line="240" w:after="0"/>
        <w:jc w:val="both"/>
      </w:pPr>
      <w:r>
        <w:t>10. izlučnih prava</w:t>
      </w:r>
    </w:p>
    <w:p w:rsidRDefault="004B452D" w:rsidP="004B452D" w:rsidR="004B452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4B452D" w:rsidP="004B452D" w:rsidR="004B452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4B452D" w:rsidP="004B452D" w:rsidR="004B452D">
      <w:pPr>
        <w:pStyle w:val="Odlomakpopisa"/>
        <w:spacing w:lineRule="auto" w:line="240" w:after="0"/>
      </w:pPr>
    </w:p>
    <w:p w:rsidRDefault="004B452D" w:rsidP="004B452D" w:rsidR="004B452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B452D" w:rsidP="004B452D" w:rsidR="004B452D">
      <w:pPr>
        <w:spacing w:lineRule="auto" w:line="240" w:after="0"/>
        <w:jc w:val="both"/>
      </w:pPr>
    </w:p>
    <w:p w:rsidRDefault="004B452D" w:rsidP="004B452D" w:rsidR="004B452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osoba ovlaštena za zastupanje dužnika da za davanje neistinitoga ili nepotpunoga popisa imovine i obveza, odgovara kao za davanje lažnoga iskaza u postupku pred sudom.</w:t>
      </w:r>
    </w:p>
    <w:p w:rsidRDefault="004B452D" w:rsidP="004B452D" w:rsidR="004B452D">
      <w:pPr>
        <w:pStyle w:val="Odlomakpopisa"/>
        <w:spacing w:lineRule="auto" w:line="240" w:after="0"/>
      </w:pPr>
    </w:p>
    <w:p w:rsidRDefault="004B452D" w:rsidP="004B452D" w:rsidR="004B452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B452D" w:rsidP="004B452D" w:rsidR="004B452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31. svibnja 2018.</w:t>
      </w:r>
      <w:r>
        <w:t xml:space="preserve"> u Očevidniku redoslijeda osnova za plaćanje ima evidentirane neizvršene osnove za plaćanje u ukupnom iznosu od 117.089,96 kn, te da dužnik ima jednog zaposlenog.</w:t>
      </w: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27. rujna 2018.</w:t>
      </w: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Za točnost otpravka-ovlašteni službenik:</w:t>
      </w: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4B452D" w:rsidP="004B452D" w:rsidR="004B452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4B452D" w:rsidP="004B452D" w:rsidR="004B452D">
      <w:pPr>
        <w:spacing w:lineRule="auto" w:line="240" w:after="0"/>
        <w:jc w:val="both"/>
      </w:pPr>
      <w:r>
        <w:t>UPUTA O PRAVNOM LIJEKU :</w:t>
      </w:r>
    </w:p>
    <w:p w:rsidRDefault="004B452D" w:rsidP="004B452D" w:rsidR="004B452D">
      <w:pPr>
        <w:spacing w:lineRule="auto" w:line="240" w:after="0"/>
        <w:jc w:val="both"/>
      </w:pPr>
      <w:r>
        <w:t>Protiv ovoga zaključka žalba nije dopuštena (čl. 19. st. 7. SZ-a).</w:t>
      </w:r>
    </w:p>
    <w:p w:rsidRDefault="004B452D" w:rsidP="004B452D" w:rsidR="004B452D">
      <w:pPr>
        <w:spacing w:lineRule="auto" w:line="240" w:after="0"/>
        <w:jc w:val="both"/>
      </w:pPr>
    </w:p>
    <w:p w:rsidRDefault="004B452D" w:rsidP="004B452D" w:rsidR="004B452D">
      <w:pPr>
        <w:spacing w:lineRule="auto" w:line="240" w:after="0"/>
        <w:jc w:val="both"/>
      </w:pPr>
    </w:p>
    <w:p w:rsidRDefault="004B452D" w:rsidP="004B452D" w:rsidR="004B452D">
      <w:pPr>
        <w:spacing w:lineRule="auto" w:line="240" w:after="0"/>
        <w:jc w:val="both"/>
      </w:pPr>
      <w:r>
        <w:t>DNA:</w:t>
      </w:r>
    </w:p>
    <w:p w:rsidRDefault="004B452D" w:rsidP="004B452D" w:rsidR="004B452D">
      <w:pPr>
        <w:spacing w:lineRule="auto" w:line="240" w:after="0"/>
        <w:jc w:val="both"/>
      </w:pPr>
      <w:r>
        <w:t>1. osoba ovlaštena za zastupanje dužnika- Marijan Jaković, Konačka 14, Molve</w:t>
      </w:r>
    </w:p>
    <w:p w:rsidRDefault="004B452D" w:rsidP="004B452D" w:rsidR="004B452D">
      <w:pPr>
        <w:spacing w:lineRule="auto" w:line="240" w:after="0"/>
        <w:jc w:val="both"/>
      </w:pPr>
      <w:r>
        <w:t>2. e-Oglasna ploča suda.</w:t>
      </w:r>
    </w:p>
    <w:p w:rsidRDefault="004B452D" w:rsidP="004B452D" w:rsidR="004B452D">
      <w:pPr>
        <w:spacing w:lineRule="auto" w:line="240" w:after="0"/>
        <w:jc w:val="both"/>
      </w:pPr>
    </w:p>
    <w:p w:rsidRDefault="00AE649C" w:rsidP="004B452D" w:rsidR="00AE649C" w:rsidRPr="004B452D"/>
    <w:sectPr w:rsidSect="0032366B" w:rsidR="00AE649C" w:rsidRPr="004B452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52D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B452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B452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20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St-197/2018-4</izvorni_sadrzaj>
    <derivirana_varijabla naziv="DomainObject.Oznaka_1">St-197/2018-4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BAGUN zadruga za ekološku proizvodnju, posredovanje i poslovne usluge zastupanog po punomoćniku Marijan Jaković</izvorni_sadrzaj>
    <derivirana_varijabla naziv="DomainObject.Predmet.ProtustrankaFormated_1">  BAGUN zadruga za ekološku proizvodnju, posredovanje i poslovne usluge zastupanog po punomoćniku Marijan Jaković</derivirana_varijabla>
  </DomainObject.Predmet.ProtustrankaFormated>
  <DomainObject.Predmet.ProtustrankaFormatedOIB>
    <izvorni_sadrzaj>  BAGUN zadruga za ekološku proizvodnju, posredovanje i poslovne usluge, OIB 44339275803 zastupanog po punomoćniku Marijan Jaković</izvorni_sadrzaj>
    <derivirana_varijabla naziv="DomainObject.Predmet.ProtustrankaFormatedOIB_1">  BAGUN zadruga za ekološku proizvodnju, posredovanje i poslovne usluge, OIB 44339275803 zastupanog po punomoćniku Marijan Jaković</derivirana_varijabla>
  </DomainObject.Predmet.ProtustrankaFormatedOIB>
  <DomainObject.Predmet.ProtustrankaFormatedWithAdress>
    <izvorni_sadrzaj> BAGUN zadruga za ekološku proizvodnju, posredovanje i poslovne usluge, Konačka 14 , 48327 Molve zastupanog po punomoćniku Marijan Jaković</izvorni_sadrzaj>
    <derivirana_varijabla naziv="DomainObject.Predmet.ProtustrankaFormatedWithAdress_1"> BAGUN zadruga za ekološku proizvodnju, posredovanje i poslovne usluge, Konačka 14 , 48327 Molve zastupanog po punomoćniku Marijan Jaković</derivirana_varijabla>
  </DomainObject.Predmet.ProtustrankaFormatedWithAdress>
  <DomainObject.Predmet.ProtustrankaFormatedWithAdressOIB>
    <izvorni_sadrzaj> BAGUN zadruga za ekološku proizvodnju, posredovanje i poslovne usluge, OIB 44339275803, Konačka 14 , 48327 Molve zastupanog po punomoćniku Marijan Jaković</izvorni_sadrzaj>
    <derivirana_varijabla naziv="DomainObject.Predmet.ProtustrankaFormatedWithAdressOIB_1"> BAGUN zadruga za ekološku proizvodnju, posredovanje i poslovne usluge, OIB 44339275803, Konačka 14 , 48327 Molve zastupanog po punomoćniku Marijan Jaković</derivirana_varijabla>
  </DomainObject.Predmet.ProtustrankaFormatedWithAdressOIB>
  <DomainObject.Predmet.ProtustrankaWithAdress>
    <izvorni_sadrzaj>BAGUN zadruga za ekološku proizvodnju, posredovanje i poslovne usluge Konačka 14 , 48327 Molve</izvorni_sadrzaj>
    <derivirana_varijabla naziv="DomainObject.Predmet.ProtustrankaWithAdress_1">BAGUN zadruga za ekološku proizvodnju, posredovanje i poslovne usluge Konačka 14 , 48327 Molve</derivirana_varijabla>
  </DomainObject.Predmet.ProtustrankaWithAdress>
  <DomainObject.Predmet.ProtustrankaWithAdressOIB>
    <izvorni_sadrzaj>BAGUN zadruga za ekološku proizvodnju, posredovanje i poslovne usluge, OIB 44339275803, Konačka 14 , 48327 Molve</izvorni_sadrzaj>
    <derivirana_varijabla naziv="DomainObject.Predmet.ProtustrankaWithAdressOIB_1">BAGUN zadruga za ekološku proizvodnju, posredovanje i poslovne usluge, OIB 44339275803, Konačka 14 , 48327 Molve</derivirana_varijabla>
  </DomainObject.Predmet.ProtustrankaWithAdressOIB>
  <DomainObject.Predmet.ProtustrankaNazivFormated>
    <izvorni_sadrzaj>BAGUN zadruga za ekološku proizvodnju, posredovanje i poslovne usluge</izvorni_sadrzaj>
    <derivirana_varijabla naziv="DomainObject.Predmet.ProtustrankaNazivFormated_1">BAGUN zadruga za ekološku proizvodnju, posredovanje i poslovne usluge</derivirana_varijabla>
  </DomainObject.Predmet.ProtustrankaNazivFormated>
  <DomainObject.Predmet.ProtustrankaNazivFormatedOIB>
    <izvorni_sadrzaj>BAGUN zadruga za ekološku proizvodnju, posredovanje i poslovne usluge, OIB 44339275803</izvorni_sadrzaj>
    <derivirana_varijabla naziv="DomainObject.Predmet.ProtustrankaNazivFormatedOIB_1">BAGUN zadruga za ekološku proizvodnju, posredovanje i poslovne usluge, OIB 44339275803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117089.96</izvorni_sadrzaj>
    <derivirana_varijabla naziv="DomainObject.Predmet.TrenutnaVrijednost_1">117089.96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BAGUN zadruga za ekološku proizvodnju, posredovanje i poslovne usluge zastupanog po punomoćniku Marijan Jaković</item>
    </izvorni_sadrzaj>
    <derivirana_varijabla naziv="DomainObject.Predmet.ProtuStrankaListFormated_1">
      <item>BAGUN zadruga za ekološku proizvodnju, posredovanje i poslovne usluge zastupanog po punomoćniku Marijan Jaković</item>
    </derivirana_varijabla>
  </DomainObject.Predmet.ProtuStrankaListFormated>
  <DomainObject.Predmet.ProtuStrankaListFormatedOIB>
    <izvorni_sadrzaj>
      <item>BAGUN zadruga za ekološku proizvodnju, posredovanje i poslovne usluge, OIB 44339275803 zastupanog po punomoćniku Marijan Jaković</item>
    </izvorni_sadrzaj>
    <derivirana_varijabla naziv="DomainObject.Predmet.ProtuStrankaListFormatedOIB_1">
      <item>BAGUN zadruga za ekološku proizvodnju, posredovanje i poslovne usluge, OIB 44339275803 zastupanog po punomoćniku Marijan Jaković</item>
    </derivirana_varijabla>
  </DomainObject.Predmet.ProtuStrankaListFormatedOIB>
  <DomainObject.Predmet.ProtuStrankaListFormatedWithAdress>
    <izvorni_sadrzaj>
      <item>BAGUN zadruga za ekološku proizvodnju, posredovanje i poslovne usluge, Konačka 14 , 48327 Molve zastupanog po punomoćniku Marijan Jaković</item>
    </izvorni_sadrzaj>
    <derivirana_varijabla naziv="DomainObject.Predmet.ProtuStrankaListFormatedWithAdress_1">
      <item>BAGUN zadruga za ekološku proizvodnju, posredovanje i poslovne usluge, Konačka 14 , 48327 Molve zastupanog po punomoćniku Marijan Jaković</item>
    </derivirana_varijabla>
  </DomainObject.Predmet.ProtuStrankaListFormatedWithAdress>
  <DomainObject.Predmet.ProtuStrankaListFormatedWithAdressOIB>
    <izvorni_sadrzaj>
      <item>BAGUN zadruga za ekološku proizvodnju, posredovanje i poslovne usluge, OIB 44339275803, Konačka 14 , 48327 Molve zastupanog po punomoćniku Marijan Jaković</item>
    </izvorni_sadrzaj>
    <derivirana_varijabla naziv="DomainObject.Predmet.ProtuStrankaListFormatedWithAdressOIB_1">
      <item>BAGUN zadruga za ekološku proizvodnju, posredovanje i poslovne usluge, OIB 44339275803, Konačka 14 , 48327 Molve zastupanog po punomoćniku Marijan Jaković</item>
    </derivirana_varijabla>
  </DomainObject.Predmet.ProtuStrankaListFormatedWithAdressOIB>
  <DomainObject.Predmet.ProtuStrankaListNazivFormated>
    <izvorni_sadrzaj>
      <item>BAGUN zadruga za ekološku proizvodnju, posredovanje i poslovne usluge</item>
    </izvorni_sadrzaj>
    <derivirana_varijabla naziv="DomainObject.Predmet.ProtuStrankaListNazivFormated_1">
      <item>BAGUN zadruga za ekološku proizvodnju, posredovanje i poslovne usluge</item>
    </derivirana_varijabla>
  </DomainObject.Predmet.ProtuStrankaListNazivFormated>
  <DomainObject.Predmet.ProtuStrankaListNazivFormatedOIB>
    <izvorni_sadrzaj>
      <item>BAGUN zadruga za ekološku proizvodnju, posredovanje i poslovne usluge, OIB 44339275803</item>
    </izvorni_sadrzaj>
    <derivirana_varijabla naziv="DomainObject.Predmet.ProtuStrankaListNazivFormatedOIB_1">
      <item>BAGUN zadruga za ekološku proizvodnju, posredovanje i poslovne usluge, OIB 44339275803</item>
    </derivirana_varijabla>
  </DomainObject.Predmet.ProtuStrankaListNazivFormatedOIB>
  <DomainObject.Predmet.OstaliListFormated>
    <izvorni_sadrzaj>
      <item>Sudski registar</item>
      <item>Marijan Jaković punomoćnik sudionika u postupku BAGUN zadruga za ekološku proizvodnju, posredovanje i poslovne usluge</item>
    </izvorni_sadrzaj>
    <derivirana_varijabla naziv="DomainObject.Predmet.OstaliListFormated_1">
      <item>Sudski registar</item>
      <item>Marijan Jaković punomoćnik sudionika u postupku BAGUN zadruga za ekološku proizvodnju, posredovanje i poslovne usluge</item>
    </derivirana_varijabla>
  </DomainObject.Predmet.OstaliListFormated>
  <DomainObject.Predmet.OstaliListFormatedOIB>
    <izvorni_sadrzaj>
      <item>Sudski registar</item>
      <item>Marijan Jaković, OIB 62469961743 punomoćnik sudionika u postupku BAGUN zadruga za ekološku proizvodnju, posredovanje i poslovne usluge</item>
    </izvorni_sadrzaj>
    <derivirana_varijabla naziv="DomainObject.Predmet.OstaliListFormatedOIB_1">
      <item>Sudski registar</item>
      <item>Marijan Jaković, OIB 62469961743 punomoćnik sudionika u postupku BAGUN zadruga za ekološku proizvodnju, posredovanje i poslovne usluge</item>
    </derivirana_varijabla>
  </DomainObject.Predmet.OstaliListFormatedOIB>
  <DomainObject.Predmet.OstaliListFormatedWithAdress>
    <izvorni_sadrzaj>
      <item>Sudski registar</item>
      <item>Marijan Jaković, Konačka 14, 48327 Molve punomoćnik sudionika u postupku BAGUN zadruga za ekološku proizvodnju, posredovanje i poslovne usluge</item>
    </izvorni_sadrzaj>
    <derivirana_varijabla naziv="DomainObject.Predmet.OstaliListFormatedWithAdress_1">
      <item>Sudski registar</item>
      <item>Marijan Jaković, Konačka 14, 48327 Molve punomoćnik sudionika u postupku BAGUN zadruga za ekološku proizvodnju, posredovanje i poslovne usluge</item>
    </derivirana_varijabla>
  </DomainObject.Predmet.OstaliListFormatedWithAdress>
  <DomainObject.Predmet.OstaliListFormatedWithAdressOIB>
    <izvorni_sadrzaj>
      <item>Sudski registar</item>
      <item>Marijan Jaković, OIB 62469961743, Konačka 14, 48327 Molve punomoćnik sudionika u postupku BAGUN zadruga za ekološku proizvodnju, posredovanje i poslovne usluge</item>
    </izvorni_sadrzaj>
    <derivirana_varijabla naziv="DomainObject.Predmet.OstaliListFormatedWithAdressOIB_1">
      <item>Sudski registar</item>
      <item>Marijan Jaković, OIB 62469961743, Konačka 14, 48327 Molve punomoćnik sudionika u postupku BAGUN zadruga za ekološku proizvodnju, posredovanje i poslovne usluge</item>
    </derivirana_varijabla>
  </DomainObject.Predmet.OstaliListFormatedWithAdressOIB>
  <DomainObject.Predmet.OstaliListNazivFormated>
    <izvorni_sadrzaj>
      <item>Sudski registar</item>
      <item>Marijan Jaković</item>
    </izvorni_sadrzaj>
    <derivirana_varijabla naziv="DomainObject.Predmet.OstaliListNazivFormated_1">
      <item>Sudski registar</item>
      <item>Marijan Jaković</item>
    </derivirana_varijabla>
  </DomainObject.Predmet.OstaliListNazivFormated>
  <DomainObject.Predmet.OstaliListNazivFormatedOIB>
    <izvorni_sadrzaj>
      <item>Sudski registar</item>
      <item>Marijan Jaković, OIB 62469961743</item>
    </izvorni_sadrzaj>
    <derivirana_varijabla naziv="DomainObject.Predmet.OstaliListNazivFormatedOIB_1">
      <item>Sudski registar</item>
      <item>Marijan Jaković, OIB 62469961743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St-197/2018-4</izvorni_sadrzaj>
    <derivirana_varijabla naziv="DomainObject.PoslovniBrojDokumenta_1">St-197/2018-4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BAGUN zadruga za ekološku proizvodnju, posredovanje i poslovne usluge</izvorni_sadrzaj>
    <derivirana_varijabla naziv="DomainObject.Predmet.ProtustrankaIDrugi_1">BAGUN zadruga za ekološku proizvodnju, posredovanje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BAGUN zadruga za ekološku proizvodnju, posredovanje i poslovne usluge, OIB 44339275803, Konačka 14 , 48327 Molve</izvorni_sadrzaj>
    <derivirana_varijabla naziv="DomainObject.Predmet.ProtustrankaIDrugiAdressOIB_1">BAGUN zadruga za ekološku proizvodnju, posredovanje i poslovne usluge, OIB 44339275803, Konačka 14 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BAGUN zadruga za ekološku proizvodnju, posredovanje i poslovne usluge</item>
      <item>Sudski registar</item>
      <item>Marijan Jaković</item>
    </izvorni_sadrzaj>
    <derivirana_varijabla naziv="DomainObject.Predmet.SudioniciListNaziv_1">
      <item>Financijska agencija</item>
      <item>BAGUN zadruga za ekološku proizvodnju, posredovanje i poslovne usluge</item>
      <item>Sudski registar</item>
      <item>Marijan Jaković</item>
    </derivirana_varijabla>
  </DomainObject.Predmet.SudioniciListNaziv>
  <DomainObject.Predmet.SudioniciListAdressOIB>
    <izvorni_sadrzaj>
      <item>Financijska agencija, OIB 85821130368, Ulica grada Vukovara 70,10000 Zagreb</item>
      <item>BAGUN zadruga za ekološku proizvodnju, posredovanje i poslovne usluge, OIB 44339275803, Konačka 14 ,48327 Molve</item>
      <item>Sudski registar</item>
      <item>Marijan Jaković, OIB 62469961743, Konačka 14,48327 Molve</item>
    </izvorni_sadrzaj>
    <derivirana_varijabla naziv="DomainObject.Predmet.SudioniciListAdressOIB_1">
      <item>Financijska agencija, OIB 85821130368, Ulica grada Vukovara 70,10000 Zagreb</item>
      <item>BAGUN zadruga za ekološku proizvodnju, posredovanje i poslovne usluge, OIB 44339275803, Konačka 14 ,48327 Molve</item>
      <item>Sudski registar</item>
      <item>Marijan Jaković, OIB 62469961743, Konačka 14,48327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78596-6AC6-4020-8D1F-C9C5ABBF1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2253</properties:Characters>
  <properties:Lines>76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2018-09-27T10:33:00Z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