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fea3" w14:paraId="419fea3" w:rsidRDefault="004462F6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4462F6">
      <w:pPr>
        <w:tabs>
          <w:tab w:pos="7020" w:val="left"/>
        </w:tabs>
      </w:pPr>
      <w:r w:rsidRPr="004462F6">
        <w:t>REPUBLIKA HRVATSKA</w:t>
      </w:r>
      <w:r w:rsidR="00572798" w:rsidRPr="004462F6">
        <w:t xml:space="preserve"> </w:t>
      </w:r>
    </w:p>
    <w:p w:rsidRDefault="00325398" w:rsidP="00325398" w:rsidR="00325398" w:rsidRPr="004462F6">
      <w:r w:rsidRPr="004462F6">
        <w:t>Trgovački sud u Zagrebu</w:t>
      </w:r>
    </w:p>
    <w:p w:rsidRDefault="00325398" w:rsidP="00325398" w:rsidR="00325398" w:rsidRPr="004462F6">
      <w:r w:rsidRPr="004462F6">
        <w:t>Zagreb, Amruševa 2/II</w:t>
      </w:r>
      <w:r w:rsidR="004462F6">
        <w:t xml:space="preserve"> desno p.p. 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2B0D46">
        <w:t>7719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2B0D46" w:rsidRPr="002B0D46">
        <w:t>VEST ATEST VUKELIĆ d.o.o., Zagreb, Drage Gervaisa 34., OIB: 59915136247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2B0D46">
        <w:t>37.898,81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B0D46">
      <w:rPr>
        <w:b/>
      </w:rPr>
      <w:t>7719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2B0D46"/>
    <w:rsid w:val="002D2F86"/>
    <w:rsid w:val="00325398"/>
    <w:rsid w:val="0035104B"/>
    <w:rsid w:val="0038246E"/>
    <w:rsid w:val="003D35F9"/>
    <w:rsid w:val="003E3A15"/>
    <w:rsid w:val="00413F4C"/>
    <w:rsid w:val="004462F6"/>
    <w:rsid w:val="004B337A"/>
    <w:rsid w:val="004F3962"/>
    <w:rsid w:val="0053446F"/>
    <w:rsid w:val="005632E0"/>
    <w:rsid w:val="00572798"/>
    <w:rsid w:val="0057465E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65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65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65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65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65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65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65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65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7719</izvorni_sadrzaj>
    <derivirana_varijabla naziv="DomainObject.Predmet.Broj_1">7719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St-7719/2015</izvorni_sadrzaj>
    <derivirana_varijabla naziv="DomainObject.Predmet.OznakaBroj_1">St-7719/2015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 ATEST VUKELIĆ d.o.o. zastupanog po punomoćniku Štefanija Vukelić</izvorni_sadrzaj>
    <derivirana_varijabla naziv="DomainObject.Predmet.ProtustrankaFormated_1">  VEST ATEST VUKELIĆ d.o.o. zastupanog po punomoćniku Štefanija Vukelić</derivirana_varijabla>
  </DomainObject.Predmet.ProtustrankaFormated>
  <DomainObject.Predmet.ProtustrankaFormatedOIB>
    <izvorni_sadrzaj>  VEST ATEST VUKELIĆ d.o.o., OIB 59915136247 zastupanog po punomoćniku Štefanija Vukelić</izvorni_sadrzaj>
    <derivirana_varijabla naziv="DomainObject.Predmet.ProtustrankaFormatedOIB_1">  VEST ATEST VUKELIĆ d.o.o., OIB 59915136247 zastupanog po punomoćniku Štefanija Vukelić</derivirana_varijabla>
  </DomainObject.Predmet.ProtustrankaFormatedOIB>
  <DomainObject.Predmet.ProtustrankaFormatedWithAdress>
    <izvorni_sadrzaj> VEST ATEST VUKELIĆ d.o.o., Drage Gervaisa 34, 10000 Zagreb zastupanog po punomoćniku Štefanija Vukelić</izvorni_sadrzaj>
    <derivirana_varijabla naziv="DomainObject.Predmet.ProtustrankaFormatedWithAdress_1"> VEST ATEST VUKELIĆ d.o.o., Drage Gervaisa 34, 10000 Zagreb zastupanog po punomoćniku Štefanija Vukelić</derivirana_varijabla>
  </DomainObject.Predmet.ProtustrankaFormatedWithAdress>
  <DomainObject.Predmet.ProtustrankaFormatedWithAdressOIB>
    <izvorni_sadrzaj> VEST ATEST VUKELIĆ d.o.o., OIB 59915136247, Drage Gervaisa 34, 10000 Zagreb zastupanog po punomoćniku Štefanija Vukelić</izvorni_sadrzaj>
    <derivirana_varijabla naziv="DomainObject.Predmet.ProtustrankaFormatedWithAdressOIB_1"> VEST ATEST VUKELIĆ d.o.o., OIB 59915136247, Drage Gervaisa 34, 10000 Zagreb zastupanog po punomoćniku Štefanija Vukelić</derivirana_varijabla>
  </DomainObject.Predmet.ProtustrankaFormatedWithAdressOIB>
  <DomainObject.Predmet.ProtustrankaWithAdress>
    <izvorni_sadrzaj>VEST ATEST VUKELIĆ d.o.o. Drage Gervaisa 34, 10000 Zagreb</izvorni_sadrzaj>
    <derivirana_varijabla naziv="DomainObject.Predmet.ProtustrankaWithAdress_1">VEST ATEST VUKELIĆ d.o.o. Drage Gervaisa 34, 10000 Zagreb</derivirana_varijabla>
  </DomainObject.Predmet.ProtustrankaWithAdress>
  <DomainObject.Predmet.ProtustrankaWithAdressOIB>
    <izvorni_sadrzaj>VEST ATEST VUKELIĆ d.o.o., OIB 59915136247, Drage Gervaisa 34, 10000 Zagreb</izvorni_sadrzaj>
    <derivirana_varijabla naziv="DomainObject.Predmet.ProtustrankaWithAdressOIB_1">VEST ATEST VUKELIĆ d.o.o., OIB 59915136247, Drage Gervaisa 34, 10000 Zagreb</derivirana_varijabla>
  </DomainObject.Predmet.ProtustrankaWithAdressOIB>
  <DomainObject.Predmet.ProtustrankaNazivFormated>
    <izvorni_sadrzaj>VEST ATEST VUKELIĆ d.o.o.</izvorni_sadrzaj>
    <derivirana_varijabla naziv="DomainObject.Predmet.ProtustrankaNazivFormated_1">VEST ATEST VUKELIĆ d.o.o.</derivirana_varijabla>
  </DomainObject.Predmet.ProtustrankaNazivFormated>
  <DomainObject.Predmet.ProtustrankaNazivFormatedOIB>
    <izvorni_sadrzaj>VEST ATEST VUKELIĆ d.o.o., OIB 59915136247</izvorni_sadrzaj>
    <derivirana_varijabla naziv="DomainObject.Predmet.ProtustrankaNazivFormatedOIB_1">VEST ATEST VUKELIĆ d.o.o., OIB 59915136247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 ATEST VUKELIĆ d.o.o. zastupanog po punomoćniku Štefanija Vukelić</item>
    </izvorni_sadrzaj>
    <derivirana_varijabla naziv="DomainObject.Predmet.ProtuStrankaListFormated_1">
      <item>VEST ATEST VUKELIĆ d.o.o. zastupanog po punomoćniku Štefanija Vukelić</item>
    </derivirana_varijabla>
  </DomainObject.Predmet.ProtuStrankaListFormated>
  <DomainObject.Predmet.ProtuStrankaListFormatedOIB>
    <izvorni_sadrzaj>
      <item>VEST ATEST VUKELIĆ d.o.o., OIB 59915136247 zastupanog po punomoćniku Štefanija Vukelić</item>
    </izvorni_sadrzaj>
    <derivirana_varijabla naziv="DomainObject.Predmet.ProtuStrankaListFormatedOIB_1">
      <item>VEST ATEST VUKELIĆ d.o.o., OIB 59915136247 zastupanog po punomoćniku Štefanija Vukelić</item>
    </derivirana_varijabla>
  </DomainObject.Predmet.ProtuStrankaListFormatedOIB>
  <DomainObject.Predmet.ProtuStrankaListFormatedWithAdress>
    <izvorni_sadrzaj>
      <item>VEST ATEST VUKELIĆ d.o.o., Drage Gervaisa 34, 10000 Zagreb zastupanog po punomoćniku Štefanija Vukelić</item>
    </izvorni_sadrzaj>
    <derivirana_varijabla naziv="DomainObject.Predmet.ProtuStrankaListFormatedWithAdress_1">
      <item>VEST ATEST VUKELIĆ d.o.o., Drage Gervaisa 34, 10000 Zagreb zastupanog po punomoćniku Štefanija Vukelić</item>
    </derivirana_varijabla>
  </DomainObject.Predmet.ProtuStrankaListFormatedWithAdress>
  <DomainObject.Predmet.ProtuStrankaListFormatedWithAdressOIB>
    <izvorni_sadrzaj>
      <item>VEST ATEST VUKELIĆ d.o.o., OIB 59915136247, Drage Gervaisa 34, 10000 Zagreb zastupanog po punomoćniku Štefanija Vukelić</item>
    </izvorni_sadrzaj>
    <derivirana_varijabla naziv="DomainObject.Predmet.ProtuStrankaListFormatedWithAdressOIB_1">
      <item>VEST ATEST VUKELIĆ d.o.o., OIB 59915136247, Drage Gervaisa 34, 10000 Zagreb zastupanog po punomoćniku Štefanija Vukelić</item>
    </derivirana_varijabla>
  </DomainObject.Predmet.ProtuStrankaListFormatedWithAdressOIB>
  <DomainObject.Predmet.ProtuStrankaListNazivFormated>
    <izvorni_sadrzaj>
      <item>VEST ATEST VUKELIĆ d.o.o.</item>
    </izvorni_sadrzaj>
    <derivirana_varijabla naziv="DomainObject.Predmet.ProtuStrankaListNazivFormated_1">
      <item>VEST ATEST VUKELIĆ d.o.o.</item>
    </derivirana_varijabla>
  </DomainObject.Predmet.ProtuStrankaListNazivFormated>
  <DomainObject.Predmet.ProtuStrankaListNazivFormatedOIB>
    <izvorni_sadrzaj>
      <item>VEST ATEST VUKELIĆ d.o.o., OIB 59915136247</item>
    </izvorni_sadrzaj>
    <derivirana_varijabla naziv="DomainObject.Predmet.ProtuStrankaListNazivFormatedOIB_1">
      <item>VEST ATEST VUKELIĆ d.o.o., OIB 59915136247</item>
    </derivirana_varijabla>
  </DomainObject.Predmet.ProtuStrankaListNazivFormatedOIB>
  <DomainObject.Predmet.OstaliListFormated>
    <izvorni_sadrzaj>
      <item>Štefanija Vukelić punomoćnik sudionika u postupku VEST ATEST VUKELIĆ d.o.o.</item>
    </izvorni_sadrzaj>
    <derivirana_varijabla naziv="DomainObject.Predmet.OstaliListFormated_1">
      <item>Štefanija Vukelić punomoćnik sudionika u postupku VEST ATEST VUKELIĆ d.o.o.</item>
    </derivirana_varijabla>
  </DomainObject.Predmet.OstaliListFormated>
  <DomainObject.Predmet.OstaliListFormatedOIB>
    <izvorni_sadrzaj>
      <item>Štefanija Vukelić, OIB 97565961270 punomoćnik sudionika u postupku VEST ATEST VUKELIĆ d.o.o.</item>
    </izvorni_sadrzaj>
    <derivirana_varijabla naziv="DomainObject.Predmet.OstaliListFormatedOIB_1">
      <item>Štefanija Vukelić, OIB 97565961270 punomoćnik sudionika u postupku VEST ATEST VUKELIĆ d.o.o.</item>
    </derivirana_varijabla>
  </DomainObject.Predmet.OstaliListFormatedOIB>
  <DomainObject.Predmet.OstaliListFormatedWithAdress>
    <izvorni_sadrzaj>
      <item>Štefanija Vukelić, Zagrebačka cesta 77A, 10000 Zagreb punomoćnik sudionika u postupku VEST ATEST VUKELIĆ d.o.o.</item>
    </izvorni_sadrzaj>
    <derivirana_varijabla naziv="DomainObject.Predmet.OstaliListFormatedWithAdress_1">
      <item>Štefanija Vukelić, Zagrebačka cesta 77A, 10000 Zagreb punomoćnik sudionika u postupku VEST ATEST VUKELIĆ d.o.o.</item>
    </derivirana_varijabla>
  </DomainObject.Predmet.OstaliListFormatedWithAdress>
  <DomainObject.Predmet.OstaliListFormatedWithAdressOIB>
    <izvorni_sadrzaj>
      <item>Štefanija Vukelić, OIB 97565961270, Zagrebačka cesta 77A, 10000 Zagreb punomoćnik sudionika u postupku VEST ATEST VUKELIĆ d.o.o.</item>
    </izvorni_sadrzaj>
    <derivirana_varijabla naziv="DomainObject.Predmet.OstaliListFormatedWithAdressOIB_1">
      <item>Štefanija Vukelić, OIB 97565961270, Zagrebačka cesta 77A, 10000 Zagreb punomoćnik sudionika u postupku VEST ATEST VUKELIĆ d.o.o.</item>
    </derivirana_varijabla>
  </DomainObject.Predmet.OstaliListFormatedWithAdressOIB>
  <DomainObject.Predmet.OstaliListNazivFormated>
    <izvorni_sadrzaj>
      <item>Štefanija Vukelić</item>
    </izvorni_sadrzaj>
    <derivirana_varijabla naziv="DomainObject.Predmet.OstaliListNazivFormated_1">
      <item>Štefanija Vukelić</item>
    </derivirana_varijabla>
  </DomainObject.Predmet.OstaliListNazivFormated>
  <DomainObject.Predmet.OstaliListNazivFormatedOIB>
    <izvorni_sadrzaj>
      <item>Štefanija Vukelić, OIB 97565961270</item>
    </izvorni_sadrzaj>
    <derivirana_varijabla naziv="DomainObject.Predmet.OstaliListNazivFormatedOIB_1">
      <item>Štefanija Vukelić, OIB 97565961270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 ATEST VUKELIĆ d.o.o.</izvorni_sadrzaj>
    <derivirana_varijabla naziv="DomainObject.Predmet.ProtustrankaIDrugi_1">VEST ATEST VUKELIĆ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 ATEST VUKELIĆ d.o.o., OIB 59915136247, Drage Gervaisa 34, 10000 Zagreb</izvorni_sadrzaj>
    <derivirana_varijabla naziv="DomainObject.Predmet.ProtustrankaIDrugiAdressOIB_1">VEST ATEST VUKELIĆ d.o.o., OIB 59915136247,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VEST ATEST VUKELIĆ d.o.o.</item>
      <item>FINA Regionalni centar Zagreb</item>
      <item>Štefanija Vukelić</item>
    </izvorni_sadrzaj>
    <derivirana_varijabla naziv="DomainObject.Predmet.SudioniciListNaziv_1">
      <item>VEST ATEST VUKELIĆ d.o.o.</item>
      <item>FINA Regionalni centar Zagreb</item>
      <item>Štefanija Vukelić</item>
    </derivirana_varijabla>
  </DomainObject.Predmet.SudioniciListNaziv>
  <DomainObject.Predmet.SudioniciListAdressOIB>
    <izvorni_sadrzaj>
      <item>VEST ATEST VUKELIĆ d.o.o., OIB 59915136247, Drage Gervaisa 34,10000 Zagreb</item>
      <item>FINA Regionalni centar Zagreb, OIB 85821130368, Trg svibanjskih žrtava 1995. br. 1,10000 Zagreb</item>
      <item>Štefanija Vukelić, OIB 97565961270, Zagrebačka cesta 77A,10000 Zagreb</item>
    </izvorni_sadrzaj>
    <derivirana_varijabla naziv="DomainObject.Predmet.SudioniciListAdressOIB_1">
      <item>VEST ATEST VUKELIĆ d.o.o., OIB 59915136247, Drage Gervaisa 34,10000 Zagreb</item>
      <item>FINA Regionalni centar Zagreb, OIB 85821130368, Trg svibanjskih žrtava 1995. br. 1,10000 Zagreb</item>
      <item>Štefanija Vukelić, OIB 97565961270, Zagrebačka cesta 77A,10000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59915136247</item>
      <item>, OIB 85821130368</item>
      <item>, OIB 97565961270</item>
    </izvorni_sadrzaj>
    <derivirana_varijabla naziv="DomainObject.Predmet.SudioniciListNazivOIB_1">
      <item>, OIB 59915136247</item>
      <item>, OIB 85821130368</item>
      <item>, OIB 97565961270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2016-04-05T07:10:00Z</dcterms:created>
  <dc:creator>ilukac</dc:creator>
  <cp:lastModifiedBy>Irena Benko</cp:lastModifiedBy>
  <cp:lastPrinted>2016-04-05T07:10:00Z</cp:lastPrinted>
  <dcterms:modified xmlns:xsi="http://www.w3.org/2001/XMLSchema-instance" xsi:type="dcterms:W3CDTF">2016-04-05T11:29:00Z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